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CF9F6C" w14:textId="49C1403C" w:rsidR="00164339" w:rsidRPr="00663CE4" w:rsidRDefault="0060799A">
      <w:r w:rsidRPr="00663CE4">
        <w:rPr>
          <w:noProof/>
        </w:rPr>
        <w:drawing>
          <wp:inline distT="0" distB="0" distL="0" distR="0" wp14:anchorId="47FD0424" wp14:editId="5094AEA5">
            <wp:extent cx="2362200" cy="876300"/>
            <wp:effectExtent l="0" t="0" r="0" b="0"/>
            <wp:docPr id="1" name="Afbeelding 1" descr="logo PMS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MS30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62200" cy="876300"/>
                    </a:xfrm>
                    <a:prstGeom prst="rect">
                      <a:avLst/>
                    </a:prstGeom>
                    <a:noFill/>
                    <a:ln>
                      <a:noFill/>
                    </a:ln>
                  </pic:spPr>
                </pic:pic>
              </a:graphicData>
            </a:graphic>
          </wp:inline>
        </w:drawing>
      </w:r>
    </w:p>
    <w:p w14:paraId="3523C8B4" w14:textId="77777777" w:rsidR="0086278B" w:rsidRPr="00663CE4" w:rsidRDefault="0086278B"/>
    <w:p w14:paraId="38D76C65" w14:textId="77777777" w:rsidR="0086278B" w:rsidRPr="00663CE4" w:rsidRDefault="0086278B"/>
    <w:p w14:paraId="3B6631B6" w14:textId="77777777" w:rsidR="0086278B" w:rsidRPr="00663CE4" w:rsidRDefault="0086278B"/>
    <w:p w14:paraId="5A8DF6D8" w14:textId="77777777" w:rsidR="0086278B" w:rsidRPr="00663CE4" w:rsidRDefault="0086278B"/>
    <w:p w14:paraId="1343B39C" w14:textId="77777777" w:rsidR="0086278B" w:rsidRPr="00663CE4" w:rsidRDefault="0086278B"/>
    <w:p w14:paraId="274E13CE" w14:textId="77777777" w:rsidR="0086278B" w:rsidRPr="00663CE4" w:rsidRDefault="0086278B" w:rsidP="00F90464">
      <w:pPr>
        <w:pBdr>
          <w:top w:val="single" w:sz="4" w:space="1" w:color="auto"/>
          <w:left w:val="single" w:sz="4" w:space="1" w:color="auto"/>
          <w:bottom w:val="single" w:sz="4" w:space="1" w:color="auto"/>
          <w:right w:val="single" w:sz="4" w:space="1" w:color="auto"/>
        </w:pBdr>
        <w:shd w:val="clear" w:color="auto" w:fill="FFFFFF" w:themeFill="background1"/>
      </w:pPr>
    </w:p>
    <w:p w14:paraId="0688581E" w14:textId="72AE7E0D" w:rsidR="00A32968" w:rsidRDefault="00A32968" w:rsidP="00F90464">
      <w:pPr>
        <w:pStyle w:val="StandaardTitel"/>
        <w:pBdr>
          <w:top w:val="single" w:sz="4" w:space="1" w:color="auto"/>
          <w:left w:val="single" w:sz="4" w:space="1" w:color="auto"/>
          <w:bottom w:val="single" w:sz="4" w:space="1" w:color="auto"/>
          <w:right w:val="single" w:sz="4" w:space="1" w:color="auto"/>
        </w:pBdr>
        <w:shd w:val="clear" w:color="auto" w:fill="FFFFFF" w:themeFill="background1"/>
        <w:rPr>
          <w:sz w:val="32"/>
          <w:szCs w:val="32"/>
        </w:rPr>
      </w:pPr>
      <w:r>
        <w:rPr>
          <w:sz w:val="32"/>
          <w:szCs w:val="32"/>
        </w:rPr>
        <w:t xml:space="preserve">Bijlage </w:t>
      </w:r>
      <w:r w:rsidR="00C6339E">
        <w:rPr>
          <w:sz w:val="32"/>
          <w:szCs w:val="32"/>
        </w:rPr>
        <w:t>9</w:t>
      </w:r>
    </w:p>
    <w:p w14:paraId="2EC90CAA" w14:textId="504EE124" w:rsidR="00F90464" w:rsidRDefault="00012194" w:rsidP="00F90464">
      <w:pPr>
        <w:pStyle w:val="StandaardTitel"/>
        <w:pBdr>
          <w:top w:val="single" w:sz="4" w:space="1" w:color="auto"/>
          <w:left w:val="single" w:sz="4" w:space="1" w:color="auto"/>
          <w:bottom w:val="single" w:sz="4" w:space="1" w:color="auto"/>
          <w:right w:val="single" w:sz="4" w:space="1" w:color="auto"/>
        </w:pBdr>
        <w:shd w:val="clear" w:color="auto" w:fill="FFFFFF" w:themeFill="background1"/>
      </w:pPr>
      <w:r>
        <w:rPr>
          <w:sz w:val="32"/>
          <w:szCs w:val="32"/>
        </w:rPr>
        <w:t>Programma van</w:t>
      </w:r>
      <w:r w:rsidR="00A32968">
        <w:rPr>
          <w:sz w:val="32"/>
          <w:szCs w:val="32"/>
        </w:rPr>
        <w:t xml:space="preserve"> eisen</w:t>
      </w:r>
      <w:r w:rsidR="00F90464">
        <w:rPr>
          <w:sz w:val="32"/>
          <w:szCs w:val="32"/>
        </w:rPr>
        <w:br/>
      </w:r>
      <w:r w:rsidR="00F90464">
        <w:rPr>
          <w:sz w:val="32"/>
          <w:szCs w:val="32"/>
        </w:rPr>
        <w:br/>
      </w:r>
      <w:r w:rsidR="00901F01">
        <w:rPr>
          <w:sz w:val="32"/>
          <w:szCs w:val="32"/>
        </w:rPr>
        <w:t xml:space="preserve">  </w:t>
      </w:r>
      <w:r w:rsidR="00F90464">
        <w:rPr>
          <w:sz w:val="32"/>
          <w:szCs w:val="32"/>
        </w:rPr>
        <w:br/>
      </w:r>
      <w:r w:rsidR="00F90464">
        <w:rPr>
          <w:sz w:val="32"/>
          <w:szCs w:val="32"/>
        </w:rPr>
        <w:br/>
      </w:r>
      <w:r w:rsidR="00D35A0E">
        <w:rPr>
          <w:sz w:val="32"/>
          <w:szCs w:val="32"/>
        </w:rPr>
        <w:t>Sleutel</w:t>
      </w:r>
      <w:r w:rsidR="005322AA">
        <w:rPr>
          <w:sz w:val="32"/>
          <w:szCs w:val="32"/>
        </w:rPr>
        <w:t>uitgifte</w:t>
      </w:r>
      <w:r w:rsidR="00D35A0E">
        <w:rPr>
          <w:sz w:val="32"/>
          <w:szCs w:val="32"/>
        </w:rPr>
        <w:t>kasten</w:t>
      </w:r>
      <w:r w:rsidR="00997137">
        <w:rPr>
          <w:sz w:val="32"/>
          <w:szCs w:val="32"/>
        </w:rPr>
        <w:t xml:space="preserve"> </w:t>
      </w:r>
      <w:r w:rsidR="00F90464">
        <w:rPr>
          <w:sz w:val="32"/>
          <w:szCs w:val="32"/>
        </w:rPr>
        <w:br/>
      </w:r>
      <w:r w:rsidR="00F90464">
        <w:rPr>
          <w:sz w:val="32"/>
          <w:szCs w:val="32"/>
        </w:rPr>
        <w:br/>
      </w:r>
      <w:r w:rsidR="00F90464" w:rsidRPr="009E6FB3">
        <w:rPr>
          <w:sz w:val="32"/>
          <w:szCs w:val="32"/>
        </w:rPr>
        <w:t>DIG-1</w:t>
      </w:r>
      <w:r w:rsidR="00D35A0E">
        <w:rPr>
          <w:sz w:val="32"/>
          <w:szCs w:val="32"/>
        </w:rPr>
        <w:t>2802</w:t>
      </w:r>
      <w:r w:rsidR="00F90464">
        <w:rPr>
          <w:sz w:val="32"/>
          <w:szCs w:val="32"/>
        </w:rPr>
        <w:br/>
      </w:r>
      <w:r w:rsidR="00F90464">
        <w:br/>
      </w:r>
    </w:p>
    <w:p w14:paraId="7F5AF994" w14:textId="77777777" w:rsidR="00F90464" w:rsidRPr="00F90464" w:rsidRDefault="00F90464" w:rsidP="00F90464">
      <w:pPr>
        <w:pStyle w:val="StandaardSubtitel"/>
      </w:pPr>
    </w:p>
    <w:p w14:paraId="280D768D" w14:textId="77777777" w:rsidR="0086278B" w:rsidRPr="00663CE4" w:rsidRDefault="0086278B"/>
    <w:p w14:paraId="2789C19C" w14:textId="77777777" w:rsidR="0086278B" w:rsidRPr="00663CE4" w:rsidRDefault="0086278B"/>
    <w:p w14:paraId="6AD554F6" w14:textId="2B525E50" w:rsidR="0086278B" w:rsidRPr="00663CE4" w:rsidRDefault="0086278B"/>
    <w:p w14:paraId="152952A9" w14:textId="77777777" w:rsidR="0086278B" w:rsidRPr="00663CE4" w:rsidRDefault="0086278B"/>
    <w:p w14:paraId="6D54E972" w14:textId="77777777" w:rsidR="00191806" w:rsidRPr="00663CE4" w:rsidRDefault="00FC0239" w:rsidP="00FC0239">
      <w:pPr>
        <w:tabs>
          <w:tab w:val="clear" w:pos="380"/>
          <w:tab w:val="left" w:pos="1230"/>
        </w:tabs>
      </w:pPr>
      <w:r>
        <w:tab/>
      </w:r>
    </w:p>
    <w:p w14:paraId="6D8CA243" w14:textId="77777777" w:rsidR="0086278B" w:rsidRPr="00663CE4" w:rsidRDefault="0086278B"/>
    <w:p w14:paraId="4739DB40" w14:textId="77777777" w:rsidR="0086278B" w:rsidRPr="00663CE4" w:rsidRDefault="0086278B"/>
    <w:p w14:paraId="119D0A48" w14:textId="77777777" w:rsidR="0086278B" w:rsidRPr="00663CE4" w:rsidRDefault="0086278B"/>
    <w:p w14:paraId="50A03270" w14:textId="77777777" w:rsidR="0086278B" w:rsidRPr="00663CE4" w:rsidRDefault="0086278B"/>
    <w:p w14:paraId="2CBBDB10" w14:textId="77777777" w:rsidR="0086278B" w:rsidRPr="00663CE4" w:rsidRDefault="0086278B"/>
    <w:p w14:paraId="3DCFCFA0" w14:textId="77777777" w:rsidR="0086278B" w:rsidRPr="00663CE4" w:rsidRDefault="0086278B"/>
    <w:p w14:paraId="685D0CA8" w14:textId="77777777" w:rsidR="0086278B" w:rsidRPr="00663CE4" w:rsidRDefault="0086278B"/>
    <w:p w14:paraId="54BB7993" w14:textId="77777777" w:rsidR="0086278B" w:rsidRPr="00663CE4" w:rsidRDefault="0086278B"/>
    <w:p w14:paraId="3733CF80" w14:textId="77777777" w:rsidR="0086278B" w:rsidRPr="00663CE4" w:rsidRDefault="0086278B"/>
    <w:p w14:paraId="59AC25D5" w14:textId="77777777" w:rsidR="0086278B" w:rsidRPr="00663CE4" w:rsidRDefault="00DA2273" w:rsidP="00DA2273">
      <w:pPr>
        <w:tabs>
          <w:tab w:val="clear" w:pos="380"/>
          <w:tab w:val="left" w:pos="7245"/>
        </w:tabs>
      </w:pPr>
      <w:r w:rsidRPr="00663CE4">
        <w:tab/>
      </w:r>
    </w:p>
    <w:p w14:paraId="3C344F65" w14:textId="77777777" w:rsidR="0086278B" w:rsidRPr="00663CE4" w:rsidRDefault="0086278B"/>
    <w:p w14:paraId="3DD6A890" w14:textId="77777777" w:rsidR="0086278B" w:rsidRPr="00663CE4" w:rsidRDefault="0086278B"/>
    <w:p w14:paraId="6F0D721A" w14:textId="204CAF56" w:rsidR="00BB39DD" w:rsidRDefault="00BB39DD">
      <w:pPr>
        <w:tabs>
          <w:tab w:val="clear" w:pos="-1440"/>
          <w:tab w:val="clear" w:pos="-720"/>
          <w:tab w:val="clear" w:pos="0"/>
          <w:tab w:val="clear" w:pos="380"/>
        </w:tabs>
      </w:pPr>
      <w:r>
        <w:br w:type="page"/>
      </w:r>
    </w:p>
    <w:p w14:paraId="71DF4ED2" w14:textId="77777777" w:rsidR="00BB39DD" w:rsidRDefault="00BB39DD" w:rsidP="00F95270">
      <w:pPr>
        <w:pStyle w:val="Kop6"/>
      </w:pPr>
      <w:bookmarkStart w:id="0" w:name="_Toc17299909"/>
      <w:bookmarkStart w:id="1" w:name="_Toc17357811"/>
      <w:bookmarkStart w:id="2" w:name="_Toc17450460"/>
      <w:bookmarkStart w:id="3" w:name="_Toc99289154"/>
      <w:r>
        <w:lastRenderedPageBreak/>
        <w:t>Versiebeheer</w:t>
      </w:r>
      <w:bookmarkEnd w:id="0"/>
      <w:bookmarkEnd w:id="1"/>
      <w:bookmarkEnd w:id="2"/>
      <w:bookmarkEnd w:id="3"/>
    </w:p>
    <w:tbl>
      <w:tblPr>
        <w:tblStyle w:val="Tabelraster"/>
        <w:tblW w:w="9212" w:type="dxa"/>
        <w:tblLayout w:type="fixed"/>
        <w:tblLook w:val="04A0" w:firstRow="1" w:lastRow="0" w:firstColumn="1" w:lastColumn="0" w:noHBand="0" w:noVBand="1"/>
      </w:tblPr>
      <w:tblGrid>
        <w:gridCol w:w="1526"/>
        <w:gridCol w:w="992"/>
        <w:gridCol w:w="1872"/>
        <w:gridCol w:w="4822"/>
      </w:tblGrid>
      <w:tr w:rsidR="00BB39DD" w14:paraId="775209EA" w14:textId="77777777" w:rsidTr="00E532C9">
        <w:trPr>
          <w:trHeight w:val="376"/>
        </w:trPr>
        <w:tc>
          <w:tcPr>
            <w:tcW w:w="1526" w:type="dxa"/>
            <w:shd w:val="clear" w:color="auto" w:fill="808080" w:themeFill="background1" w:themeFillShade="80"/>
            <w:vAlign w:val="center"/>
          </w:tcPr>
          <w:p w14:paraId="1EDFC667" w14:textId="77777777" w:rsidR="00BB39DD" w:rsidRPr="00167260" w:rsidRDefault="00BB39DD" w:rsidP="00272E88">
            <w:pPr>
              <w:rPr>
                <w:b/>
                <w:color w:val="FFFFFF" w:themeColor="background1"/>
              </w:rPr>
            </w:pPr>
            <w:r w:rsidRPr="00167260">
              <w:rPr>
                <w:b/>
                <w:color w:val="FFFFFF" w:themeColor="background1"/>
              </w:rPr>
              <w:t>Datum</w:t>
            </w:r>
          </w:p>
        </w:tc>
        <w:tc>
          <w:tcPr>
            <w:tcW w:w="992" w:type="dxa"/>
            <w:shd w:val="clear" w:color="auto" w:fill="808080" w:themeFill="background1" w:themeFillShade="80"/>
            <w:vAlign w:val="center"/>
          </w:tcPr>
          <w:p w14:paraId="09CB177E" w14:textId="77777777" w:rsidR="00BB39DD" w:rsidRPr="00167260" w:rsidRDefault="00BB39DD" w:rsidP="00272E88">
            <w:pPr>
              <w:rPr>
                <w:b/>
                <w:color w:val="FFFFFF" w:themeColor="background1"/>
              </w:rPr>
            </w:pPr>
            <w:r w:rsidRPr="00167260">
              <w:rPr>
                <w:b/>
                <w:color w:val="FFFFFF" w:themeColor="background1"/>
              </w:rPr>
              <w:t>Versie</w:t>
            </w:r>
          </w:p>
        </w:tc>
        <w:tc>
          <w:tcPr>
            <w:tcW w:w="1872" w:type="dxa"/>
            <w:shd w:val="clear" w:color="auto" w:fill="808080" w:themeFill="background1" w:themeFillShade="80"/>
            <w:vAlign w:val="center"/>
          </w:tcPr>
          <w:p w14:paraId="4F50E77B" w14:textId="77777777" w:rsidR="00BB39DD" w:rsidRPr="00167260" w:rsidRDefault="00BB39DD" w:rsidP="00272E88">
            <w:pPr>
              <w:rPr>
                <w:b/>
                <w:color w:val="FFFFFF" w:themeColor="background1"/>
              </w:rPr>
            </w:pPr>
            <w:r w:rsidRPr="00167260">
              <w:rPr>
                <w:b/>
                <w:color w:val="FFFFFF" w:themeColor="background1"/>
              </w:rPr>
              <w:t>Naam</w:t>
            </w:r>
          </w:p>
        </w:tc>
        <w:tc>
          <w:tcPr>
            <w:tcW w:w="4822" w:type="dxa"/>
            <w:shd w:val="clear" w:color="auto" w:fill="808080" w:themeFill="background1" w:themeFillShade="80"/>
            <w:vAlign w:val="center"/>
          </w:tcPr>
          <w:p w14:paraId="6DCD480D" w14:textId="77777777" w:rsidR="00BB39DD" w:rsidRPr="00167260" w:rsidRDefault="00BB39DD" w:rsidP="00272E88">
            <w:pPr>
              <w:rPr>
                <w:b/>
                <w:color w:val="FFFFFF" w:themeColor="background1"/>
              </w:rPr>
            </w:pPr>
            <w:r w:rsidRPr="00167260">
              <w:rPr>
                <w:b/>
                <w:color w:val="FFFFFF" w:themeColor="background1"/>
              </w:rPr>
              <w:t>Omschrijving</w:t>
            </w:r>
          </w:p>
        </w:tc>
      </w:tr>
      <w:tr w:rsidR="00B43B45" w14:paraId="4F05C517" w14:textId="77777777" w:rsidTr="00E532C9">
        <w:tc>
          <w:tcPr>
            <w:tcW w:w="1526" w:type="dxa"/>
          </w:tcPr>
          <w:p w14:paraId="414A63E7" w14:textId="557B08EE" w:rsidR="00B43B45" w:rsidRPr="00167260" w:rsidRDefault="00E532C9" w:rsidP="00B32BF2">
            <w:r>
              <w:t>17-3-2022</w:t>
            </w:r>
          </w:p>
        </w:tc>
        <w:tc>
          <w:tcPr>
            <w:tcW w:w="992" w:type="dxa"/>
          </w:tcPr>
          <w:p w14:paraId="5DE7702E" w14:textId="7540421C" w:rsidR="00B43B45" w:rsidRPr="00167260" w:rsidRDefault="00E532C9" w:rsidP="00B32BF2">
            <w:r>
              <w:t>0.1</w:t>
            </w:r>
          </w:p>
        </w:tc>
        <w:tc>
          <w:tcPr>
            <w:tcW w:w="1872" w:type="dxa"/>
          </w:tcPr>
          <w:p w14:paraId="0947991F" w14:textId="612E5491" w:rsidR="00B43B45" w:rsidRPr="00167260" w:rsidRDefault="00E532C9" w:rsidP="00B32BF2">
            <w:r>
              <w:t>Ruben Zeegers</w:t>
            </w:r>
          </w:p>
        </w:tc>
        <w:tc>
          <w:tcPr>
            <w:tcW w:w="4822" w:type="dxa"/>
          </w:tcPr>
          <w:p w14:paraId="1AC9E93F" w14:textId="615FF9FF" w:rsidR="00B43B45" w:rsidRPr="00167260" w:rsidRDefault="00E532C9" w:rsidP="00B32BF2">
            <w:r>
              <w:t xml:space="preserve">PvE </w:t>
            </w:r>
            <w:r w:rsidR="00E81FDE">
              <w:t>sleuteluitgiftekast</w:t>
            </w:r>
            <w:r>
              <w:t>en (eerste  versie)</w:t>
            </w:r>
          </w:p>
        </w:tc>
      </w:tr>
      <w:tr w:rsidR="00CE27F3" w14:paraId="6E439033" w14:textId="77777777" w:rsidTr="00E532C9">
        <w:tc>
          <w:tcPr>
            <w:tcW w:w="1526" w:type="dxa"/>
          </w:tcPr>
          <w:p w14:paraId="60658BDE" w14:textId="1AF29151" w:rsidR="00CE27F3" w:rsidRPr="00167260" w:rsidRDefault="00CE27F3" w:rsidP="00CE27F3"/>
        </w:tc>
        <w:tc>
          <w:tcPr>
            <w:tcW w:w="992" w:type="dxa"/>
          </w:tcPr>
          <w:p w14:paraId="32B3ACB3" w14:textId="4B872711" w:rsidR="00CE27F3" w:rsidRPr="00167260" w:rsidRDefault="00CE27F3" w:rsidP="00CE27F3"/>
        </w:tc>
        <w:tc>
          <w:tcPr>
            <w:tcW w:w="1872" w:type="dxa"/>
          </w:tcPr>
          <w:p w14:paraId="31F51BD4" w14:textId="2D3453FF" w:rsidR="00CE27F3" w:rsidRPr="00167260" w:rsidRDefault="00CE27F3" w:rsidP="00CE27F3"/>
        </w:tc>
        <w:tc>
          <w:tcPr>
            <w:tcW w:w="4822" w:type="dxa"/>
          </w:tcPr>
          <w:p w14:paraId="233974D3" w14:textId="2D5EE999" w:rsidR="00CE27F3" w:rsidRPr="00167260" w:rsidRDefault="00CE27F3" w:rsidP="00CE27F3"/>
        </w:tc>
      </w:tr>
      <w:tr w:rsidR="002B5208" w14:paraId="7E80440F" w14:textId="77777777" w:rsidTr="00E532C9">
        <w:tc>
          <w:tcPr>
            <w:tcW w:w="1526" w:type="dxa"/>
          </w:tcPr>
          <w:p w14:paraId="593CF1A8" w14:textId="55B8AC70" w:rsidR="002B5208" w:rsidRPr="00167260" w:rsidRDefault="002B5208" w:rsidP="004119BF"/>
        </w:tc>
        <w:tc>
          <w:tcPr>
            <w:tcW w:w="992" w:type="dxa"/>
          </w:tcPr>
          <w:p w14:paraId="120F99CB" w14:textId="21B2717E" w:rsidR="002B5208" w:rsidRPr="00167260" w:rsidRDefault="002B5208" w:rsidP="004119BF"/>
        </w:tc>
        <w:tc>
          <w:tcPr>
            <w:tcW w:w="1872" w:type="dxa"/>
          </w:tcPr>
          <w:p w14:paraId="7B8BB977" w14:textId="126E0495" w:rsidR="002B5208" w:rsidRPr="00167260" w:rsidRDefault="002B5208" w:rsidP="004119BF"/>
        </w:tc>
        <w:tc>
          <w:tcPr>
            <w:tcW w:w="4822" w:type="dxa"/>
          </w:tcPr>
          <w:p w14:paraId="028D36E9" w14:textId="66BD979B" w:rsidR="002B5208" w:rsidRPr="00167260" w:rsidRDefault="002B5208" w:rsidP="004119BF"/>
        </w:tc>
      </w:tr>
      <w:tr w:rsidR="006678BD" w14:paraId="7CE50CDB" w14:textId="77777777" w:rsidTr="00E532C9">
        <w:tc>
          <w:tcPr>
            <w:tcW w:w="1526" w:type="dxa"/>
          </w:tcPr>
          <w:p w14:paraId="6E1BC2A3" w14:textId="52CAEF21" w:rsidR="006678BD" w:rsidRPr="00167260" w:rsidRDefault="006678BD" w:rsidP="00E1330F"/>
        </w:tc>
        <w:tc>
          <w:tcPr>
            <w:tcW w:w="992" w:type="dxa"/>
          </w:tcPr>
          <w:p w14:paraId="3A06E1A6" w14:textId="3CD5026D" w:rsidR="006678BD" w:rsidRPr="00167260" w:rsidRDefault="006678BD" w:rsidP="00E1330F"/>
        </w:tc>
        <w:tc>
          <w:tcPr>
            <w:tcW w:w="1872" w:type="dxa"/>
          </w:tcPr>
          <w:p w14:paraId="350B6FA7" w14:textId="56BD7241" w:rsidR="006678BD" w:rsidRPr="00167260" w:rsidRDefault="006678BD" w:rsidP="00E1330F"/>
        </w:tc>
        <w:tc>
          <w:tcPr>
            <w:tcW w:w="4822" w:type="dxa"/>
          </w:tcPr>
          <w:p w14:paraId="12C7250D" w14:textId="28BC3156" w:rsidR="006678BD" w:rsidRPr="00167260" w:rsidRDefault="006678BD" w:rsidP="00E1330F"/>
        </w:tc>
      </w:tr>
      <w:tr w:rsidR="00056325" w14:paraId="289BD615" w14:textId="77777777" w:rsidTr="00E532C9">
        <w:tc>
          <w:tcPr>
            <w:tcW w:w="1526" w:type="dxa"/>
          </w:tcPr>
          <w:p w14:paraId="54995023" w14:textId="39A8E32E" w:rsidR="00056325" w:rsidRPr="00167260" w:rsidRDefault="00056325" w:rsidP="00E1330F"/>
        </w:tc>
        <w:tc>
          <w:tcPr>
            <w:tcW w:w="992" w:type="dxa"/>
          </w:tcPr>
          <w:p w14:paraId="18A4343F" w14:textId="1C7B1A33" w:rsidR="00056325" w:rsidRPr="00167260" w:rsidRDefault="00056325" w:rsidP="00E1330F"/>
        </w:tc>
        <w:tc>
          <w:tcPr>
            <w:tcW w:w="1872" w:type="dxa"/>
          </w:tcPr>
          <w:p w14:paraId="6E750D15" w14:textId="3CF4F581" w:rsidR="00056325" w:rsidRPr="00167260" w:rsidRDefault="00056325" w:rsidP="00E1330F"/>
        </w:tc>
        <w:tc>
          <w:tcPr>
            <w:tcW w:w="4822" w:type="dxa"/>
          </w:tcPr>
          <w:p w14:paraId="1B83C150" w14:textId="4E44B588" w:rsidR="00056325" w:rsidRPr="00167260" w:rsidRDefault="00056325" w:rsidP="00E1330F"/>
        </w:tc>
      </w:tr>
      <w:tr w:rsidR="004A6A99" w14:paraId="66B7B3CC" w14:textId="77777777" w:rsidTr="00E532C9">
        <w:tc>
          <w:tcPr>
            <w:tcW w:w="1526" w:type="dxa"/>
          </w:tcPr>
          <w:p w14:paraId="50C138F2" w14:textId="28224C80" w:rsidR="004A6A99" w:rsidRPr="00167260" w:rsidRDefault="004A6A99" w:rsidP="004A6A99"/>
        </w:tc>
        <w:tc>
          <w:tcPr>
            <w:tcW w:w="992" w:type="dxa"/>
          </w:tcPr>
          <w:p w14:paraId="1FB28B2F" w14:textId="334639C0" w:rsidR="004A6A99" w:rsidRPr="00167260" w:rsidRDefault="004A6A99" w:rsidP="004A6A99"/>
        </w:tc>
        <w:tc>
          <w:tcPr>
            <w:tcW w:w="1872" w:type="dxa"/>
          </w:tcPr>
          <w:p w14:paraId="1F9259CD" w14:textId="30A7DFEC" w:rsidR="004A6A99" w:rsidRPr="00167260" w:rsidRDefault="004A6A99" w:rsidP="004A6A99"/>
        </w:tc>
        <w:tc>
          <w:tcPr>
            <w:tcW w:w="4822" w:type="dxa"/>
          </w:tcPr>
          <w:p w14:paraId="29FCEA5D" w14:textId="1F202E95" w:rsidR="004A6A99" w:rsidRPr="00167260" w:rsidRDefault="004A6A99" w:rsidP="004A6A99"/>
        </w:tc>
      </w:tr>
      <w:tr w:rsidR="00140A56" w14:paraId="043A6886" w14:textId="77777777" w:rsidTr="00E532C9">
        <w:tc>
          <w:tcPr>
            <w:tcW w:w="1526" w:type="dxa"/>
          </w:tcPr>
          <w:p w14:paraId="278C1CAB" w14:textId="1065D1F1" w:rsidR="00140A56" w:rsidRPr="00167260" w:rsidRDefault="00140A56" w:rsidP="00140A56"/>
        </w:tc>
        <w:tc>
          <w:tcPr>
            <w:tcW w:w="992" w:type="dxa"/>
          </w:tcPr>
          <w:p w14:paraId="45348DFC" w14:textId="388CE624" w:rsidR="00140A56" w:rsidRPr="00167260" w:rsidRDefault="00140A56" w:rsidP="00140A56"/>
        </w:tc>
        <w:tc>
          <w:tcPr>
            <w:tcW w:w="1872" w:type="dxa"/>
          </w:tcPr>
          <w:p w14:paraId="0C37C96D" w14:textId="39ACE2FD" w:rsidR="00140A56" w:rsidRPr="00167260" w:rsidRDefault="00140A56" w:rsidP="00140A56"/>
        </w:tc>
        <w:tc>
          <w:tcPr>
            <w:tcW w:w="4822" w:type="dxa"/>
          </w:tcPr>
          <w:p w14:paraId="53371C02" w14:textId="2EA98DAD" w:rsidR="00140A56" w:rsidRPr="00167260" w:rsidRDefault="00140A56" w:rsidP="00140A56"/>
        </w:tc>
      </w:tr>
      <w:tr w:rsidR="0091101C" w14:paraId="305ACF63" w14:textId="77777777" w:rsidTr="00E532C9">
        <w:tc>
          <w:tcPr>
            <w:tcW w:w="1526" w:type="dxa"/>
          </w:tcPr>
          <w:p w14:paraId="31A4B6A6" w14:textId="4FDB8546" w:rsidR="0091101C" w:rsidRPr="00167260" w:rsidRDefault="0091101C" w:rsidP="0091101C"/>
        </w:tc>
        <w:tc>
          <w:tcPr>
            <w:tcW w:w="992" w:type="dxa"/>
          </w:tcPr>
          <w:p w14:paraId="16FFC783" w14:textId="76EBD1C6" w:rsidR="0091101C" w:rsidRPr="00167260" w:rsidRDefault="0091101C" w:rsidP="0091101C"/>
        </w:tc>
        <w:tc>
          <w:tcPr>
            <w:tcW w:w="1872" w:type="dxa"/>
          </w:tcPr>
          <w:p w14:paraId="6D95B1D2" w14:textId="34CEA710" w:rsidR="0091101C" w:rsidRPr="00167260" w:rsidRDefault="0091101C" w:rsidP="0091101C"/>
        </w:tc>
        <w:tc>
          <w:tcPr>
            <w:tcW w:w="4822" w:type="dxa"/>
          </w:tcPr>
          <w:p w14:paraId="22D3BF33" w14:textId="2D33BC61" w:rsidR="0091101C" w:rsidRPr="00167260" w:rsidRDefault="0091101C" w:rsidP="0091101C"/>
        </w:tc>
      </w:tr>
      <w:tr w:rsidR="008C4AB4" w14:paraId="562659C3" w14:textId="77777777" w:rsidTr="00E532C9">
        <w:tc>
          <w:tcPr>
            <w:tcW w:w="1526" w:type="dxa"/>
          </w:tcPr>
          <w:p w14:paraId="73FECB8B" w14:textId="3C92B127" w:rsidR="008C4AB4" w:rsidRPr="00167260" w:rsidRDefault="008C4AB4" w:rsidP="006E470A"/>
        </w:tc>
        <w:tc>
          <w:tcPr>
            <w:tcW w:w="992" w:type="dxa"/>
          </w:tcPr>
          <w:p w14:paraId="10D39AF8" w14:textId="36AD9750" w:rsidR="008C4AB4" w:rsidRPr="00167260" w:rsidRDefault="008C4AB4" w:rsidP="006E470A"/>
        </w:tc>
        <w:tc>
          <w:tcPr>
            <w:tcW w:w="1872" w:type="dxa"/>
          </w:tcPr>
          <w:p w14:paraId="20ECDF28" w14:textId="6CCE0548" w:rsidR="008C4AB4" w:rsidRPr="00167260" w:rsidRDefault="008C4AB4" w:rsidP="006E470A"/>
        </w:tc>
        <w:tc>
          <w:tcPr>
            <w:tcW w:w="4822" w:type="dxa"/>
          </w:tcPr>
          <w:p w14:paraId="3A39CAD0" w14:textId="3394C172" w:rsidR="008C4AB4" w:rsidRPr="00167260" w:rsidRDefault="008C4AB4" w:rsidP="006E470A"/>
        </w:tc>
      </w:tr>
      <w:tr w:rsidR="00352AC8" w14:paraId="48374B7C" w14:textId="77777777" w:rsidTr="00E532C9">
        <w:tc>
          <w:tcPr>
            <w:tcW w:w="1526" w:type="dxa"/>
          </w:tcPr>
          <w:p w14:paraId="20CB25BA" w14:textId="2FC31399" w:rsidR="00352AC8" w:rsidRPr="00167260" w:rsidRDefault="00352AC8" w:rsidP="00352AC8"/>
        </w:tc>
        <w:tc>
          <w:tcPr>
            <w:tcW w:w="992" w:type="dxa"/>
          </w:tcPr>
          <w:p w14:paraId="2C7325EA" w14:textId="74710B15" w:rsidR="00352AC8" w:rsidRPr="00167260" w:rsidRDefault="00352AC8" w:rsidP="00352AC8"/>
        </w:tc>
        <w:tc>
          <w:tcPr>
            <w:tcW w:w="1872" w:type="dxa"/>
          </w:tcPr>
          <w:p w14:paraId="58825793" w14:textId="21F2A357" w:rsidR="00352AC8" w:rsidRPr="00167260" w:rsidRDefault="00352AC8" w:rsidP="00352AC8"/>
        </w:tc>
        <w:tc>
          <w:tcPr>
            <w:tcW w:w="4822" w:type="dxa"/>
          </w:tcPr>
          <w:p w14:paraId="1B668CE1" w14:textId="62A2FDE2" w:rsidR="005C1145" w:rsidRPr="00167260" w:rsidRDefault="005C1145" w:rsidP="00352AC8"/>
        </w:tc>
      </w:tr>
    </w:tbl>
    <w:p w14:paraId="0A3FB41F" w14:textId="77777777" w:rsidR="00BB39DD" w:rsidRDefault="00BB39DD" w:rsidP="00222C10"/>
    <w:p w14:paraId="48EDB372" w14:textId="4EC5D581" w:rsidR="0086278B" w:rsidRDefault="0086278B" w:rsidP="00222C10"/>
    <w:p w14:paraId="169C89C9" w14:textId="0E5EA848" w:rsidR="00274421" w:rsidRPr="00274421" w:rsidRDefault="00274421" w:rsidP="00274421"/>
    <w:p w14:paraId="606A97D7" w14:textId="744FEA18" w:rsidR="00274421" w:rsidRPr="00274421" w:rsidRDefault="00274421" w:rsidP="00274421"/>
    <w:p w14:paraId="0E47536B" w14:textId="6157E358" w:rsidR="00FD0169" w:rsidRPr="00FD0169" w:rsidRDefault="00FD0169" w:rsidP="00FD0169"/>
    <w:p w14:paraId="03B99F02" w14:textId="77777777" w:rsidR="00FD0169" w:rsidRPr="00FD0169" w:rsidRDefault="00FD0169" w:rsidP="00FD0169"/>
    <w:p w14:paraId="620A005E" w14:textId="77777777" w:rsidR="0086278B" w:rsidRPr="00663CE4" w:rsidRDefault="0086278B" w:rsidP="00F95270">
      <w:pPr>
        <w:pStyle w:val="Kop6"/>
      </w:pPr>
      <w:bookmarkStart w:id="4" w:name="_Toc17299910"/>
      <w:bookmarkStart w:id="5" w:name="_Toc17357812"/>
      <w:bookmarkStart w:id="6" w:name="_Toc17450461"/>
      <w:bookmarkStart w:id="7" w:name="_Toc99289155"/>
      <w:r w:rsidRPr="00663CE4">
        <w:lastRenderedPageBreak/>
        <w:t>INHOUDSOPGAVE</w:t>
      </w:r>
      <w:bookmarkEnd w:id="4"/>
      <w:bookmarkEnd w:id="5"/>
      <w:bookmarkEnd w:id="6"/>
      <w:bookmarkEnd w:id="7"/>
    </w:p>
    <w:p w14:paraId="2A0ADFD8" w14:textId="1DDE79CD" w:rsidR="0028198D" w:rsidRDefault="006B63E0" w:rsidP="0028198D">
      <w:pPr>
        <w:pStyle w:val="Inhopg6"/>
        <w:rPr>
          <w:rFonts w:asciiTheme="minorHAnsi" w:eastAsiaTheme="minorEastAsia" w:hAnsiTheme="minorHAnsi" w:cstheme="minorBidi"/>
          <w:noProof/>
          <w:sz w:val="22"/>
          <w:szCs w:val="22"/>
        </w:rPr>
      </w:pPr>
      <w:r w:rsidRPr="006B63E0">
        <w:rPr>
          <w:b/>
          <w:sz w:val="18"/>
          <w:szCs w:val="18"/>
        </w:rPr>
        <w:fldChar w:fldCharType="begin"/>
      </w:r>
      <w:r w:rsidRPr="006B63E0">
        <w:rPr>
          <w:b/>
          <w:sz w:val="18"/>
          <w:szCs w:val="18"/>
        </w:rPr>
        <w:instrText xml:space="preserve"> TOC \o "1-7" \h \z </w:instrText>
      </w:r>
      <w:r w:rsidRPr="006B63E0">
        <w:rPr>
          <w:b/>
          <w:sz w:val="18"/>
          <w:szCs w:val="18"/>
        </w:rPr>
        <w:fldChar w:fldCharType="separate"/>
      </w:r>
      <w:hyperlink w:anchor="_Toc99289154" w:history="1">
        <w:r w:rsidR="0028198D" w:rsidRPr="00F52A16">
          <w:rPr>
            <w:rStyle w:val="Hyperlink"/>
            <w:noProof/>
          </w:rPr>
          <w:t>Versiebeheer</w:t>
        </w:r>
        <w:r w:rsidR="0028198D">
          <w:rPr>
            <w:noProof/>
            <w:webHidden/>
          </w:rPr>
          <w:tab/>
        </w:r>
        <w:r w:rsidR="0028198D">
          <w:rPr>
            <w:noProof/>
            <w:webHidden/>
          </w:rPr>
          <w:fldChar w:fldCharType="begin"/>
        </w:r>
        <w:r w:rsidR="0028198D">
          <w:rPr>
            <w:noProof/>
            <w:webHidden/>
          </w:rPr>
          <w:instrText xml:space="preserve"> PAGEREF _Toc99289154 \h </w:instrText>
        </w:r>
        <w:r w:rsidR="0028198D">
          <w:rPr>
            <w:noProof/>
            <w:webHidden/>
          </w:rPr>
        </w:r>
        <w:r w:rsidR="0028198D">
          <w:rPr>
            <w:noProof/>
            <w:webHidden/>
          </w:rPr>
          <w:fldChar w:fldCharType="separate"/>
        </w:r>
        <w:r w:rsidR="0028198D">
          <w:rPr>
            <w:noProof/>
            <w:webHidden/>
          </w:rPr>
          <w:t>2</w:t>
        </w:r>
        <w:r w:rsidR="0028198D">
          <w:rPr>
            <w:noProof/>
            <w:webHidden/>
          </w:rPr>
          <w:fldChar w:fldCharType="end"/>
        </w:r>
      </w:hyperlink>
    </w:p>
    <w:p w14:paraId="7E3A2E0B" w14:textId="44E50B28" w:rsidR="0028198D" w:rsidRDefault="006F4E20" w:rsidP="0028198D">
      <w:pPr>
        <w:pStyle w:val="Inhopg6"/>
        <w:rPr>
          <w:rFonts w:asciiTheme="minorHAnsi" w:eastAsiaTheme="minorEastAsia" w:hAnsiTheme="minorHAnsi" w:cstheme="minorBidi"/>
          <w:noProof/>
          <w:sz w:val="22"/>
          <w:szCs w:val="22"/>
        </w:rPr>
      </w:pPr>
      <w:hyperlink w:anchor="_Toc99289155" w:history="1">
        <w:r w:rsidR="0028198D" w:rsidRPr="00F52A16">
          <w:rPr>
            <w:rStyle w:val="Hyperlink"/>
            <w:noProof/>
          </w:rPr>
          <w:t>INHOUDSOPGAVE</w:t>
        </w:r>
        <w:r w:rsidR="0028198D">
          <w:rPr>
            <w:noProof/>
            <w:webHidden/>
          </w:rPr>
          <w:tab/>
        </w:r>
        <w:r w:rsidR="0028198D">
          <w:rPr>
            <w:noProof/>
            <w:webHidden/>
          </w:rPr>
          <w:fldChar w:fldCharType="begin"/>
        </w:r>
        <w:r w:rsidR="0028198D">
          <w:rPr>
            <w:noProof/>
            <w:webHidden/>
          </w:rPr>
          <w:instrText xml:space="preserve"> PAGEREF _Toc99289155 \h </w:instrText>
        </w:r>
        <w:r w:rsidR="0028198D">
          <w:rPr>
            <w:noProof/>
            <w:webHidden/>
          </w:rPr>
        </w:r>
        <w:r w:rsidR="0028198D">
          <w:rPr>
            <w:noProof/>
            <w:webHidden/>
          </w:rPr>
          <w:fldChar w:fldCharType="separate"/>
        </w:r>
        <w:r w:rsidR="0028198D">
          <w:rPr>
            <w:noProof/>
            <w:webHidden/>
          </w:rPr>
          <w:t>3</w:t>
        </w:r>
        <w:r w:rsidR="0028198D">
          <w:rPr>
            <w:noProof/>
            <w:webHidden/>
          </w:rPr>
          <w:fldChar w:fldCharType="end"/>
        </w:r>
      </w:hyperlink>
    </w:p>
    <w:p w14:paraId="19054E44" w14:textId="08588D1E" w:rsidR="0028198D" w:rsidRDefault="006F4E20" w:rsidP="0028198D">
      <w:pPr>
        <w:pStyle w:val="Inhopg1"/>
        <w:rPr>
          <w:rFonts w:asciiTheme="minorHAnsi" w:eastAsiaTheme="minorEastAsia" w:hAnsiTheme="minorHAnsi" w:cstheme="minorBidi"/>
          <w:noProof/>
          <w:sz w:val="22"/>
          <w:szCs w:val="22"/>
        </w:rPr>
      </w:pPr>
      <w:hyperlink w:anchor="_Toc99289156" w:history="1">
        <w:r w:rsidR="0028198D" w:rsidRPr="00F52A16">
          <w:rPr>
            <w:rStyle w:val="Hyperlink"/>
            <w:noProof/>
          </w:rPr>
          <w:t>1.</w:t>
        </w:r>
        <w:r w:rsidR="0028198D">
          <w:rPr>
            <w:rFonts w:asciiTheme="minorHAnsi" w:eastAsiaTheme="minorEastAsia" w:hAnsiTheme="minorHAnsi" w:cstheme="minorBidi"/>
            <w:noProof/>
            <w:sz w:val="22"/>
            <w:szCs w:val="22"/>
          </w:rPr>
          <w:tab/>
        </w:r>
        <w:r w:rsidR="0028198D" w:rsidRPr="00F52A16">
          <w:rPr>
            <w:rStyle w:val="Hyperlink"/>
            <w:noProof/>
          </w:rPr>
          <w:t>Inleiding</w:t>
        </w:r>
        <w:r w:rsidR="0028198D">
          <w:rPr>
            <w:noProof/>
            <w:webHidden/>
          </w:rPr>
          <w:tab/>
        </w:r>
        <w:r w:rsidR="0028198D">
          <w:rPr>
            <w:noProof/>
            <w:webHidden/>
          </w:rPr>
          <w:fldChar w:fldCharType="begin"/>
        </w:r>
        <w:r w:rsidR="0028198D">
          <w:rPr>
            <w:noProof/>
            <w:webHidden/>
          </w:rPr>
          <w:instrText xml:space="preserve"> PAGEREF _Toc99289156 \h </w:instrText>
        </w:r>
        <w:r w:rsidR="0028198D">
          <w:rPr>
            <w:noProof/>
            <w:webHidden/>
          </w:rPr>
        </w:r>
        <w:r w:rsidR="0028198D">
          <w:rPr>
            <w:noProof/>
            <w:webHidden/>
          </w:rPr>
          <w:fldChar w:fldCharType="separate"/>
        </w:r>
        <w:r w:rsidR="0028198D">
          <w:rPr>
            <w:noProof/>
            <w:webHidden/>
          </w:rPr>
          <w:t>4</w:t>
        </w:r>
        <w:r w:rsidR="0028198D">
          <w:rPr>
            <w:noProof/>
            <w:webHidden/>
          </w:rPr>
          <w:fldChar w:fldCharType="end"/>
        </w:r>
      </w:hyperlink>
    </w:p>
    <w:p w14:paraId="7B983A53" w14:textId="67BDE8D7" w:rsidR="0028198D" w:rsidRDefault="006F4E20" w:rsidP="0028198D">
      <w:pPr>
        <w:pStyle w:val="Inhopg1"/>
        <w:tabs>
          <w:tab w:val="clear" w:pos="-720"/>
          <w:tab w:val="clear" w:pos="0"/>
          <w:tab w:val="clear" w:pos="380"/>
          <w:tab w:val="clear" w:pos="1514"/>
          <w:tab w:val="left" w:pos="-284"/>
          <w:tab w:val="left" w:pos="567"/>
        </w:tabs>
        <w:ind w:hanging="284"/>
        <w:rPr>
          <w:rFonts w:asciiTheme="minorHAnsi" w:eastAsiaTheme="minorEastAsia" w:hAnsiTheme="minorHAnsi" w:cstheme="minorBidi"/>
          <w:noProof/>
          <w:sz w:val="22"/>
          <w:szCs w:val="22"/>
        </w:rPr>
      </w:pPr>
      <w:hyperlink w:anchor="_Toc99289157" w:history="1">
        <w:r w:rsidR="0028198D" w:rsidRPr="00F52A16">
          <w:rPr>
            <w:rStyle w:val="Hyperlink"/>
            <w:noProof/>
          </w:rPr>
          <w:t>2.</w:t>
        </w:r>
        <w:r w:rsidR="0028198D">
          <w:rPr>
            <w:rFonts w:asciiTheme="minorHAnsi" w:eastAsiaTheme="minorEastAsia" w:hAnsiTheme="minorHAnsi" w:cstheme="minorBidi"/>
            <w:noProof/>
            <w:sz w:val="22"/>
            <w:szCs w:val="22"/>
          </w:rPr>
          <w:tab/>
        </w:r>
        <w:r w:rsidR="0028198D" w:rsidRPr="00F52A16">
          <w:rPr>
            <w:rStyle w:val="Hyperlink"/>
            <w:noProof/>
          </w:rPr>
          <w:t>Achtergrond en context</w:t>
        </w:r>
        <w:r w:rsidR="0028198D">
          <w:rPr>
            <w:noProof/>
            <w:webHidden/>
          </w:rPr>
          <w:tab/>
        </w:r>
        <w:r w:rsidR="0028198D">
          <w:rPr>
            <w:noProof/>
            <w:webHidden/>
          </w:rPr>
          <w:fldChar w:fldCharType="begin"/>
        </w:r>
        <w:r w:rsidR="0028198D">
          <w:rPr>
            <w:noProof/>
            <w:webHidden/>
          </w:rPr>
          <w:instrText xml:space="preserve"> PAGEREF _Toc99289157 \h </w:instrText>
        </w:r>
        <w:r w:rsidR="0028198D">
          <w:rPr>
            <w:noProof/>
            <w:webHidden/>
          </w:rPr>
        </w:r>
        <w:r w:rsidR="0028198D">
          <w:rPr>
            <w:noProof/>
            <w:webHidden/>
          </w:rPr>
          <w:fldChar w:fldCharType="separate"/>
        </w:r>
        <w:r w:rsidR="0028198D">
          <w:rPr>
            <w:noProof/>
            <w:webHidden/>
          </w:rPr>
          <w:t>5</w:t>
        </w:r>
        <w:r w:rsidR="0028198D">
          <w:rPr>
            <w:noProof/>
            <w:webHidden/>
          </w:rPr>
          <w:fldChar w:fldCharType="end"/>
        </w:r>
      </w:hyperlink>
    </w:p>
    <w:p w14:paraId="1A028820" w14:textId="2018CF76" w:rsidR="0028198D" w:rsidRDefault="006F4E20" w:rsidP="0028198D">
      <w:pPr>
        <w:pStyle w:val="Inhopg2"/>
        <w:tabs>
          <w:tab w:val="clear" w:pos="-720"/>
          <w:tab w:val="clear" w:pos="0"/>
          <w:tab w:val="clear" w:pos="380"/>
          <w:tab w:val="left" w:pos="-284"/>
          <w:tab w:val="left" w:pos="800"/>
        </w:tabs>
        <w:ind w:hanging="284"/>
        <w:rPr>
          <w:rFonts w:asciiTheme="minorHAnsi" w:eastAsiaTheme="minorEastAsia" w:hAnsiTheme="minorHAnsi" w:cstheme="minorBidi"/>
          <w:noProof/>
          <w:sz w:val="22"/>
          <w:szCs w:val="22"/>
        </w:rPr>
      </w:pPr>
      <w:hyperlink w:anchor="_Toc99289158" w:history="1">
        <w:r w:rsidR="0028198D" w:rsidRPr="00F52A16">
          <w:rPr>
            <w:rStyle w:val="Hyperlink"/>
            <w:noProof/>
          </w:rPr>
          <w:t>2.1</w:t>
        </w:r>
        <w:r w:rsidR="0028198D">
          <w:rPr>
            <w:rFonts w:asciiTheme="minorHAnsi" w:eastAsiaTheme="minorEastAsia" w:hAnsiTheme="minorHAnsi" w:cstheme="minorBidi"/>
            <w:noProof/>
            <w:sz w:val="22"/>
            <w:szCs w:val="22"/>
          </w:rPr>
          <w:tab/>
        </w:r>
        <w:r w:rsidR="0028198D" w:rsidRPr="00F52A16">
          <w:rPr>
            <w:rStyle w:val="Hyperlink"/>
            <w:noProof/>
          </w:rPr>
          <w:t>Hoogheemraadschap van Rijnland</w:t>
        </w:r>
        <w:r w:rsidR="0028198D">
          <w:rPr>
            <w:noProof/>
            <w:webHidden/>
          </w:rPr>
          <w:tab/>
        </w:r>
        <w:r w:rsidR="0028198D">
          <w:rPr>
            <w:noProof/>
            <w:webHidden/>
          </w:rPr>
          <w:fldChar w:fldCharType="begin"/>
        </w:r>
        <w:r w:rsidR="0028198D">
          <w:rPr>
            <w:noProof/>
            <w:webHidden/>
          </w:rPr>
          <w:instrText xml:space="preserve"> PAGEREF _Toc99289158 \h </w:instrText>
        </w:r>
        <w:r w:rsidR="0028198D">
          <w:rPr>
            <w:noProof/>
            <w:webHidden/>
          </w:rPr>
        </w:r>
        <w:r w:rsidR="0028198D">
          <w:rPr>
            <w:noProof/>
            <w:webHidden/>
          </w:rPr>
          <w:fldChar w:fldCharType="separate"/>
        </w:r>
        <w:r w:rsidR="0028198D">
          <w:rPr>
            <w:noProof/>
            <w:webHidden/>
          </w:rPr>
          <w:t>5</w:t>
        </w:r>
        <w:r w:rsidR="0028198D">
          <w:rPr>
            <w:noProof/>
            <w:webHidden/>
          </w:rPr>
          <w:fldChar w:fldCharType="end"/>
        </w:r>
      </w:hyperlink>
    </w:p>
    <w:p w14:paraId="6E2D04C5" w14:textId="655A032D" w:rsidR="0028198D" w:rsidRDefault="006F4E20" w:rsidP="0028198D">
      <w:pPr>
        <w:pStyle w:val="Inhopg2"/>
        <w:tabs>
          <w:tab w:val="clear" w:pos="-720"/>
          <w:tab w:val="clear" w:pos="0"/>
          <w:tab w:val="clear" w:pos="380"/>
          <w:tab w:val="left" w:pos="-284"/>
          <w:tab w:val="left" w:pos="800"/>
        </w:tabs>
        <w:ind w:hanging="284"/>
        <w:rPr>
          <w:rFonts w:asciiTheme="minorHAnsi" w:eastAsiaTheme="minorEastAsia" w:hAnsiTheme="minorHAnsi" w:cstheme="minorBidi"/>
          <w:noProof/>
          <w:sz w:val="22"/>
          <w:szCs w:val="22"/>
        </w:rPr>
      </w:pPr>
      <w:hyperlink w:anchor="_Toc99289159" w:history="1">
        <w:r w:rsidR="0028198D" w:rsidRPr="00F52A16">
          <w:rPr>
            <w:rStyle w:val="Hyperlink"/>
            <w:noProof/>
          </w:rPr>
          <w:t>2.2</w:t>
        </w:r>
        <w:r w:rsidR="0028198D">
          <w:rPr>
            <w:rFonts w:asciiTheme="minorHAnsi" w:eastAsiaTheme="minorEastAsia" w:hAnsiTheme="minorHAnsi" w:cstheme="minorBidi"/>
            <w:noProof/>
            <w:sz w:val="22"/>
            <w:szCs w:val="22"/>
          </w:rPr>
          <w:tab/>
        </w:r>
        <w:r w:rsidR="0028198D" w:rsidRPr="00F52A16">
          <w:rPr>
            <w:rStyle w:val="Hyperlink"/>
            <w:noProof/>
          </w:rPr>
          <w:t>Strategische bedrijfsvoeringskeuzes</w:t>
        </w:r>
        <w:r w:rsidR="0028198D">
          <w:rPr>
            <w:noProof/>
            <w:webHidden/>
          </w:rPr>
          <w:tab/>
        </w:r>
        <w:r w:rsidR="0028198D">
          <w:rPr>
            <w:noProof/>
            <w:webHidden/>
          </w:rPr>
          <w:fldChar w:fldCharType="begin"/>
        </w:r>
        <w:r w:rsidR="0028198D">
          <w:rPr>
            <w:noProof/>
            <w:webHidden/>
          </w:rPr>
          <w:instrText xml:space="preserve"> PAGEREF _Toc99289159 \h </w:instrText>
        </w:r>
        <w:r w:rsidR="0028198D">
          <w:rPr>
            <w:noProof/>
            <w:webHidden/>
          </w:rPr>
        </w:r>
        <w:r w:rsidR="0028198D">
          <w:rPr>
            <w:noProof/>
            <w:webHidden/>
          </w:rPr>
          <w:fldChar w:fldCharType="separate"/>
        </w:r>
        <w:r w:rsidR="0028198D">
          <w:rPr>
            <w:noProof/>
            <w:webHidden/>
          </w:rPr>
          <w:t>5</w:t>
        </w:r>
        <w:r w:rsidR="0028198D">
          <w:rPr>
            <w:noProof/>
            <w:webHidden/>
          </w:rPr>
          <w:fldChar w:fldCharType="end"/>
        </w:r>
      </w:hyperlink>
    </w:p>
    <w:p w14:paraId="501CEEE7" w14:textId="3D5D40AA" w:rsidR="0028198D" w:rsidRDefault="006F4E20" w:rsidP="0028198D">
      <w:pPr>
        <w:pStyle w:val="Inhopg2"/>
        <w:tabs>
          <w:tab w:val="clear" w:pos="-720"/>
          <w:tab w:val="clear" w:pos="0"/>
          <w:tab w:val="clear" w:pos="380"/>
          <w:tab w:val="left" w:pos="-284"/>
          <w:tab w:val="left" w:pos="800"/>
        </w:tabs>
        <w:ind w:hanging="284"/>
        <w:rPr>
          <w:rFonts w:asciiTheme="minorHAnsi" w:eastAsiaTheme="minorEastAsia" w:hAnsiTheme="minorHAnsi" w:cstheme="minorBidi"/>
          <w:noProof/>
          <w:sz w:val="22"/>
          <w:szCs w:val="22"/>
        </w:rPr>
      </w:pPr>
      <w:hyperlink w:anchor="_Toc99289160" w:history="1">
        <w:r w:rsidR="0028198D" w:rsidRPr="00F52A16">
          <w:rPr>
            <w:rStyle w:val="Hyperlink"/>
            <w:noProof/>
          </w:rPr>
          <w:t>2.3</w:t>
        </w:r>
        <w:r w:rsidR="0028198D">
          <w:rPr>
            <w:rFonts w:asciiTheme="minorHAnsi" w:eastAsiaTheme="minorEastAsia" w:hAnsiTheme="minorHAnsi" w:cstheme="minorBidi"/>
            <w:noProof/>
            <w:sz w:val="22"/>
            <w:szCs w:val="22"/>
          </w:rPr>
          <w:tab/>
        </w:r>
        <w:r w:rsidR="0028198D" w:rsidRPr="00F52A16">
          <w:rPr>
            <w:rStyle w:val="Hyperlink"/>
            <w:noProof/>
          </w:rPr>
          <w:t>Sleuteluitgifte Rijnland</w:t>
        </w:r>
        <w:r w:rsidR="0028198D">
          <w:rPr>
            <w:noProof/>
            <w:webHidden/>
          </w:rPr>
          <w:tab/>
        </w:r>
        <w:r w:rsidR="0028198D">
          <w:rPr>
            <w:noProof/>
            <w:webHidden/>
          </w:rPr>
          <w:fldChar w:fldCharType="begin"/>
        </w:r>
        <w:r w:rsidR="0028198D">
          <w:rPr>
            <w:noProof/>
            <w:webHidden/>
          </w:rPr>
          <w:instrText xml:space="preserve"> PAGEREF _Toc99289160 \h </w:instrText>
        </w:r>
        <w:r w:rsidR="0028198D">
          <w:rPr>
            <w:noProof/>
            <w:webHidden/>
          </w:rPr>
        </w:r>
        <w:r w:rsidR="0028198D">
          <w:rPr>
            <w:noProof/>
            <w:webHidden/>
          </w:rPr>
          <w:fldChar w:fldCharType="separate"/>
        </w:r>
        <w:r w:rsidR="0028198D">
          <w:rPr>
            <w:noProof/>
            <w:webHidden/>
          </w:rPr>
          <w:t>6</w:t>
        </w:r>
        <w:r w:rsidR="0028198D">
          <w:rPr>
            <w:noProof/>
            <w:webHidden/>
          </w:rPr>
          <w:fldChar w:fldCharType="end"/>
        </w:r>
      </w:hyperlink>
    </w:p>
    <w:p w14:paraId="0105FF25" w14:textId="148900FB" w:rsidR="0028198D" w:rsidRDefault="006F4E20" w:rsidP="0028198D">
      <w:pPr>
        <w:pStyle w:val="Inhopg2"/>
        <w:tabs>
          <w:tab w:val="clear" w:pos="-720"/>
          <w:tab w:val="clear" w:pos="0"/>
          <w:tab w:val="clear" w:pos="380"/>
          <w:tab w:val="left" w:pos="-284"/>
          <w:tab w:val="left" w:pos="800"/>
        </w:tabs>
        <w:ind w:hanging="284"/>
        <w:rPr>
          <w:rFonts w:asciiTheme="minorHAnsi" w:eastAsiaTheme="minorEastAsia" w:hAnsiTheme="minorHAnsi" w:cstheme="minorBidi"/>
          <w:noProof/>
          <w:sz w:val="22"/>
          <w:szCs w:val="22"/>
        </w:rPr>
      </w:pPr>
      <w:hyperlink w:anchor="_Toc99289161" w:history="1">
        <w:r w:rsidR="0028198D" w:rsidRPr="00F52A16">
          <w:rPr>
            <w:rStyle w:val="Hyperlink"/>
            <w:noProof/>
          </w:rPr>
          <w:t>2.4</w:t>
        </w:r>
        <w:r w:rsidR="0028198D">
          <w:rPr>
            <w:rFonts w:asciiTheme="minorHAnsi" w:eastAsiaTheme="minorEastAsia" w:hAnsiTheme="minorHAnsi" w:cstheme="minorBidi"/>
            <w:noProof/>
            <w:sz w:val="22"/>
            <w:szCs w:val="22"/>
          </w:rPr>
          <w:tab/>
        </w:r>
        <w:r w:rsidR="0028198D" w:rsidRPr="00F52A16">
          <w:rPr>
            <w:rStyle w:val="Hyperlink"/>
            <w:noProof/>
          </w:rPr>
          <w:t>Project Fysieke Toegang</w:t>
        </w:r>
        <w:r w:rsidR="0028198D">
          <w:rPr>
            <w:noProof/>
            <w:webHidden/>
          </w:rPr>
          <w:tab/>
        </w:r>
        <w:r w:rsidR="0028198D">
          <w:rPr>
            <w:noProof/>
            <w:webHidden/>
          </w:rPr>
          <w:fldChar w:fldCharType="begin"/>
        </w:r>
        <w:r w:rsidR="0028198D">
          <w:rPr>
            <w:noProof/>
            <w:webHidden/>
          </w:rPr>
          <w:instrText xml:space="preserve"> PAGEREF _Toc99289161 \h </w:instrText>
        </w:r>
        <w:r w:rsidR="0028198D">
          <w:rPr>
            <w:noProof/>
            <w:webHidden/>
          </w:rPr>
        </w:r>
        <w:r w:rsidR="0028198D">
          <w:rPr>
            <w:noProof/>
            <w:webHidden/>
          </w:rPr>
          <w:fldChar w:fldCharType="separate"/>
        </w:r>
        <w:r w:rsidR="0028198D">
          <w:rPr>
            <w:noProof/>
            <w:webHidden/>
          </w:rPr>
          <w:t>6</w:t>
        </w:r>
        <w:r w:rsidR="0028198D">
          <w:rPr>
            <w:noProof/>
            <w:webHidden/>
          </w:rPr>
          <w:fldChar w:fldCharType="end"/>
        </w:r>
      </w:hyperlink>
    </w:p>
    <w:p w14:paraId="5E19DF25" w14:textId="71B1EF28" w:rsidR="0028198D" w:rsidRDefault="006F4E20" w:rsidP="0028198D">
      <w:pPr>
        <w:pStyle w:val="Inhopg2"/>
        <w:tabs>
          <w:tab w:val="clear" w:pos="-720"/>
          <w:tab w:val="clear" w:pos="0"/>
          <w:tab w:val="clear" w:pos="380"/>
          <w:tab w:val="left" w:pos="-284"/>
          <w:tab w:val="left" w:pos="800"/>
        </w:tabs>
        <w:ind w:hanging="284"/>
        <w:rPr>
          <w:rFonts w:asciiTheme="minorHAnsi" w:eastAsiaTheme="minorEastAsia" w:hAnsiTheme="minorHAnsi" w:cstheme="minorBidi"/>
          <w:noProof/>
          <w:sz w:val="22"/>
          <w:szCs w:val="22"/>
        </w:rPr>
      </w:pPr>
      <w:hyperlink w:anchor="_Toc99289162" w:history="1">
        <w:r w:rsidR="0028198D" w:rsidRPr="00F52A16">
          <w:rPr>
            <w:rStyle w:val="Hyperlink"/>
            <w:noProof/>
          </w:rPr>
          <w:t>2.5</w:t>
        </w:r>
        <w:r w:rsidR="0028198D">
          <w:rPr>
            <w:rFonts w:asciiTheme="minorHAnsi" w:eastAsiaTheme="minorEastAsia" w:hAnsiTheme="minorHAnsi" w:cstheme="minorBidi"/>
            <w:noProof/>
            <w:sz w:val="22"/>
            <w:szCs w:val="22"/>
          </w:rPr>
          <w:tab/>
        </w:r>
        <w:r w:rsidR="0028198D" w:rsidRPr="00F52A16">
          <w:rPr>
            <w:rStyle w:val="Hyperlink"/>
            <w:noProof/>
          </w:rPr>
          <w:t>Planning en fasering</w:t>
        </w:r>
        <w:r w:rsidR="0028198D">
          <w:rPr>
            <w:noProof/>
            <w:webHidden/>
          </w:rPr>
          <w:tab/>
        </w:r>
        <w:r w:rsidR="0028198D">
          <w:rPr>
            <w:noProof/>
            <w:webHidden/>
          </w:rPr>
          <w:fldChar w:fldCharType="begin"/>
        </w:r>
        <w:r w:rsidR="0028198D">
          <w:rPr>
            <w:noProof/>
            <w:webHidden/>
          </w:rPr>
          <w:instrText xml:space="preserve"> PAGEREF _Toc99289162 \h </w:instrText>
        </w:r>
        <w:r w:rsidR="0028198D">
          <w:rPr>
            <w:noProof/>
            <w:webHidden/>
          </w:rPr>
        </w:r>
        <w:r w:rsidR="0028198D">
          <w:rPr>
            <w:noProof/>
            <w:webHidden/>
          </w:rPr>
          <w:fldChar w:fldCharType="separate"/>
        </w:r>
        <w:r w:rsidR="0028198D">
          <w:rPr>
            <w:noProof/>
            <w:webHidden/>
          </w:rPr>
          <w:t>6</w:t>
        </w:r>
        <w:r w:rsidR="0028198D">
          <w:rPr>
            <w:noProof/>
            <w:webHidden/>
          </w:rPr>
          <w:fldChar w:fldCharType="end"/>
        </w:r>
      </w:hyperlink>
    </w:p>
    <w:p w14:paraId="21926AD5" w14:textId="7F37FA47" w:rsidR="0028198D" w:rsidRDefault="006F4E20" w:rsidP="0028198D">
      <w:pPr>
        <w:pStyle w:val="Inhopg1"/>
        <w:tabs>
          <w:tab w:val="clear" w:pos="-720"/>
          <w:tab w:val="clear" w:pos="0"/>
          <w:tab w:val="clear" w:pos="380"/>
          <w:tab w:val="clear" w:pos="1514"/>
          <w:tab w:val="left" w:pos="-284"/>
          <w:tab w:val="left" w:pos="567"/>
        </w:tabs>
        <w:ind w:hanging="284"/>
        <w:rPr>
          <w:rFonts w:asciiTheme="minorHAnsi" w:eastAsiaTheme="minorEastAsia" w:hAnsiTheme="minorHAnsi" w:cstheme="minorBidi"/>
          <w:noProof/>
          <w:sz w:val="22"/>
          <w:szCs w:val="22"/>
        </w:rPr>
      </w:pPr>
      <w:hyperlink w:anchor="_Toc99289163" w:history="1">
        <w:r w:rsidR="0028198D" w:rsidRPr="00F52A16">
          <w:rPr>
            <w:rStyle w:val="Hyperlink"/>
            <w:noProof/>
          </w:rPr>
          <w:t>3.</w:t>
        </w:r>
        <w:r w:rsidR="0028198D">
          <w:rPr>
            <w:rFonts w:asciiTheme="minorHAnsi" w:eastAsiaTheme="minorEastAsia" w:hAnsiTheme="minorHAnsi" w:cstheme="minorBidi"/>
            <w:noProof/>
            <w:sz w:val="22"/>
            <w:szCs w:val="22"/>
          </w:rPr>
          <w:tab/>
        </w:r>
        <w:r w:rsidR="0028198D" w:rsidRPr="00F52A16">
          <w:rPr>
            <w:rStyle w:val="Hyperlink"/>
            <w:noProof/>
          </w:rPr>
          <w:t>Algemene eisen aan sleuteluitgifte</w:t>
        </w:r>
        <w:r w:rsidR="0028198D">
          <w:rPr>
            <w:noProof/>
            <w:webHidden/>
          </w:rPr>
          <w:tab/>
        </w:r>
        <w:r w:rsidR="0028198D">
          <w:rPr>
            <w:noProof/>
            <w:webHidden/>
          </w:rPr>
          <w:fldChar w:fldCharType="begin"/>
        </w:r>
        <w:r w:rsidR="0028198D">
          <w:rPr>
            <w:noProof/>
            <w:webHidden/>
          </w:rPr>
          <w:instrText xml:space="preserve"> PAGEREF _Toc99289163 \h </w:instrText>
        </w:r>
        <w:r w:rsidR="0028198D">
          <w:rPr>
            <w:noProof/>
            <w:webHidden/>
          </w:rPr>
        </w:r>
        <w:r w:rsidR="0028198D">
          <w:rPr>
            <w:noProof/>
            <w:webHidden/>
          </w:rPr>
          <w:fldChar w:fldCharType="separate"/>
        </w:r>
        <w:r w:rsidR="0028198D">
          <w:rPr>
            <w:noProof/>
            <w:webHidden/>
          </w:rPr>
          <w:t>8</w:t>
        </w:r>
        <w:r w:rsidR="0028198D">
          <w:rPr>
            <w:noProof/>
            <w:webHidden/>
          </w:rPr>
          <w:fldChar w:fldCharType="end"/>
        </w:r>
      </w:hyperlink>
    </w:p>
    <w:p w14:paraId="09192AE6" w14:textId="32F8B936" w:rsidR="0028198D" w:rsidRDefault="006F4E20" w:rsidP="0028198D">
      <w:pPr>
        <w:pStyle w:val="Inhopg2"/>
        <w:tabs>
          <w:tab w:val="clear" w:pos="-720"/>
          <w:tab w:val="clear" w:pos="0"/>
          <w:tab w:val="clear" w:pos="380"/>
          <w:tab w:val="left" w:pos="-284"/>
          <w:tab w:val="left" w:pos="800"/>
        </w:tabs>
        <w:ind w:hanging="284"/>
        <w:rPr>
          <w:rFonts w:asciiTheme="minorHAnsi" w:eastAsiaTheme="minorEastAsia" w:hAnsiTheme="minorHAnsi" w:cstheme="minorBidi"/>
          <w:noProof/>
          <w:sz w:val="22"/>
          <w:szCs w:val="22"/>
        </w:rPr>
      </w:pPr>
      <w:hyperlink w:anchor="_Toc99289164" w:history="1">
        <w:r w:rsidR="0028198D" w:rsidRPr="00F52A16">
          <w:rPr>
            <w:rStyle w:val="Hyperlink"/>
            <w:noProof/>
          </w:rPr>
          <w:t>3.1</w:t>
        </w:r>
        <w:r w:rsidR="0028198D">
          <w:rPr>
            <w:rFonts w:asciiTheme="minorHAnsi" w:eastAsiaTheme="minorEastAsia" w:hAnsiTheme="minorHAnsi" w:cstheme="minorBidi"/>
            <w:noProof/>
            <w:sz w:val="22"/>
            <w:szCs w:val="22"/>
          </w:rPr>
          <w:tab/>
        </w:r>
        <w:r w:rsidR="0028198D" w:rsidRPr="00F52A16">
          <w:rPr>
            <w:rStyle w:val="Hyperlink"/>
            <w:noProof/>
          </w:rPr>
          <w:t>Algemene eisen aan sleuteluitgifte</w:t>
        </w:r>
        <w:r w:rsidR="0028198D">
          <w:rPr>
            <w:noProof/>
            <w:webHidden/>
          </w:rPr>
          <w:tab/>
        </w:r>
        <w:r w:rsidR="0028198D">
          <w:rPr>
            <w:noProof/>
            <w:webHidden/>
          </w:rPr>
          <w:fldChar w:fldCharType="begin"/>
        </w:r>
        <w:r w:rsidR="0028198D">
          <w:rPr>
            <w:noProof/>
            <w:webHidden/>
          </w:rPr>
          <w:instrText xml:space="preserve"> PAGEREF _Toc99289164 \h </w:instrText>
        </w:r>
        <w:r w:rsidR="0028198D">
          <w:rPr>
            <w:noProof/>
            <w:webHidden/>
          </w:rPr>
        </w:r>
        <w:r w:rsidR="0028198D">
          <w:rPr>
            <w:noProof/>
            <w:webHidden/>
          </w:rPr>
          <w:fldChar w:fldCharType="separate"/>
        </w:r>
        <w:r w:rsidR="0028198D">
          <w:rPr>
            <w:noProof/>
            <w:webHidden/>
          </w:rPr>
          <w:t>8</w:t>
        </w:r>
        <w:r w:rsidR="0028198D">
          <w:rPr>
            <w:noProof/>
            <w:webHidden/>
          </w:rPr>
          <w:fldChar w:fldCharType="end"/>
        </w:r>
      </w:hyperlink>
    </w:p>
    <w:p w14:paraId="258F71E7" w14:textId="2983A294" w:rsidR="0028198D" w:rsidRDefault="006F4E20" w:rsidP="0028198D">
      <w:pPr>
        <w:pStyle w:val="Inhopg2"/>
        <w:tabs>
          <w:tab w:val="clear" w:pos="-720"/>
          <w:tab w:val="clear" w:pos="0"/>
          <w:tab w:val="clear" w:pos="380"/>
          <w:tab w:val="left" w:pos="-284"/>
          <w:tab w:val="left" w:pos="800"/>
        </w:tabs>
        <w:ind w:hanging="284"/>
        <w:rPr>
          <w:rFonts w:asciiTheme="minorHAnsi" w:eastAsiaTheme="minorEastAsia" w:hAnsiTheme="minorHAnsi" w:cstheme="minorBidi"/>
          <w:noProof/>
          <w:sz w:val="22"/>
          <w:szCs w:val="22"/>
        </w:rPr>
      </w:pPr>
      <w:hyperlink w:anchor="_Toc99289165" w:history="1">
        <w:r w:rsidR="0028198D" w:rsidRPr="00F52A16">
          <w:rPr>
            <w:rStyle w:val="Hyperlink"/>
            <w:noProof/>
          </w:rPr>
          <w:t>3.2</w:t>
        </w:r>
        <w:r w:rsidR="0028198D">
          <w:rPr>
            <w:rFonts w:asciiTheme="minorHAnsi" w:eastAsiaTheme="minorEastAsia" w:hAnsiTheme="minorHAnsi" w:cstheme="minorBidi"/>
            <w:noProof/>
            <w:sz w:val="22"/>
            <w:szCs w:val="22"/>
          </w:rPr>
          <w:tab/>
        </w:r>
        <w:r w:rsidR="0028198D" w:rsidRPr="00F52A16">
          <w:rPr>
            <w:rStyle w:val="Hyperlink"/>
            <w:noProof/>
          </w:rPr>
          <w:t>Eisen aan veilig werken</w:t>
        </w:r>
        <w:r w:rsidR="0028198D">
          <w:rPr>
            <w:noProof/>
            <w:webHidden/>
          </w:rPr>
          <w:tab/>
        </w:r>
        <w:r w:rsidR="0028198D">
          <w:rPr>
            <w:noProof/>
            <w:webHidden/>
          </w:rPr>
          <w:fldChar w:fldCharType="begin"/>
        </w:r>
        <w:r w:rsidR="0028198D">
          <w:rPr>
            <w:noProof/>
            <w:webHidden/>
          </w:rPr>
          <w:instrText xml:space="preserve"> PAGEREF _Toc99289165 \h </w:instrText>
        </w:r>
        <w:r w:rsidR="0028198D">
          <w:rPr>
            <w:noProof/>
            <w:webHidden/>
          </w:rPr>
        </w:r>
        <w:r w:rsidR="0028198D">
          <w:rPr>
            <w:noProof/>
            <w:webHidden/>
          </w:rPr>
          <w:fldChar w:fldCharType="separate"/>
        </w:r>
        <w:r w:rsidR="0028198D">
          <w:rPr>
            <w:noProof/>
            <w:webHidden/>
          </w:rPr>
          <w:t>8</w:t>
        </w:r>
        <w:r w:rsidR="0028198D">
          <w:rPr>
            <w:noProof/>
            <w:webHidden/>
          </w:rPr>
          <w:fldChar w:fldCharType="end"/>
        </w:r>
      </w:hyperlink>
    </w:p>
    <w:p w14:paraId="0B11752D" w14:textId="2DA73353" w:rsidR="0028198D" w:rsidRDefault="006F4E20" w:rsidP="0028198D">
      <w:pPr>
        <w:pStyle w:val="Inhopg1"/>
        <w:tabs>
          <w:tab w:val="clear" w:pos="-720"/>
          <w:tab w:val="clear" w:pos="0"/>
          <w:tab w:val="clear" w:pos="380"/>
          <w:tab w:val="clear" w:pos="1514"/>
          <w:tab w:val="left" w:pos="-284"/>
          <w:tab w:val="left" w:pos="567"/>
        </w:tabs>
        <w:ind w:hanging="284"/>
        <w:rPr>
          <w:rFonts w:asciiTheme="minorHAnsi" w:eastAsiaTheme="minorEastAsia" w:hAnsiTheme="minorHAnsi" w:cstheme="minorBidi"/>
          <w:noProof/>
          <w:sz w:val="22"/>
          <w:szCs w:val="22"/>
        </w:rPr>
      </w:pPr>
      <w:hyperlink w:anchor="_Toc99289166" w:history="1">
        <w:r w:rsidR="0028198D" w:rsidRPr="00F52A16">
          <w:rPr>
            <w:rStyle w:val="Hyperlink"/>
            <w:noProof/>
          </w:rPr>
          <w:t>4.</w:t>
        </w:r>
        <w:r w:rsidR="0028198D">
          <w:rPr>
            <w:rFonts w:asciiTheme="minorHAnsi" w:eastAsiaTheme="minorEastAsia" w:hAnsiTheme="minorHAnsi" w:cstheme="minorBidi"/>
            <w:noProof/>
            <w:sz w:val="22"/>
            <w:szCs w:val="22"/>
          </w:rPr>
          <w:tab/>
        </w:r>
        <w:r w:rsidR="0028198D" w:rsidRPr="00F52A16">
          <w:rPr>
            <w:rStyle w:val="Hyperlink"/>
            <w:noProof/>
          </w:rPr>
          <w:t>Eisen aan levering sleuteluitgiftekasten</w:t>
        </w:r>
        <w:r w:rsidR="0028198D">
          <w:rPr>
            <w:noProof/>
            <w:webHidden/>
          </w:rPr>
          <w:tab/>
        </w:r>
        <w:r w:rsidR="0028198D">
          <w:rPr>
            <w:noProof/>
            <w:webHidden/>
          </w:rPr>
          <w:fldChar w:fldCharType="begin"/>
        </w:r>
        <w:r w:rsidR="0028198D">
          <w:rPr>
            <w:noProof/>
            <w:webHidden/>
          </w:rPr>
          <w:instrText xml:space="preserve"> PAGEREF _Toc99289166 \h </w:instrText>
        </w:r>
        <w:r w:rsidR="0028198D">
          <w:rPr>
            <w:noProof/>
            <w:webHidden/>
          </w:rPr>
        </w:r>
        <w:r w:rsidR="0028198D">
          <w:rPr>
            <w:noProof/>
            <w:webHidden/>
          </w:rPr>
          <w:fldChar w:fldCharType="separate"/>
        </w:r>
        <w:r w:rsidR="0028198D">
          <w:rPr>
            <w:noProof/>
            <w:webHidden/>
          </w:rPr>
          <w:t>10</w:t>
        </w:r>
        <w:r w:rsidR="0028198D">
          <w:rPr>
            <w:noProof/>
            <w:webHidden/>
          </w:rPr>
          <w:fldChar w:fldCharType="end"/>
        </w:r>
      </w:hyperlink>
    </w:p>
    <w:p w14:paraId="37C8F30D" w14:textId="017557EF" w:rsidR="0028198D" w:rsidRDefault="006F4E20" w:rsidP="0028198D">
      <w:pPr>
        <w:pStyle w:val="Inhopg2"/>
        <w:tabs>
          <w:tab w:val="clear" w:pos="-720"/>
          <w:tab w:val="clear" w:pos="0"/>
          <w:tab w:val="clear" w:pos="380"/>
          <w:tab w:val="left" w:pos="-284"/>
          <w:tab w:val="left" w:pos="800"/>
        </w:tabs>
        <w:ind w:hanging="284"/>
        <w:rPr>
          <w:rFonts w:asciiTheme="minorHAnsi" w:eastAsiaTheme="minorEastAsia" w:hAnsiTheme="minorHAnsi" w:cstheme="minorBidi"/>
          <w:noProof/>
          <w:sz w:val="22"/>
          <w:szCs w:val="22"/>
        </w:rPr>
      </w:pPr>
      <w:hyperlink w:anchor="_Toc99289167" w:history="1">
        <w:r w:rsidR="0028198D" w:rsidRPr="00F52A16">
          <w:rPr>
            <w:rStyle w:val="Hyperlink"/>
            <w:noProof/>
          </w:rPr>
          <w:t>4.1</w:t>
        </w:r>
        <w:r w:rsidR="0028198D">
          <w:rPr>
            <w:rFonts w:asciiTheme="minorHAnsi" w:eastAsiaTheme="minorEastAsia" w:hAnsiTheme="minorHAnsi" w:cstheme="minorBidi"/>
            <w:noProof/>
            <w:sz w:val="22"/>
            <w:szCs w:val="22"/>
          </w:rPr>
          <w:tab/>
        </w:r>
        <w:r w:rsidR="0028198D" w:rsidRPr="00F52A16">
          <w:rPr>
            <w:rStyle w:val="Hyperlink"/>
            <w:noProof/>
          </w:rPr>
          <w:t>Eisen aan apparatuur</w:t>
        </w:r>
        <w:r w:rsidR="0028198D">
          <w:rPr>
            <w:noProof/>
            <w:webHidden/>
          </w:rPr>
          <w:tab/>
        </w:r>
        <w:r w:rsidR="0028198D">
          <w:rPr>
            <w:noProof/>
            <w:webHidden/>
          </w:rPr>
          <w:fldChar w:fldCharType="begin"/>
        </w:r>
        <w:r w:rsidR="0028198D">
          <w:rPr>
            <w:noProof/>
            <w:webHidden/>
          </w:rPr>
          <w:instrText xml:space="preserve"> PAGEREF _Toc99289167 \h </w:instrText>
        </w:r>
        <w:r w:rsidR="0028198D">
          <w:rPr>
            <w:noProof/>
            <w:webHidden/>
          </w:rPr>
        </w:r>
        <w:r w:rsidR="0028198D">
          <w:rPr>
            <w:noProof/>
            <w:webHidden/>
          </w:rPr>
          <w:fldChar w:fldCharType="separate"/>
        </w:r>
        <w:r w:rsidR="0028198D">
          <w:rPr>
            <w:noProof/>
            <w:webHidden/>
          </w:rPr>
          <w:t>10</w:t>
        </w:r>
        <w:r w:rsidR="0028198D">
          <w:rPr>
            <w:noProof/>
            <w:webHidden/>
          </w:rPr>
          <w:fldChar w:fldCharType="end"/>
        </w:r>
      </w:hyperlink>
    </w:p>
    <w:p w14:paraId="3320F9F0" w14:textId="16CA63F9" w:rsidR="0028198D" w:rsidRDefault="006F4E20" w:rsidP="0028198D">
      <w:pPr>
        <w:pStyle w:val="Inhopg2"/>
        <w:tabs>
          <w:tab w:val="clear" w:pos="-720"/>
          <w:tab w:val="clear" w:pos="0"/>
          <w:tab w:val="clear" w:pos="380"/>
          <w:tab w:val="left" w:pos="-284"/>
          <w:tab w:val="left" w:pos="800"/>
        </w:tabs>
        <w:ind w:hanging="284"/>
        <w:rPr>
          <w:rFonts w:asciiTheme="minorHAnsi" w:eastAsiaTheme="minorEastAsia" w:hAnsiTheme="minorHAnsi" w:cstheme="minorBidi"/>
          <w:noProof/>
          <w:sz w:val="22"/>
          <w:szCs w:val="22"/>
        </w:rPr>
      </w:pPr>
      <w:hyperlink w:anchor="_Toc99289168" w:history="1">
        <w:r w:rsidR="0028198D" w:rsidRPr="00F52A16">
          <w:rPr>
            <w:rStyle w:val="Hyperlink"/>
            <w:noProof/>
          </w:rPr>
          <w:t>4.2</w:t>
        </w:r>
        <w:r w:rsidR="0028198D">
          <w:rPr>
            <w:rFonts w:asciiTheme="minorHAnsi" w:eastAsiaTheme="minorEastAsia" w:hAnsiTheme="minorHAnsi" w:cstheme="minorBidi"/>
            <w:noProof/>
            <w:sz w:val="22"/>
            <w:szCs w:val="22"/>
          </w:rPr>
          <w:tab/>
        </w:r>
        <w:r w:rsidR="0028198D" w:rsidRPr="00F52A16">
          <w:rPr>
            <w:rStyle w:val="Hyperlink"/>
            <w:noProof/>
          </w:rPr>
          <w:t>Eisen aan hardware functie en prestatie</w:t>
        </w:r>
        <w:r w:rsidR="0028198D">
          <w:rPr>
            <w:noProof/>
            <w:webHidden/>
          </w:rPr>
          <w:tab/>
        </w:r>
        <w:r w:rsidR="0028198D">
          <w:rPr>
            <w:noProof/>
            <w:webHidden/>
          </w:rPr>
          <w:fldChar w:fldCharType="begin"/>
        </w:r>
        <w:r w:rsidR="0028198D">
          <w:rPr>
            <w:noProof/>
            <w:webHidden/>
          </w:rPr>
          <w:instrText xml:space="preserve"> PAGEREF _Toc99289168 \h </w:instrText>
        </w:r>
        <w:r w:rsidR="0028198D">
          <w:rPr>
            <w:noProof/>
            <w:webHidden/>
          </w:rPr>
        </w:r>
        <w:r w:rsidR="0028198D">
          <w:rPr>
            <w:noProof/>
            <w:webHidden/>
          </w:rPr>
          <w:fldChar w:fldCharType="separate"/>
        </w:r>
        <w:r w:rsidR="0028198D">
          <w:rPr>
            <w:noProof/>
            <w:webHidden/>
          </w:rPr>
          <w:t>11</w:t>
        </w:r>
        <w:r w:rsidR="0028198D">
          <w:rPr>
            <w:noProof/>
            <w:webHidden/>
          </w:rPr>
          <w:fldChar w:fldCharType="end"/>
        </w:r>
      </w:hyperlink>
    </w:p>
    <w:p w14:paraId="13213938" w14:textId="24F74E47" w:rsidR="0028198D" w:rsidRDefault="006F4E20" w:rsidP="0028198D">
      <w:pPr>
        <w:pStyle w:val="Inhopg2"/>
        <w:tabs>
          <w:tab w:val="clear" w:pos="-720"/>
          <w:tab w:val="clear" w:pos="0"/>
          <w:tab w:val="clear" w:pos="380"/>
          <w:tab w:val="left" w:pos="-284"/>
          <w:tab w:val="left" w:pos="800"/>
        </w:tabs>
        <w:ind w:hanging="284"/>
        <w:rPr>
          <w:rFonts w:asciiTheme="minorHAnsi" w:eastAsiaTheme="minorEastAsia" w:hAnsiTheme="minorHAnsi" w:cstheme="minorBidi"/>
          <w:noProof/>
          <w:sz w:val="22"/>
          <w:szCs w:val="22"/>
        </w:rPr>
      </w:pPr>
      <w:hyperlink w:anchor="_Toc99289169" w:history="1">
        <w:r w:rsidR="0028198D" w:rsidRPr="00F52A16">
          <w:rPr>
            <w:rStyle w:val="Hyperlink"/>
            <w:noProof/>
          </w:rPr>
          <w:t>4.3</w:t>
        </w:r>
        <w:r w:rsidR="0028198D">
          <w:rPr>
            <w:rFonts w:asciiTheme="minorHAnsi" w:eastAsiaTheme="minorEastAsia" w:hAnsiTheme="minorHAnsi" w:cstheme="minorBidi"/>
            <w:noProof/>
            <w:sz w:val="22"/>
            <w:szCs w:val="22"/>
          </w:rPr>
          <w:tab/>
        </w:r>
        <w:r w:rsidR="0028198D" w:rsidRPr="00F52A16">
          <w:rPr>
            <w:rStyle w:val="Hyperlink"/>
            <w:noProof/>
          </w:rPr>
          <w:t>Eisen aan software (functioneel)</w:t>
        </w:r>
        <w:r w:rsidR="0028198D">
          <w:rPr>
            <w:noProof/>
            <w:webHidden/>
          </w:rPr>
          <w:tab/>
        </w:r>
        <w:r w:rsidR="0028198D">
          <w:rPr>
            <w:noProof/>
            <w:webHidden/>
          </w:rPr>
          <w:fldChar w:fldCharType="begin"/>
        </w:r>
        <w:r w:rsidR="0028198D">
          <w:rPr>
            <w:noProof/>
            <w:webHidden/>
          </w:rPr>
          <w:instrText xml:space="preserve"> PAGEREF _Toc99289169 \h </w:instrText>
        </w:r>
        <w:r w:rsidR="0028198D">
          <w:rPr>
            <w:noProof/>
            <w:webHidden/>
          </w:rPr>
        </w:r>
        <w:r w:rsidR="0028198D">
          <w:rPr>
            <w:noProof/>
            <w:webHidden/>
          </w:rPr>
          <w:fldChar w:fldCharType="separate"/>
        </w:r>
        <w:r w:rsidR="0028198D">
          <w:rPr>
            <w:noProof/>
            <w:webHidden/>
          </w:rPr>
          <w:t>11</w:t>
        </w:r>
        <w:r w:rsidR="0028198D">
          <w:rPr>
            <w:noProof/>
            <w:webHidden/>
          </w:rPr>
          <w:fldChar w:fldCharType="end"/>
        </w:r>
      </w:hyperlink>
    </w:p>
    <w:p w14:paraId="7C9CC253" w14:textId="10EF675E" w:rsidR="0028198D" w:rsidRDefault="006F4E20" w:rsidP="0028198D">
      <w:pPr>
        <w:pStyle w:val="Inhopg2"/>
        <w:tabs>
          <w:tab w:val="clear" w:pos="-720"/>
          <w:tab w:val="clear" w:pos="0"/>
          <w:tab w:val="clear" w:pos="380"/>
          <w:tab w:val="left" w:pos="-284"/>
          <w:tab w:val="left" w:pos="800"/>
        </w:tabs>
        <w:ind w:hanging="284"/>
        <w:rPr>
          <w:rFonts w:asciiTheme="minorHAnsi" w:eastAsiaTheme="minorEastAsia" w:hAnsiTheme="minorHAnsi" w:cstheme="minorBidi"/>
          <w:noProof/>
          <w:sz w:val="22"/>
          <w:szCs w:val="22"/>
        </w:rPr>
      </w:pPr>
      <w:hyperlink w:anchor="_Toc99289170" w:history="1">
        <w:r w:rsidR="0028198D" w:rsidRPr="00F52A16">
          <w:rPr>
            <w:rStyle w:val="Hyperlink"/>
            <w:noProof/>
          </w:rPr>
          <w:t>4.4</w:t>
        </w:r>
        <w:r w:rsidR="0028198D">
          <w:rPr>
            <w:rFonts w:asciiTheme="minorHAnsi" w:eastAsiaTheme="minorEastAsia" w:hAnsiTheme="minorHAnsi" w:cstheme="minorBidi"/>
            <w:noProof/>
            <w:sz w:val="22"/>
            <w:szCs w:val="22"/>
          </w:rPr>
          <w:tab/>
        </w:r>
        <w:r w:rsidR="0028198D" w:rsidRPr="00F52A16">
          <w:rPr>
            <w:rStyle w:val="Hyperlink"/>
            <w:noProof/>
          </w:rPr>
          <w:t>Eisen aan elektrische aansluiting</w:t>
        </w:r>
        <w:r w:rsidR="0028198D">
          <w:rPr>
            <w:noProof/>
            <w:webHidden/>
          </w:rPr>
          <w:tab/>
        </w:r>
        <w:r w:rsidR="0028198D">
          <w:rPr>
            <w:noProof/>
            <w:webHidden/>
          </w:rPr>
          <w:fldChar w:fldCharType="begin"/>
        </w:r>
        <w:r w:rsidR="0028198D">
          <w:rPr>
            <w:noProof/>
            <w:webHidden/>
          </w:rPr>
          <w:instrText xml:space="preserve"> PAGEREF _Toc99289170 \h </w:instrText>
        </w:r>
        <w:r w:rsidR="0028198D">
          <w:rPr>
            <w:noProof/>
            <w:webHidden/>
          </w:rPr>
        </w:r>
        <w:r w:rsidR="0028198D">
          <w:rPr>
            <w:noProof/>
            <w:webHidden/>
          </w:rPr>
          <w:fldChar w:fldCharType="separate"/>
        </w:r>
        <w:r w:rsidR="0028198D">
          <w:rPr>
            <w:noProof/>
            <w:webHidden/>
          </w:rPr>
          <w:t>13</w:t>
        </w:r>
        <w:r w:rsidR="0028198D">
          <w:rPr>
            <w:noProof/>
            <w:webHidden/>
          </w:rPr>
          <w:fldChar w:fldCharType="end"/>
        </w:r>
      </w:hyperlink>
    </w:p>
    <w:p w14:paraId="24D7F812" w14:textId="385F5052" w:rsidR="0028198D" w:rsidRDefault="006F4E20" w:rsidP="0028198D">
      <w:pPr>
        <w:pStyle w:val="Inhopg2"/>
        <w:tabs>
          <w:tab w:val="clear" w:pos="-720"/>
          <w:tab w:val="clear" w:pos="0"/>
          <w:tab w:val="clear" w:pos="380"/>
          <w:tab w:val="left" w:pos="-284"/>
          <w:tab w:val="left" w:pos="800"/>
        </w:tabs>
        <w:ind w:hanging="284"/>
        <w:rPr>
          <w:rFonts w:asciiTheme="minorHAnsi" w:eastAsiaTheme="minorEastAsia" w:hAnsiTheme="minorHAnsi" w:cstheme="minorBidi"/>
          <w:noProof/>
          <w:sz w:val="22"/>
          <w:szCs w:val="22"/>
        </w:rPr>
      </w:pPr>
      <w:hyperlink w:anchor="_Toc99289171" w:history="1">
        <w:r w:rsidR="0028198D" w:rsidRPr="00F52A16">
          <w:rPr>
            <w:rStyle w:val="Hyperlink"/>
            <w:noProof/>
          </w:rPr>
          <w:t>4.5</w:t>
        </w:r>
        <w:r w:rsidR="0028198D">
          <w:rPr>
            <w:rFonts w:asciiTheme="minorHAnsi" w:eastAsiaTheme="minorEastAsia" w:hAnsiTheme="minorHAnsi" w:cstheme="minorBidi"/>
            <w:noProof/>
            <w:sz w:val="22"/>
            <w:szCs w:val="22"/>
          </w:rPr>
          <w:tab/>
        </w:r>
        <w:r w:rsidR="0028198D" w:rsidRPr="00F52A16">
          <w:rPr>
            <w:rStyle w:val="Hyperlink"/>
            <w:noProof/>
          </w:rPr>
          <w:t>Eisen aan bedraad netwerk (UTP)</w:t>
        </w:r>
        <w:r w:rsidR="0028198D">
          <w:rPr>
            <w:noProof/>
            <w:webHidden/>
          </w:rPr>
          <w:tab/>
        </w:r>
        <w:r w:rsidR="0028198D">
          <w:rPr>
            <w:noProof/>
            <w:webHidden/>
          </w:rPr>
          <w:fldChar w:fldCharType="begin"/>
        </w:r>
        <w:r w:rsidR="0028198D">
          <w:rPr>
            <w:noProof/>
            <w:webHidden/>
          </w:rPr>
          <w:instrText xml:space="preserve"> PAGEREF _Toc99289171 \h </w:instrText>
        </w:r>
        <w:r w:rsidR="0028198D">
          <w:rPr>
            <w:noProof/>
            <w:webHidden/>
          </w:rPr>
        </w:r>
        <w:r w:rsidR="0028198D">
          <w:rPr>
            <w:noProof/>
            <w:webHidden/>
          </w:rPr>
          <w:fldChar w:fldCharType="separate"/>
        </w:r>
        <w:r w:rsidR="0028198D">
          <w:rPr>
            <w:noProof/>
            <w:webHidden/>
          </w:rPr>
          <w:t>13</w:t>
        </w:r>
        <w:r w:rsidR="0028198D">
          <w:rPr>
            <w:noProof/>
            <w:webHidden/>
          </w:rPr>
          <w:fldChar w:fldCharType="end"/>
        </w:r>
      </w:hyperlink>
    </w:p>
    <w:p w14:paraId="0C547F38" w14:textId="70DF1EBC" w:rsidR="0028198D" w:rsidRDefault="006F4E20" w:rsidP="0028198D">
      <w:pPr>
        <w:pStyle w:val="Inhopg2"/>
        <w:tabs>
          <w:tab w:val="clear" w:pos="-720"/>
          <w:tab w:val="clear" w:pos="0"/>
          <w:tab w:val="clear" w:pos="380"/>
          <w:tab w:val="left" w:pos="-284"/>
          <w:tab w:val="left" w:pos="800"/>
        </w:tabs>
        <w:ind w:hanging="284"/>
        <w:rPr>
          <w:rFonts w:asciiTheme="minorHAnsi" w:eastAsiaTheme="minorEastAsia" w:hAnsiTheme="minorHAnsi" w:cstheme="minorBidi"/>
          <w:noProof/>
          <w:sz w:val="22"/>
          <w:szCs w:val="22"/>
        </w:rPr>
      </w:pPr>
      <w:hyperlink w:anchor="_Toc99289172" w:history="1">
        <w:r w:rsidR="0028198D" w:rsidRPr="00F52A16">
          <w:rPr>
            <w:rStyle w:val="Hyperlink"/>
            <w:noProof/>
          </w:rPr>
          <w:t>4.6</w:t>
        </w:r>
        <w:r w:rsidR="0028198D">
          <w:rPr>
            <w:rFonts w:asciiTheme="minorHAnsi" w:eastAsiaTheme="minorEastAsia" w:hAnsiTheme="minorHAnsi" w:cstheme="minorBidi"/>
            <w:noProof/>
            <w:sz w:val="22"/>
            <w:szCs w:val="22"/>
          </w:rPr>
          <w:tab/>
        </w:r>
        <w:r w:rsidR="0028198D" w:rsidRPr="00F52A16">
          <w:rPr>
            <w:rStyle w:val="Hyperlink"/>
            <w:noProof/>
          </w:rPr>
          <w:t>Eisen aan draadloos netwerk (GSM module)</w:t>
        </w:r>
        <w:r w:rsidR="0028198D">
          <w:rPr>
            <w:noProof/>
            <w:webHidden/>
          </w:rPr>
          <w:tab/>
        </w:r>
        <w:r w:rsidR="0028198D">
          <w:rPr>
            <w:noProof/>
            <w:webHidden/>
          </w:rPr>
          <w:fldChar w:fldCharType="begin"/>
        </w:r>
        <w:r w:rsidR="0028198D">
          <w:rPr>
            <w:noProof/>
            <w:webHidden/>
          </w:rPr>
          <w:instrText xml:space="preserve"> PAGEREF _Toc99289172 \h </w:instrText>
        </w:r>
        <w:r w:rsidR="0028198D">
          <w:rPr>
            <w:noProof/>
            <w:webHidden/>
          </w:rPr>
        </w:r>
        <w:r w:rsidR="0028198D">
          <w:rPr>
            <w:noProof/>
            <w:webHidden/>
          </w:rPr>
          <w:fldChar w:fldCharType="separate"/>
        </w:r>
        <w:r w:rsidR="0028198D">
          <w:rPr>
            <w:noProof/>
            <w:webHidden/>
          </w:rPr>
          <w:t>13</w:t>
        </w:r>
        <w:r w:rsidR="0028198D">
          <w:rPr>
            <w:noProof/>
            <w:webHidden/>
          </w:rPr>
          <w:fldChar w:fldCharType="end"/>
        </w:r>
      </w:hyperlink>
    </w:p>
    <w:p w14:paraId="20A12F0F" w14:textId="3A30C204" w:rsidR="0028198D" w:rsidRDefault="006F4E20" w:rsidP="0028198D">
      <w:pPr>
        <w:pStyle w:val="Inhopg2"/>
        <w:tabs>
          <w:tab w:val="clear" w:pos="-720"/>
          <w:tab w:val="clear" w:pos="0"/>
          <w:tab w:val="clear" w:pos="380"/>
          <w:tab w:val="left" w:pos="-284"/>
          <w:tab w:val="left" w:pos="800"/>
        </w:tabs>
        <w:ind w:hanging="284"/>
        <w:rPr>
          <w:rFonts w:asciiTheme="minorHAnsi" w:eastAsiaTheme="minorEastAsia" w:hAnsiTheme="minorHAnsi" w:cstheme="minorBidi"/>
          <w:noProof/>
          <w:sz w:val="22"/>
          <w:szCs w:val="22"/>
        </w:rPr>
      </w:pPr>
      <w:hyperlink w:anchor="_Toc99289173" w:history="1">
        <w:r w:rsidR="0028198D" w:rsidRPr="00F52A16">
          <w:rPr>
            <w:rStyle w:val="Hyperlink"/>
            <w:noProof/>
          </w:rPr>
          <w:t>4.7</w:t>
        </w:r>
        <w:r w:rsidR="0028198D">
          <w:rPr>
            <w:rFonts w:asciiTheme="minorHAnsi" w:eastAsiaTheme="minorEastAsia" w:hAnsiTheme="minorHAnsi" w:cstheme="minorBidi"/>
            <w:noProof/>
            <w:sz w:val="22"/>
            <w:szCs w:val="22"/>
          </w:rPr>
          <w:tab/>
        </w:r>
        <w:r w:rsidR="0028198D" w:rsidRPr="00F52A16">
          <w:rPr>
            <w:rStyle w:val="Hyperlink"/>
            <w:noProof/>
          </w:rPr>
          <w:t>Eisen aan on-premise software</w:t>
        </w:r>
        <w:r w:rsidR="0028198D">
          <w:rPr>
            <w:noProof/>
            <w:webHidden/>
          </w:rPr>
          <w:tab/>
        </w:r>
        <w:r w:rsidR="0028198D">
          <w:rPr>
            <w:noProof/>
            <w:webHidden/>
          </w:rPr>
          <w:fldChar w:fldCharType="begin"/>
        </w:r>
        <w:r w:rsidR="0028198D">
          <w:rPr>
            <w:noProof/>
            <w:webHidden/>
          </w:rPr>
          <w:instrText xml:space="preserve"> PAGEREF _Toc99289173 \h </w:instrText>
        </w:r>
        <w:r w:rsidR="0028198D">
          <w:rPr>
            <w:noProof/>
            <w:webHidden/>
          </w:rPr>
        </w:r>
        <w:r w:rsidR="0028198D">
          <w:rPr>
            <w:noProof/>
            <w:webHidden/>
          </w:rPr>
          <w:fldChar w:fldCharType="separate"/>
        </w:r>
        <w:r w:rsidR="0028198D">
          <w:rPr>
            <w:noProof/>
            <w:webHidden/>
          </w:rPr>
          <w:t>14</w:t>
        </w:r>
        <w:r w:rsidR="0028198D">
          <w:rPr>
            <w:noProof/>
            <w:webHidden/>
          </w:rPr>
          <w:fldChar w:fldCharType="end"/>
        </w:r>
      </w:hyperlink>
    </w:p>
    <w:p w14:paraId="62971043" w14:textId="7A368FA9" w:rsidR="0028198D" w:rsidRDefault="006F4E20" w:rsidP="0028198D">
      <w:pPr>
        <w:pStyle w:val="Inhopg2"/>
        <w:tabs>
          <w:tab w:val="clear" w:pos="-720"/>
          <w:tab w:val="clear" w:pos="0"/>
          <w:tab w:val="clear" w:pos="380"/>
          <w:tab w:val="left" w:pos="-284"/>
          <w:tab w:val="left" w:pos="800"/>
        </w:tabs>
        <w:ind w:hanging="284"/>
        <w:rPr>
          <w:rFonts w:asciiTheme="minorHAnsi" w:eastAsiaTheme="minorEastAsia" w:hAnsiTheme="minorHAnsi" w:cstheme="minorBidi"/>
          <w:noProof/>
          <w:sz w:val="22"/>
          <w:szCs w:val="22"/>
        </w:rPr>
      </w:pPr>
      <w:hyperlink w:anchor="_Toc99289174" w:history="1">
        <w:r w:rsidR="0028198D" w:rsidRPr="00F52A16">
          <w:rPr>
            <w:rStyle w:val="Hyperlink"/>
            <w:noProof/>
          </w:rPr>
          <w:t>4.8</w:t>
        </w:r>
        <w:r w:rsidR="0028198D">
          <w:rPr>
            <w:rFonts w:asciiTheme="minorHAnsi" w:eastAsiaTheme="minorEastAsia" w:hAnsiTheme="minorHAnsi" w:cstheme="minorBidi"/>
            <w:noProof/>
            <w:sz w:val="22"/>
            <w:szCs w:val="22"/>
          </w:rPr>
          <w:tab/>
        </w:r>
        <w:r w:rsidR="0028198D" w:rsidRPr="00F52A16">
          <w:rPr>
            <w:rStyle w:val="Hyperlink"/>
            <w:noProof/>
          </w:rPr>
          <w:t>Eisen aan software Cloud/SAAS</w:t>
        </w:r>
        <w:r w:rsidR="0028198D">
          <w:rPr>
            <w:noProof/>
            <w:webHidden/>
          </w:rPr>
          <w:tab/>
        </w:r>
        <w:r w:rsidR="0028198D">
          <w:rPr>
            <w:noProof/>
            <w:webHidden/>
          </w:rPr>
          <w:fldChar w:fldCharType="begin"/>
        </w:r>
        <w:r w:rsidR="0028198D">
          <w:rPr>
            <w:noProof/>
            <w:webHidden/>
          </w:rPr>
          <w:instrText xml:space="preserve"> PAGEREF _Toc99289174 \h </w:instrText>
        </w:r>
        <w:r w:rsidR="0028198D">
          <w:rPr>
            <w:noProof/>
            <w:webHidden/>
          </w:rPr>
        </w:r>
        <w:r w:rsidR="0028198D">
          <w:rPr>
            <w:noProof/>
            <w:webHidden/>
          </w:rPr>
          <w:fldChar w:fldCharType="separate"/>
        </w:r>
        <w:r w:rsidR="0028198D">
          <w:rPr>
            <w:noProof/>
            <w:webHidden/>
          </w:rPr>
          <w:t>14</w:t>
        </w:r>
        <w:r w:rsidR="0028198D">
          <w:rPr>
            <w:noProof/>
            <w:webHidden/>
          </w:rPr>
          <w:fldChar w:fldCharType="end"/>
        </w:r>
      </w:hyperlink>
    </w:p>
    <w:p w14:paraId="5857D4EC" w14:textId="61996B2E" w:rsidR="0028198D" w:rsidRDefault="006F4E20" w:rsidP="0028198D">
      <w:pPr>
        <w:pStyle w:val="Inhopg2"/>
        <w:tabs>
          <w:tab w:val="clear" w:pos="-720"/>
          <w:tab w:val="clear" w:pos="0"/>
          <w:tab w:val="clear" w:pos="380"/>
          <w:tab w:val="left" w:pos="-284"/>
          <w:tab w:val="left" w:pos="800"/>
        </w:tabs>
        <w:ind w:hanging="284"/>
        <w:rPr>
          <w:rFonts w:asciiTheme="minorHAnsi" w:eastAsiaTheme="minorEastAsia" w:hAnsiTheme="minorHAnsi" w:cstheme="minorBidi"/>
          <w:noProof/>
          <w:sz w:val="22"/>
          <w:szCs w:val="22"/>
        </w:rPr>
      </w:pPr>
      <w:hyperlink w:anchor="_Toc99289175" w:history="1">
        <w:r w:rsidR="0028198D" w:rsidRPr="00F52A16">
          <w:rPr>
            <w:rStyle w:val="Hyperlink"/>
            <w:noProof/>
          </w:rPr>
          <w:t>4.9</w:t>
        </w:r>
        <w:r w:rsidR="0028198D">
          <w:rPr>
            <w:rFonts w:asciiTheme="minorHAnsi" w:eastAsiaTheme="minorEastAsia" w:hAnsiTheme="minorHAnsi" w:cstheme="minorBidi"/>
            <w:noProof/>
            <w:sz w:val="22"/>
            <w:szCs w:val="22"/>
          </w:rPr>
          <w:tab/>
        </w:r>
        <w:r w:rsidR="0028198D" w:rsidRPr="00F52A16">
          <w:rPr>
            <w:rStyle w:val="Hyperlink"/>
            <w:noProof/>
          </w:rPr>
          <w:t>Eisen aan integratie</w:t>
        </w:r>
        <w:r w:rsidR="0028198D">
          <w:rPr>
            <w:noProof/>
            <w:webHidden/>
          </w:rPr>
          <w:tab/>
        </w:r>
        <w:r w:rsidR="0028198D">
          <w:rPr>
            <w:noProof/>
            <w:webHidden/>
          </w:rPr>
          <w:fldChar w:fldCharType="begin"/>
        </w:r>
        <w:r w:rsidR="0028198D">
          <w:rPr>
            <w:noProof/>
            <w:webHidden/>
          </w:rPr>
          <w:instrText xml:space="preserve"> PAGEREF _Toc99289175 \h </w:instrText>
        </w:r>
        <w:r w:rsidR="0028198D">
          <w:rPr>
            <w:noProof/>
            <w:webHidden/>
          </w:rPr>
        </w:r>
        <w:r w:rsidR="0028198D">
          <w:rPr>
            <w:noProof/>
            <w:webHidden/>
          </w:rPr>
          <w:fldChar w:fldCharType="separate"/>
        </w:r>
        <w:r w:rsidR="0028198D">
          <w:rPr>
            <w:noProof/>
            <w:webHidden/>
          </w:rPr>
          <w:t>14</w:t>
        </w:r>
        <w:r w:rsidR="0028198D">
          <w:rPr>
            <w:noProof/>
            <w:webHidden/>
          </w:rPr>
          <w:fldChar w:fldCharType="end"/>
        </w:r>
      </w:hyperlink>
    </w:p>
    <w:p w14:paraId="3C9041DE" w14:textId="3AED9AD8" w:rsidR="0028198D" w:rsidRDefault="006F4E20" w:rsidP="0028198D">
      <w:pPr>
        <w:pStyle w:val="Inhopg2"/>
        <w:tabs>
          <w:tab w:val="clear" w:pos="-720"/>
          <w:tab w:val="clear" w:pos="0"/>
          <w:tab w:val="clear" w:pos="380"/>
          <w:tab w:val="left" w:pos="-284"/>
          <w:tab w:val="left" w:pos="1540"/>
        </w:tabs>
        <w:ind w:hanging="284"/>
        <w:rPr>
          <w:rFonts w:asciiTheme="minorHAnsi" w:eastAsiaTheme="minorEastAsia" w:hAnsiTheme="minorHAnsi" w:cstheme="minorBidi"/>
          <w:noProof/>
          <w:sz w:val="22"/>
          <w:szCs w:val="22"/>
        </w:rPr>
      </w:pPr>
      <w:hyperlink w:anchor="_Toc99289176" w:history="1">
        <w:r w:rsidR="0028198D" w:rsidRPr="00F52A16">
          <w:rPr>
            <w:rStyle w:val="Hyperlink"/>
            <w:noProof/>
          </w:rPr>
          <w:t>4.10</w:t>
        </w:r>
        <w:r w:rsidR="0028198D">
          <w:rPr>
            <w:rFonts w:asciiTheme="minorHAnsi" w:eastAsiaTheme="minorEastAsia" w:hAnsiTheme="minorHAnsi" w:cstheme="minorBidi"/>
            <w:noProof/>
            <w:sz w:val="22"/>
            <w:szCs w:val="22"/>
          </w:rPr>
          <w:tab/>
        </w:r>
        <w:r w:rsidR="0028198D" w:rsidRPr="00F52A16">
          <w:rPr>
            <w:rStyle w:val="Hyperlink"/>
            <w:noProof/>
          </w:rPr>
          <w:t>Eisen aan continuïteit</w:t>
        </w:r>
        <w:r w:rsidR="0028198D">
          <w:rPr>
            <w:noProof/>
            <w:webHidden/>
          </w:rPr>
          <w:tab/>
        </w:r>
        <w:r w:rsidR="0028198D">
          <w:rPr>
            <w:noProof/>
            <w:webHidden/>
          </w:rPr>
          <w:fldChar w:fldCharType="begin"/>
        </w:r>
        <w:r w:rsidR="0028198D">
          <w:rPr>
            <w:noProof/>
            <w:webHidden/>
          </w:rPr>
          <w:instrText xml:space="preserve"> PAGEREF _Toc99289176 \h </w:instrText>
        </w:r>
        <w:r w:rsidR="0028198D">
          <w:rPr>
            <w:noProof/>
            <w:webHidden/>
          </w:rPr>
        </w:r>
        <w:r w:rsidR="0028198D">
          <w:rPr>
            <w:noProof/>
            <w:webHidden/>
          </w:rPr>
          <w:fldChar w:fldCharType="separate"/>
        </w:r>
        <w:r w:rsidR="0028198D">
          <w:rPr>
            <w:noProof/>
            <w:webHidden/>
          </w:rPr>
          <w:t>15</w:t>
        </w:r>
        <w:r w:rsidR="0028198D">
          <w:rPr>
            <w:noProof/>
            <w:webHidden/>
          </w:rPr>
          <w:fldChar w:fldCharType="end"/>
        </w:r>
      </w:hyperlink>
    </w:p>
    <w:p w14:paraId="053BBD37" w14:textId="4771CDD4" w:rsidR="0028198D" w:rsidRDefault="006F4E20" w:rsidP="0028198D">
      <w:pPr>
        <w:pStyle w:val="Inhopg2"/>
        <w:tabs>
          <w:tab w:val="clear" w:pos="-720"/>
          <w:tab w:val="clear" w:pos="0"/>
          <w:tab w:val="clear" w:pos="380"/>
          <w:tab w:val="left" w:pos="-284"/>
          <w:tab w:val="left" w:pos="1540"/>
        </w:tabs>
        <w:ind w:hanging="284"/>
        <w:rPr>
          <w:rFonts w:asciiTheme="minorHAnsi" w:eastAsiaTheme="minorEastAsia" w:hAnsiTheme="minorHAnsi" w:cstheme="minorBidi"/>
          <w:noProof/>
          <w:sz w:val="22"/>
          <w:szCs w:val="22"/>
        </w:rPr>
      </w:pPr>
      <w:hyperlink w:anchor="_Toc99289177" w:history="1">
        <w:r w:rsidR="0028198D" w:rsidRPr="00F52A16">
          <w:rPr>
            <w:rStyle w:val="Hyperlink"/>
            <w:noProof/>
          </w:rPr>
          <w:t>4.11</w:t>
        </w:r>
        <w:r w:rsidR="0028198D">
          <w:rPr>
            <w:rFonts w:asciiTheme="minorHAnsi" w:eastAsiaTheme="minorEastAsia" w:hAnsiTheme="minorHAnsi" w:cstheme="minorBidi"/>
            <w:noProof/>
            <w:sz w:val="22"/>
            <w:szCs w:val="22"/>
          </w:rPr>
          <w:tab/>
        </w:r>
        <w:r w:rsidR="0028198D" w:rsidRPr="00F52A16">
          <w:rPr>
            <w:rStyle w:val="Hyperlink"/>
            <w:noProof/>
          </w:rPr>
          <w:t>Eisen aan informatiebeveiliging en privacy</w:t>
        </w:r>
        <w:r w:rsidR="0028198D">
          <w:rPr>
            <w:noProof/>
            <w:webHidden/>
          </w:rPr>
          <w:tab/>
        </w:r>
        <w:r w:rsidR="0028198D">
          <w:rPr>
            <w:noProof/>
            <w:webHidden/>
          </w:rPr>
          <w:fldChar w:fldCharType="begin"/>
        </w:r>
        <w:r w:rsidR="0028198D">
          <w:rPr>
            <w:noProof/>
            <w:webHidden/>
          </w:rPr>
          <w:instrText xml:space="preserve"> PAGEREF _Toc99289177 \h </w:instrText>
        </w:r>
        <w:r w:rsidR="0028198D">
          <w:rPr>
            <w:noProof/>
            <w:webHidden/>
          </w:rPr>
        </w:r>
        <w:r w:rsidR="0028198D">
          <w:rPr>
            <w:noProof/>
            <w:webHidden/>
          </w:rPr>
          <w:fldChar w:fldCharType="separate"/>
        </w:r>
        <w:r w:rsidR="0028198D">
          <w:rPr>
            <w:noProof/>
            <w:webHidden/>
          </w:rPr>
          <w:t>16</w:t>
        </w:r>
        <w:r w:rsidR="0028198D">
          <w:rPr>
            <w:noProof/>
            <w:webHidden/>
          </w:rPr>
          <w:fldChar w:fldCharType="end"/>
        </w:r>
      </w:hyperlink>
    </w:p>
    <w:p w14:paraId="5FD6991B" w14:textId="03A60DD5" w:rsidR="0028198D" w:rsidRDefault="006F4E20" w:rsidP="0028198D">
      <w:pPr>
        <w:pStyle w:val="Inhopg1"/>
        <w:tabs>
          <w:tab w:val="clear" w:pos="-720"/>
          <w:tab w:val="clear" w:pos="0"/>
          <w:tab w:val="clear" w:pos="380"/>
          <w:tab w:val="clear" w:pos="1514"/>
          <w:tab w:val="left" w:pos="-284"/>
          <w:tab w:val="left" w:pos="567"/>
        </w:tabs>
        <w:ind w:hanging="284"/>
        <w:rPr>
          <w:rFonts w:asciiTheme="minorHAnsi" w:eastAsiaTheme="minorEastAsia" w:hAnsiTheme="minorHAnsi" w:cstheme="minorBidi"/>
          <w:noProof/>
          <w:sz w:val="22"/>
          <w:szCs w:val="22"/>
        </w:rPr>
      </w:pPr>
      <w:hyperlink w:anchor="_Toc99289178" w:history="1">
        <w:r w:rsidR="0028198D" w:rsidRPr="00F52A16">
          <w:rPr>
            <w:rStyle w:val="Hyperlink"/>
            <w:noProof/>
          </w:rPr>
          <w:t>5.</w:t>
        </w:r>
        <w:r w:rsidR="0028198D">
          <w:rPr>
            <w:rFonts w:asciiTheme="minorHAnsi" w:eastAsiaTheme="minorEastAsia" w:hAnsiTheme="minorHAnsi" w:cstheme="minorBidi"/>
            <w:noProof/>
            <w:sz w:val="22"/>
            <w:szCs w:val="22"/>
          </w:rPr>
          <w:tab/>
        </w:r>
        <w:r w:rsidR="0028198D" w:rsidRPr="00F52A16">
          <w:rPr>
            <w:rStyle w:val="Hyperlink"/>
            <w:noProof/>
          </w:rPr>
          <w:t>Eisen aan leveren en gebruiksklaar maken sleuteluitgiftekasten</w:t>
        </w:r>
        <w:r w:rsidR="0028198D">
          <w:rPr>
            <w:noProof/>
            <w:webHidden/>
          </w:rPr>
          <w:tab/>
        </w:r>
        <w:r w:rsidR="0028198D">
          <w:rPr>
            <w:noProof/>
            <w:webHidden/>
          </w:rPr>
          <w:fldChar w:fldCharType="begin"/>
        </w:r>
        <w:r w:rsidR="0028198D">
          <w:rPr>
            <w:noProof/>
            <w:webHidden/>
          </w:rPr>
          <w:instrText xml:space="preserve"> PAGEREF _Toc99289178 \h </w:instrText>
        </w:r>
        <w:r w:rsidR="0028198D">
          <w:rPr>
            <w:noProof/>
            <w:webHidden/>
          </w:rPr>
        </w:r>
        <w:r w:rsidR="0028198D">
          <w:rPr>
            <w:noProof/>
            <w:webHidden/>
          </w:rPr>
          <w:fldChar w:fldCharType="separate"/>
        </w:r>
        <w:r w:rsidR="0028198D">
          <w:rPr>
            <w:noProof/>
            <w:webHidden/>
          </w:rPr>
          <w:t>17</w:t>
        </w:r>
        <w:r w:rsidR="0028198D">
          <w:rPr>
            <w:noProof/>
            <w:webHidden/>
          </w:rPr>
          <w:fldChar w:fldCharType="end"/>
        </w:r>
      </w:hyperlink>
    </w:p>
    <w:p w14:paraId="46BC8E81" w14:textId="51964267" w:rsidR="0028198D" w:rsidRDefault="006F4E20" w:rsidP="0028198D">
      <w:pPr>
        <w:pStyle w:val="Inhopg2"/>
        <w:tabs>
          <w:tab w:val="clear" w:pos="-720"/>
          <w:tab w:val="clear" w:pos="0"/>
          <w:tab w:val="clear" w:pos="380"/>
          <w:tab w:val="left" w:pos="-284"/>
          <w:tab w:val="left" w:pos="800"/>
        </w:tabs>
        <w:ind w:hanging="284"/>
        <w:rPr>
          <w:rFonts w:asciiTheme="minorHAnsi" w:eastAsiaTheme="minorEastAsia" w:hAnsiTheme="minorHAnsi" w:cstheme="minorBidi"/>
          <w:noProof/>
          <w:sz w:val="22"/>
          <w:szCs w:val="22"/>
        </w:rPr>
      </w:pPr>
      <w:hyperlink w:anchor="_Toc99289179" w:history="1">
        <w:r w:rsidR="0028198D" w:rsidRPr="00F52A16">
          <w:rPr>
            <w:rStyle w:val="Hyperlink"/>
            <w:noProof/>
          </w:rPr>
          <w:t>5.1</w:t>
        </w:r>
        <w:r w:rsidR="0028198D">
          <w:rPr>
            <w:rFonts w:asciiTheme="minorHAnsi" w:eastAsiaTheme="minorEastAsia" w:hAnsiTheme="minorHAnsi" w:cstheme="minorBidi"/>
            <w:noProof/>
            <w:sz w:val="22"/>
            <w:szCs w:val="22"/>
          </w:rPr>
          <w:tab/>
        </w:r>
        <w:r w:rsidR="0028198D" w:rsidRPr="00F52A16">
          <w:rPr>
            <w:rStyle w:val="Hyperlink"/>
            <w:noProof/>
          </w:rPr>
          <w:t>Eisen aan taakverdeling levering, netwerk en software</w:t>
        </w:r>
        <w:r w:rsidR="0028198D">
          <w:rPr>
            <w:noProof/>
            <w:webHidden/>
          </w:rPr>
          <w:tab/>
        </w:r>
        <w:r w:rsidR="0028198D">
          <w:rPr>
            <w:noProof/>
            <w:webHidden/>
          </w:rPr>
          <w:fldChar w:fldCharType="begin"/>
        </w:r>
        <w:r w:rsidR="0028198D">
          <w:rPr>
            <w:noProof/>
            <w:webHidden/>
          </w:rPr>
          <w:instrText xml:space="preserve"> PAGEREF _Toc99289179 \h </w:instrText>
        </w:r>
        <w:r w:rsidR="0028198D">
          <w:rPr>
            <w:noProof/>
            <w:webHidden/>
          </w:rPr>
        </w:r>
        <w:r w:rsidR="0028198D">
          <w:rPr>
            <w:noProof/>
            <w:webHidden/>
          </w:rPr>
          <w:fldChar w:fldCharType="separate"/>
        </w:r>
        <w:r w:rsidR="0028198D">
          <w:rPr>
            <w:noProof/>
            <w:webHidden/>
          </w:rPr>
          <w:t>17</w:t>
        </w:r>
        <w:r w:rsidR="0028198D">
          <w:rPr>
            <w:noProof/>
            <w:webHidden/>
          </w:rPr>
          <w:fldChar w:fldCharType="end"/>
        </w:r>
      </w:hyperlink>
    </w:p>
    <w:p w14:paraId="4AB3C1B4" w14:textId="2C814F2F" w:rsidR="0028198D" w:rsidRDefault="006F4E20" w:rsidP="0028198D">
      <w:pPr>
        <w:pStyle w:val="Inhopg2"/>
        <w:tabs>
          <w:tab w:val="clear" w:pos="-720"/>
          <w:tab w:val="clear" w:pos="0"/>
          <w:tab w:val="clear" w:pos="380"/>
          <w:tab w:val="left" w:pos="-284"/>
          <w:tab w:val="left" w:pos="800"/>
        </w:tabs>
        <w:ind w:hanging="284"/>
        <w:rPr>
          <w:rFonts w:asciiTheme="minorHAnsi" w:eastAsiaTheme="minorEastAsia" w:hAnsiTheme="minorHAnsi" w:cstheme="minorBidi"/>
          <w:noProof/>
          <w:sz w:val="22"/>
          <w:szCs w:val="22"/>
        </w:rPr>
      </w:pPr>
      <w:hyperlink w:anchor="_Toc99289180" w:history="1">
        <w:r w:rsidR="0028198D" w:rsidRPr="00F52A16">
          <w:rPr>
            <w:rStyle w:val="Hyperlink"/>
            <w:noProof/>
          </w:rPr>
          <w:t>5.2</w:t>
        </w:r>
        <w:r w:rsidR="0028198D">
          <w:rPr>
            <w:rFonts w:asciiTheme="minorHAnsi" w:eastAsiaTheme="minorEastAsia" w:hAnsiTheme="minorHAnsi" w:cstheme="minorBidi"/>
            <w:noProof/>
            <w:sz w:val="22"/>
            <w:szCs w:val="22"/>
          </w:rPr>
          <w:tab/>
        </w:r>
        <w:r w:rsidR="0028198D" w:rsidRPr="00F52A16">
          <w:rPr>
            <w:rStyle w:val="Hyperlink"/>
            <w:noProof/>
          </w:rPr>
          <w:t>Eisen aan taakverdeling plaatsen sleuteluitgiftekast</w:t>
        </w:r>
        <w:r w:rsidR="0028198D">
          <w:rPr>
            <w:noProof/>
            <w:webHidden/>
          </w:rPr>
          <w:tab/>
        </w:r>
        <w:r w:rsidR="0028198D">
          <w:rPr>
            <w:noProof/>
            <w:webHidden/>
          </w:rPr>
          <w:fldChar w:fldCharType="begin"/>
        </w:r>
        <w:r w:rsidR="0028198D">
          <w:rPr>
            <w:noProof/>
            <w:webHidden/>
          </w:rPr>
          <w:instrText xml:space="preserve"> PAGEREF _Toc99289180 \h </w:instrText>
        </w:r>
        <w:r w:rsidR="0028198D">
          <w:rPr>
            <w:noProof/>
            <w:webHidden/>
          </w:rPr>
        </w:r>
        <w:r w:rsidR="0028198D">
          <w:rPr>
            <w:noProof/>
            <w:webHidden/>
          </w:rPr>
          <w:fldChar w:fldCharType="separate"/>
        </w:r>
        <w:r w:rsidR="0028198D">
          <w:rPr>
            <w:noProof/>
            <w:webHidden/>
          </w:rPr>
          <w:t>17</w:t>
        </w:r>
        <w:r w:rsidR="0028198D">
          <w:rPr>
            <w:noProof/>
            <w:webHidden/>
          </w:rPr>
          <w:fldChar w:fldCharType="end"/>
        </w:r>
      </w:hyperlink>
    </w:p>
    <w:p w14:paraId="6D1B043C" w14:textId="69BFC7C3" w:rsidR="0028198D" w:rsidRDefault="006F4E20" w:rsidP="0028198D">
      <w:pPr>
        <w:pStyle w:val="Inhopg2"/>
        <w:tabs>
          <w:tab w:val="clear" w:pos="-720"/>
          <w:tab w:val="clear" w:pos="0"/>
          <w:tab w:val="clear" w:pos="380"/>
          <w:tab w:val="left" w:pos="-284"/>
          <w:tab w:val="left" w:pos="800"/>
        </w:tabs>
        <w:ind w:hanging="284"/>
        <w:rPr>
          <w:rFonts w:asciiTheme="minorHAnsi" w:eastAsiaTheme="minorEastAsia" w:hAnsiTheme="minorHAnsi" w:cstheme="minorBidi"/>
          <w:noProof/>
          <w:sz w:val="22"/>
          <w:szCs w:val="22"/>
        </w:rPr>
      </w:pPr>
      <w:hyperlink w:anchor="_Toc99289181" w:history="1">
        <w:r w:rsidR="0028198D" w:rsidRPr="00F52A16">
          <w:rPr>
            <w:rStyle w:val="Hyperlink"/>
            <w:noProof/>
          </w:rPr>
          <w:t>5.3</w:t>
        </w:r>
        <w:r w:rsidR="0028198D">
          <w:rPr>
            <w:rFonts w:asciiTheme="minorHAnsi" w:eastAsiaTheme="minorEastAsia" w:hAnsiTheme="minorHAnsi" w:cstheme="minorBidi"/>
            <w:noProof/>
            <w:sz w:val="22"/>
            <w:szCs w:val="22"/>
          </w:rPr>
          <w:tab/>
        </w:r>
        <w:r w:rsidR="0028198D" w:rsidRPr="00F52A16">
          <w:rPr>
            <w:rStyle w:val="Hyperlink"/>
            <w:noProof/>
          </w:rPr>
          <w:t>Eisen aan inbedrijfstelling en testen</w:t>
        </w:r>
        <w:r w:rsidR="0028198D">
          <w:rPr>
            <w:noProof/>
            <w:webHidden/>
          </w:rPr>
          <w:tab/>
        </w:r>
        <w:r w:rsidR="0028198D">
          <w:rPr>
            <w:noProof/>
            <w:webHidden/>
          </w:rPr>
          <w:fldChar w:fldCharType="begin"/>
        </w:r>
        <w:r w:rsidR="0028198D">
          <w:rPr>
            <w:noProof/>
            <w:webHidden/>
          </w:rPr>
          <w:instrText xml:space="preserve"> PAGEREF _Toc99289181 \h </w:instrText>
        </w:r>
        <w:r w:rsidR="0028198D">
          <w:rPr>
            <w:noProof/>
            <w:webHidden/>
          </w:rPr>
        </w:r>
        <w:r w:rsidR="0028198D">
          <w:rPr>
            <w:noProof/>
            <w:webHidden/>
          </w:rPr>
          <w:fldChar w:fldCharType="separate"/>
        </w:r>
        <w:r w:rsidR="0028198D">
          <w:rPr>
            <w:noProof/>
            <w:webHidden/>
          </w:rPr>
          <w:t>18</w:t>
        </w:r>
        <w:r w:rsidR="0028198D">
          <w:rPr>
            <w:noProof/>
            <w:webHidden/>
          </w:rPr>
          <w:fldChar w:fldCharType="end"/>
        </w:r>
      </w:hyperlink>
    </w:p>
    <w:p w14:paraId="407E5693" w14:textId="3A1C1DF5" w:rsidR="0028198D" w:rsidRDefault="006F4E20" w:rsidP="0028198D">
      <w:pPr>
        <w:pStyle w:val="Inhopg2"/>
        <w:tabs>
          <w:tab w:val="clear" w:pos="-720"/>
          <w:tab w:val="clear" w:pos="0"/>
          <w:tab w:val="clear" w:pos="380"/>
          <w:tab w:val="left" w:pos="-284"/>
          <w:tab w:val="left" w:pos="800"/>
        </w:tabs>
        <w:ind w:hanging="284"/>
        <w:rPr>
          <w:rFonts w:asciiTheme="minorHAnsi" w:eastAsiaTheme="minorEastAsia" w:hAnsiTheme="minorHAnsi" w:cstheme="minorBidi"/>
          <w:noProof/>
          <w:sz w:val="22"/>
          <w:szCs w:val="22"/>
        </w:rPr>
      </w:pPr>
      <w:hyperlink w:anchor="_Toc99289182" w:history="1">
        <w:r w:rsidR="0028198D" w:rsidRPr="00F52A16">
          <w:rPr>
            <w:rStyle w:val="Hyperlink"/>
            <w:noProof/>
          </w:rPr>
          <w:t>5.4</w:t>
        </w:r>
        <w:r w:rsidR="0028198D">
          <w:rPr>
            <w:rFonts w:asciiTheme="minorHAnsi" w:eastAsiaTheme="minorEastAsia" w:hAnsiTheme="minorHAnsi" w:cstheme="minorBidi"/>
            <w:noProof/>
            <w:sz w:val="22"/>
            <w:szCs w:val="22"/>
          </w:rPr>
          <w:tab/>
        </w:r>
        <w:r w:rsidR="0028198D" w:rsidRPr="00F52A16">
          <w:rPr>
            <w:rStyle w:val="Hyperlink"/>
            <w:noProof/>
          </w:rPr>
          <w:t>Eisen aan training</w:t>
        </w:r>
        <w:r w:rsidR="0028198D">
          <w:rPr>
            <w:noProof/>
            <w:webHidden/>
          </w:rPr>
          <w:tab/>
        </w:r>
        <w:r w:rsidR="0028198D">
          <w:rPr>
            <w:noProof/>
            <w:webHidden/>
          </w:rPr>
          <w:fldChar w:fldCharType="begin"/>
        </w:r>
        <w:r w:rsidR="0028198D">
          <w:rPr>
            <w:noProof/>
            <w:webHidden/>
          </w:rPr>
          <w:instrText xml:space="preserve"> PAGEREF _Toc99289182 \h </w:instrText>
        </w:r>
        <w:r w:rsidR="0028198D">
          <w:rPr>
            <w:noProof/>
            <w:webHidden/>
          </w:rPr>
        </w:r>
        <w:r w:rsidR="0028198D">
          <w:rPr>
            <w:noProof/>
            <w:webHidden/>
          </w:rPr>
          <w:fldChar w:fldCharType="separate"/>
        </w:r>
        <w:r w:rsidR="0028198D">
          <w:rPr>
            <w:noProof/>
            <w:webHidden/>
          </w:rPr>
          <w:t>19</w:t>
        </w:r>
        <w:r w:rsidR="0028198D">
          <w:rPr>
            <w:noProof/>
            <w:webHidden/>
          </w:rPr>
          <w:fldChar w:fldCharType="end"/>
        </w:r>
      </w:hyperlink>
    </w:p>
    <w:p w14:paraId="49CC2B14" w14:textId="28F14714" w:rsidR="0028198D" w:rsidRDefault="006F4E20" w:rsidP="0028198D">
      <w:pPr>
        <w:pStyle w:val="Inhopg2"/>
        <w:tabs>
          <w:tab w:val="clear" w:pos="-720"/>
          <w:tab w:val="clear" w:pos="0"/>
          <w:tab w:val="clear" w:pos="380"/>
          <w:tab w:val="left" w:pos="-284"/>
          <w:tab w:val="left" w:pos="800"/>
        </w:tabs>
        <w:ind w:hanging="284"/>
        <w:rPr>
          <w:rFonts w:asciiTheme="minorHAnsi" w:eastAsiaTheme="minorEastAsia" w:hAnsiTheme="minorHAnsi" w:cstheme="minorBidi"/>
          <w:noProof/>
          <w:sz w:val="22"/>
          <w:szCs w:val="22"/>
        </w:rPr>
      </w:pPr>
      <w:hyperlink w:anchor="_Toc99289183" w:history="1">
        <w:r w:rsidR="0028198D" w:rsidRPr="00F52A16">
          <w:rPr>
            <w:rStyle w:val="Hyperlink"/>
            <w:noProof/>
          </w:rPr>
          <w:t>5.5</w:t>
        </w:r>
        <w:r w:rsidR="0028198D">
          <w:rPr>
            <w:rFonts w:asciiTheme="minorHAnsi" w:eastAsiaTheme="minorEastAsia" w:hAnsiTheme="minorHAnsi" w:cstheme="minorBidi"/>
            <w:noProof/>
            <w:sz w:val="22"/>
            <w:szCs w:val="22"/>
          </w:rPr>
          <w:tab/>
        </w:r>
        <w:r w:rsidR="0028198D" w:rsidRPr="00F52A16">
          <w:rPr>
            <w:rStyle w:val="Hyperlink"/>
            <w:noProof/>
          </w:rPr>
          <w:t>Eisen aan opleveren</w:t>
        </w:r>
        <w:r w:rsidR="0028198D">
          <w:rPr>
            <w:noProof/>
            <w:webHidden/>
          </w:rPr>
          <w:tab/>
        </w:r>
        <w:r w:rsidR="0028198D">
          <w:rPr>
            <w:noProof/>
            <w:webHidden/>
          </w:rPr>
          <w:fldChar w:fldCharType="begin"/>
        </w:r>
        <w:r w:rsidR="0028198D">
          <w:rPr>
            <w:noProof/>
            <w:webHidden/>
          </w:rPr>
          <w:instrText xml:space="preserve"> PAGEREF _Toc99289183 \h </w:instrText>
        </w:r>
        <w:r w:rsidR="0028198D">
          <w:rPr>
            <w:noProof/>
            <w:webHidden/>
          </w:rPr>
        </w:r>
        <w:r w:rsidR="0028198D">
          <w:rPr>
            <w:noProof/>
            <w:webHidden/>
          </w:rPr>
          <w:fldChar w:fldCharType="separate"/>
        </w:r>
        <w:r w:rsidR="0028198D">
          <w:rPr>
            <w:noProof/>
            <w:webHidden/>
          </w:rPr>
          <w:t>19</w:t>
        </w:r>
        <w:r w:rsidR="0028198D">
          <w:rPr>
            <w:noProof/>
            <w:webHidden/>
          </w:rPr>
          <w:fldChar w:fldCharType="end"/>
        </w:r>
      </w:hyperlink>
    </w:p>
    <w:p w14:paraId="389D8AC3" w14:textId="19EC457C" w:rsidR="0028198D" w:rsidRDefault="006F4E20" w:rsidP="0028198D">
      <w:pPr>
        <w:pStyle w:val="Inhopg1"/>
        <w:tabs>
          <w:tab w:val="clear" w:pos="-720"/>
          <w:tab w:val="clear" w:pos="0"/>
          <w:tab w:val="clear" w:pos="380"/>
          <w:tab w:val="clear" w:pos="1514"/>
          <w:tab w:val="left" w:pos="-284"/>
          <w:tab w:val="left" w:pos="567"/>
        </w:tabs>
        <w:ind w:hanging="284"/>
        <w:rPr>
          <w:rFonts w:asciiTheme="minorHAnsi" w:eastAsiaTheme="minorEastAsia" w:hAnsiTheme="minorHAnsi" w:cstheme="minorBidi"/>
          <w:noProof/>
          <w:sz w:val="22"/>
          <w:szCs w:val="22"/>
        </w:rPr>
      </w:pPr>
      <w:hyperlink w:anchor="_Toc99289184" w:history="1">
        <w:r w:rsidR="0028198D" w:rsidRPr="00F52A16">
          <w:rPr>
            <w:rStyle w:val="Hyperlink"/>
            <w:noProof/>
          </w:rPr>
          <w:t>6.</w:t>
        </w:r>
        <w:r w:rsidR="0028198D">
          <w:rPr>
            <w:rFonts w:asciiTheme="minorHAnsi" w:eastAsiaTheme="minorEastAsia" w:hAnsiTheme="minorHAnsi" w:cstheme="minorBidi"/>
            <w:noProof/>
            <w:sz w:val="22"/>
            <w:szCs w:val="22"/>
          </w:rPr>
          <w:tab/>
        </w:r>
        <w:r w:rsidR="0028198D" w:rsidRPr="00F52A16">
          <w:rPr>
            <w:rStyle w:val="Hyperlink"/>
            <w:noProof/>
          </w:rPr>
          <w:t>Eisen aan onderhoud</w:t>
        </w:r>
        <w:r w:rsidR="0028198D">
          <w:rPr>
            <w:noProof/>
            <w:webHidden/>
          </w:rPr>
          <w:tab/>
        </w:r>
        <w:r w:rsidR="0028198D">
          <w:rPr>
            <w:noProof/>
            <w:webHidden/>
          </w:rPr>
          <w:fldChar w:fldCharType="begin"/>
        </w:r>
        <w:r w:rsidR="0028198D">
          <w:rPr>
            <w:noProof/>
            <w:webHidden/>
          </w:rPr>
          <w:instrText xml:space="preserve"> PAGEREF _Toc99289184 \h </w:instrText>
        </w:r>
        <w:r w:rsidR="0028198D">
          <w:rPr>
            <w:noProof/>
            <w:webHidden/>
          </w:rPr>
        </w:r>
        <w:r w:rsidR="0028198D">
          <w:rPr>
            <w:noProof/>
            <w:webHidden/>
          </w:rPr>
          <w:fldChar w:fldCharType="separate"/>
        </w:r>
        <w:r w:rsidR="0028198D">
          <w:rPr>
            <w:noProof/>
            <w:webHidden/>
          </w:rPr>
          <w:t>21</w:t>
        </w:r>
        <w:r w:rsidR="0028198D">
          <w:rPr>
            <w:noProof/>
            <w:webHidden/>
          </w:rPr>
          <w:fldChar w:fldCharType="end"/>
        </w:r>
      </w:hyperlink>
    </w:p>
    <w:p w14:paraId="0EE13548" w14:textId="1D55068E" w:rsidR="0028198D" w:rsidRDefault="006F4E20" w:rsidP="0028198D">
      <w:pPr>
        <w:pStyle w:val="Inhopg2"/>
        <w:tabs>
          <w:tab w:val="clear" w:pos="-720"/>
          <w:tab w:val="clear" w:pos="0"/>
          <w:tab w:val="clear" w:pos="380"/>
          <w:tab w:val="left" w:pos="-284"/>
          <w:tab w:val="left" w:pos="800"/>
        </w:tabs>
        <w:ind w:hanging="284"/>
        <w:rPr>
          <w:rFonts w:asciiTheme="minorHAnsi" w:eastAsiaTheme="minorEastAsia" w:hAnsiTheme="minorHAnsi" w:cstheme="minorBidi"/>
          <w:noProof/>
          <w:sz w:val="22"/>
          <w:szCs w:val="22"/>
        </w:rPr>
      </w:pPr>
      <w:hyperlink w:anchor="_Toc99289185" w:history="1">
        <w:r w:rsidR="0028198D" w:rsidRPr="00F52A16">
          <w:rPr>
            <w:rStyle w:val="Hyperlink"/>
            <w:noProof/>
          </w:rPr>
          <w:t>6.1</w:t>
        </w:r>
        <w:r w:rsidR="0028198D">
          <w:rPr>
            <w:rFonts w:asciiTheme="minorHAnsi" w:eastAsiaTheme="minorEastAsia" w:hAnsiTheme="minorHAnsi" w:cstheme="minorBidi"/>
            <w:noProof/>
            <w:sz w:val="22"/>
            <w:szCs w:val="22"/>
          </w:rPr>
          <w:tab/>
        </w:r>
        <w:r w:rsidR="0028198D" w:rsidRPr="00F52A16">
          <w:rPr>
            <w:rStyle w:val="Hyperlink"/>
            <w:noProof/>
          </w:rPr>
          <w:t>Eisen aan leveringen bij onderhoud</w:t>
        </w:r>
        <w:r w:rsidR="0028198D">
          <w:rPr>
            <w:noProof/>
            <w:webHidden/>
          </w:rPr>
          <w:tab/>
        </w:r>
        <w:r w:rsidR="0028198D">
          <w:rPr>
            <w:noProof/>
            <w:webHidden/>
          </w:rPr>
          <w:fldChar w:fldCharType="begin"/>
        </w:r>
        <w:r w:rsidR="0028198D">
          <w:rPr>
            <w:noProof/>
            <w:webHidden/>
          </w:rPr>
          <w:instrText xml:space="preserve"> PAGEREF _Toc99289185 \h </w:instrText>
        </w:r>
        <w:r w:rsidR="0028198D">
          <w:rPr>
            <w:noProof/>
            <w:webHidden/>
          </w:rPr>
        </w:r>
        <w:r w:rsidR="0028198D">
          <w:rPr>
            <w:noProof/>
            <w:webHidden/>
          </w:rPr>
          <w:fldChar w:fldCharType="separate"/>
        </w:r>
        <w:r w:rsidR="0028198D">
          <w:rPr>
            <w:noProof/>
            <w:webHidden/>
          </w:rPr>
          <w:t>21</w:t>
        </w:r>
        <w:r w:rsidR="0028198D">
          <w:rPr>
            <w:noProof/>
            <w:webHidden/>
          </w:rPr>
          <w:fldChar w:fldCharType="end"/>
        </w:r>
      </w:hyperlink>
    </w:p>
    <w:p w14:paraId="70C5C7D8" w14:textId="257ACFD8" w:rsidR="0028198D" w:rsidRDefault="006F4E20" w:rsidP="0028198D">
      <w:pPr>
        <w:pStyle w:val="Inhopg2"/>
        <w:tabs>
          <w:tab w:val="clear" w:pos="-720"/>
          <w:tab w:val="clear" w:pos="0"/>
          <w:tab w:val="clear" w:pos="380"/>
          <w:tab w:val="left" w:pos="-284"/>
          <w:tab w:val="left" w:pos="800"/>
        </w:tabs>
        <w:ind w:hanging="284"/>
        <w:rPr>
          <w:rFonts w:asciiTheme="minorHAnsi" w:eastAsiaTheme="minorEastAsia" w:hAnsiTheme="minorHAnsi" w:cstheme="minorBidi"/>
          <w:noProof/>
          <w:sz w:val="22"/>
          <w:szCs w:val="22"/>
        </w:rPr>
      </w:pPr>
      <w:hyperlink w:anchor="_Toc99289186" w:history="1">
        <w:r w:rsidR="0028198D" w:rsidRPr="00F52A16">
          <w:rPr>
            <w:rStyle w:val="Hyperlink"/>
            <w:noProof/>
          </w:rPr>
          <w:t>6.2</w:t>
        </w:r>
        <w:r w:rsidR="0028198D">
          <w:rPr>
            <w:rFonts w:asciiTheme="minorHAnsi" w:eastAsiaTheme="minorEastAsia" w:hAnsiTheme="minorHAnsi" w:cstheme="minorBidi"/>
            <w:noProof/>
            <w:sz w:val="22"/>
            <w:szCs w:val="22"/>
          </w:rPr>
          <w:tab/>
        </w:r>
        <w:r w:rsidR="0028198D" w:rsidRPr="00F52A16">
          <w:rPr>
            <w:rStyle w:val="Hyperlink"/>
            <w:noProof/>
          </w:rPr>
          <w:t>Eisen taakverdeling onderhoud</w:t>
        </w:r>
        <w:r w:rsidR="0028198D">
          <w:rPr>
            <w:noProof/>
            <w:webHidden/>
          </w:rPr>
          <w:tab/>
        </w:r>
        <w:r w:rsidR="0028198D">
          <w:rPr>
            <w:noProof/>
            <w:webHidden/>
          </w:rPr>
          <w:fldChar w:fldCharType="begin"/>
        </w:r>
        <w:r w:rsidR="0028198D">
          <w:rPr>
            <w:noProof/>
            <w:webHidden/>
          </w:rPr>
          <w:instrText xml:space="preserve"> PAGEREF _Toc99289186 \h </w:instrText>
        </w:r>
        <w:r w:rsidR="0028198D">
          <w:rPr>
            <w:noProof/>
            <w:webHidden/>
          </w:rPr>
        </w:r>
        <w:r w:rsidR="0028198D">
          <w:rPr>
            <w:noProof/>
            <w:webHidden/>
          </w:rPr>
          <w:fldChar w:fldCharType="separate"/>
        </w:r>
        <w:r w:rsidR="0028198D">
          <w:rPr>
            <w:noProof/>
            <w:webHidden/>
          </w:rPr>
          <w:t>21</w:t>
        </w:r>
        <w:r w:rsidR="0028198D">
          <w:rPr>
            <w:noProof/>
            <w:webHidden/>
          </w:rPr>
          <w:fldChar w:fldCharType="end"/>
        </w:r>
      </w:hyperlink>
    </w:p>
    <w:p w14:paraId="6E90AE9D" w14:textId="09EFCB94" w:rsidR="0028198D" w:rsidRDefault="006F4E20" w:rsidP="0028198D">
      <w:pPr>
        <w:pStyle w:val="Inhopg2"/>
        <w:tabs>
          <w:tab w:val="clear" w:pos="-720"/>
          <w:tab w:val="clear" w:pos="0"/>
          <w:tab w:val="clear" w:pos="380"/>
          <w:tab w:val="left" w:pos="-284"/>
          <w:tab w:val="left" w:pos="800"/>
        </w:tabs>
        <w:ind w:hanging="284"/>
        <w:rPr>
          <w:rFonts w:asciiTheme="minorHAnsi" w:eastAsiaTheme="minorEastAsia" w:hAnsiTheme="minorHAnsi" w:cstheme="minorBidi"/>
          <w:noProof/>
          <w:sz w:val="22"/>
          <w:szCs w:val="22"/>
        </w:rPr>
      </w:pPr>
      <w:hyperlink w:anchor="_Toc99289187" w:history="1">
        <w:r w:rsidR="0028198D" w:rsidRPr="00F52A16">
          <w:rPr>
            <w:rStyle w:val="Hyperlink"/>
            <w:noProof/>
          </w:rPr>
          <w:t>6.3</w:t>
        </w:r>
        <w:r w:rsidR="0028198D">
          <w:rPr>
            <w:rFonts w:asciiTheme="minorHAnsi" w:eastAsiaTheme="minorEastAsia" w:hAnsiTheme="minorHAnsi" w:cstheme="minorBidi"/>
            <w:noProof/>
            <w:sz w:val="22"/>
            <w:szCs w:val="22"/>
          </w:rPr>
          <w:tab/>
        </w:r>
        <w:r w:rsidR="0028198D" w:rsidRPr="00F52A16">
          <w:rPr>
            <w:rStyle w:val="Hyperlink"/>
            <w:noProof/>
          </w:rPr>
          <w:t>Eisen aan preventief onderhoud</w:t>
        </w:r>
        <w:r w:rsidR="0028198D">
          <w:rPr>
            <w:noProof/>
            <w:webHidden/>
          </w:rPr>
          <w:tab/>
        </w:r>
        <w:r w:rsidR="0028198D">
          <w:rPr>
            <w:noProof/>
            <w:webHidden/>
          </w:rPr>
          <w:fldChar w:fldCharType="begin"/>
        </w:r>
        <w:r w:rsidR="0028198D">
          <w:rPr>
            <w:noProof/>
            <w:webHidden/>
          </w:rPr>
          <w:instrText xml:space="preserve"> PAGEREF _Toc99289187 \h </w:instrText>
        </w:r>
        <w:r w:rsidR="0028198D">
          <w:rPr>
            <w:noProof/>
            <w:webHidden/>
          </w:rPr>
        </w:r>
        <w:r w:rsidR="0028198D">
          <w:rPr>
            <w:noProof/>
            <w:webHidden/>
          </w:rPr>
          <w:fldChar w:fldCharType="separate"/>
        </w:r>
        <w:r w:rsidR="0028198D">
          <w:rPr>
            <w:noProof/>
            <w:webHidden/>
          </w:rPr>
          <w:t>22</w:t>
        </w:r>
        <w:r w:rsidR="0028198D">
          <w:rPr>
            <w:noProof/>
            <w:webHidden/>
          </w:rPr>
          <w:fldChar w:fldCharType="end"/>
        </w:r>
      </w:hyperlink>
    </w:p>
    <w:p w14:paraId="3F87B4B2" w14:textId="23D2962D" w:rsidR="0028198D" w:rsidRDefault="006F4E20" w:rsidP="0028198D">
      <w:pPr>
        <w:pStyle w:val="Inhopg2"/>
        <w:tabs>
          <w:tab w:val="clear" w:pos="-720"/>
          <w:tab w:val="clear" w:pos="0"/>
          <w:tab w:val="clear" w:pos="380"/>
          <w:tab w:val="left" w:pos="-284"/>
          <w:tab w:val="left" w:pos="800"/>
        </w:tabs>
        <w:ind w:hanging="284"/>
        <w:rPr>
          <w:rFonts w:asciiTheme="minorHAnsi" w:eastAsiaTheme="minorEastAsia" w:hAnsiTheme="minorHAnsi" w:cstheme="minorBidi"/>
          <w:noProof/>
          <w:sz w:val="22"/>
          <w:szCs w:val="22"/>
        </w:rPr>
      </w:pPr>
      <w:hyperlink w:anchor="_Toc99289188" w:history="1">
        <w:r w:rsidR="0028198D" w:rsidRPr="00F52A16">
          <w:rPr>
            <w:rStyle w:val="Hyperlink"/>
            <w:noProof/>
          </w:rPr>
          <w:t>6.4</w:t>
        </w:r>
        <w:r w:rsidR="0028198D">
          <w:rPr>
            <w:rFonts w:asciiTheme="minorHAnsi" w:eastAsiaTheme="minorEastAsia" w:hAnsiTheme="minorHAnsi" w:cstheme="minorBidi"/>
            <w:noProof/>
            <w:sz w:val="22"/>
            <w:szCs w:val="22"/>
          </w:rPr>
          <w:tab/>
        </w:r>
        <w:r w:rsidR="0028198D" w:rsidRPr="00F52A16">
          <w:rPr>
            <w:rStyle w:val="Hyperlink"/>
            <w:noProof/>
          </w:rPr>
          <w:t>Eisen aan correctief onderhoud</w:t>
        </w:r>
        <w:r w:rsidR="0028198D">
          <w:rPr>
            <w:noProof/>
            <w:webHidden/>
          </w:rPr>
          <w:tab/>
        </w:r>
        <w:r w:rsidR="0028198D">
          <w:rPr>
            <w:noProof/>
            <w:webHidden/>
          </w:rPr>
          <w:fldChar w:fldCharType="begin"/>
        </w:r>
        <w:r w:rsidR="0028198D">
          <w:rPr>
            <w:noProof/>
            <w:webHidden/>
          </w:rPr>
          <w:instrText xml:space="preserve"> PAGEREF _Toc99289188 \h </w:instrText>
        </w:r>
        <w:r w:rsidR="0028198D">
          <w:rPr>
            <w:noProof/>
            <w:webHidden/>
          </w:rPr>
        </w:r>
        <w:r w:rsidR="0028198D">
          <w:rPr>
            <w:noProof/>
            <w:webHidden/>
          </w:rPr>
          <w:fldChar w:fldCharType="separate"/>
        </w:r>
        <w:r w:rsidR="0028198D">
          <w:rPr>
            <w:noProof/>
            <w:webHidden/>
          </w:rPr>
          <w:t>22</w:t>
        </w:r>
        <w:r w:rsidR="0028198D">
          <w:rPr>
            <w:noProof/>
            <w:webHidden/>
          </w:rPr>
          <w:fldChar w:fldCharType="end"/>
        </w:r>
      </w:hyperlink>
    </w:p>
    <w:p w14:paraId="542BEDA6" w14:textId="5541EB43" w:rsidR="0028198D" w:rsidRDefault="006F4E20" w:rsidP="0028198D">
      <w:pPr>
        <w:pStyle w:val="Inhopg2"/>
        <w:tabs>
          <w:tab w:val="clear" w:pos="-720"/>
          <w:tab w:val="clear" w:pos="0"/>
          <w:tab w:val="clear" w:pos="380"/>
          <w:tab w:val="left" w:pos="-284"/>
          <w:tab w:val="left" w:pos="800"/>
        </w:tabs>
        <w:ind w:hanging="284"/>
        <w:rPr>
          <w:rFonts w:asciiTheme="minorHAnsi" w:eastAsiaTheme="minorEastAsia" w:hAnsiTheme="minorHAnsi" w:cstheme="minorBidi"/>
          <w:noProof/>
          <w:sz w:val="22"/>
          <w:szCs w:val="22"/>
        </w:rPr>
      </w:pPr>
      <w:hyperlink w:anchor="_Toc99289189" w:history="1">
        <w:r w:rsidR="0028198D" w:rsidRPr="00F52A16">
          <w:rPr>
            <w:rStyle w:val="Hyperlink"/>
            <w:noProof/>
          </w:rPr>
          <w:t>6.5</w:t>
        </w:r>
        <w:r w:rsidR="0028198D">
          <w:rPr>
            <w:rFonts w:asciiTheme="minorHAnsi" w:eastAsiaTheme="minorEastAsia" w:hAnsiTheme="minorHAnsi" w:cstheme="minorBidi"/>
            <w:noProof/>
            <w:sz w:val="22"/>
            <w:szCs w:val="22"/>
          </w:rPr>
          <w:tab/>
        </w:r>
        <w:r w:rsidR="0028198D" w:rsidRPr="00F52A16">
          <w:rPr>
            <w:rStyle w:val="Hyperlink"/>
            <w:noProof/>
          </w:rPr>
          <w:t>Eisen aan administratie van onderhoud</w:t>
        </w:r>
        <w:r w:rsidR="0028198D">
          <w:rPr>
            <w:noProof/>
            <w:webHidden/>
          </w:rPr>
          <w:tab/>
        </w:r>
        <w:r w:rsidR="0028198D">
          <w:rPr>
            <w:noProof/>
            <w:webHidden/>
          </w:rPr>
          <w:fldChar w:fldCharType="begin"/>
        </w:r>
        <w:r w:rsidR="0028198D">
          <w:rPr>
            <w:noProof/>
            <w:webHidden/>
          </w:rPr>
          <w:instrText xml:space="preserve"> PAGEREF _Toc99289189 \h </w:instrText>
        </w:r>
        <w:r w:rsidR="0028198D">
          <w:rPr>
            <w:noProof/>
            <w:webHidden/>
          </w:rPr>
        </w:r>
        <w:r w:rsidR="0028198D">
          <w:rPr>
            <w:noProof/>
            <w:webHidden/>
          </w:rPr>
          <w:fldChar w:fldCharType="separate"/>
        </w:r>
        <w:r w:rsidR="0028198D">
          <w:rPr>
            <w:noProof/>
            <w:webHidden/>
          </w:rPr>
          <w:t>23</w:t>
        </w:r>
        <w:r w:rsidR="0028198D">
          <w:rPr>
            <w:noProof/>
            <w:webHidden/>
          </w:rPr>
          <w:fldChar w:fldCharType="end"/>
        </w:r>
      </w:hyperlink>
    </w:p>
    <w:p w14:paraId="3448E31B" w14:textId="76ECE9E4" w:rsidR="0028198D" w:rsidRDefault="006F4E20" w:rsidP="0028198D">
      <w:pPr>
        <w:pStyle w:val="Inhopg2"/>
        <w:tabs>
          <w:tab w:val="clear" w:pos="-720"/>
          <w:tab w:val="clear" w:pos="0"/>
          <w:tab w:val="clear" w:pos="380"/>
          <w:tab w:val="left" w:pos="-284"/>
          <w:tab w:val="left" w:pos="800"/>
        </w:tabs>
        <w:ind w:hanging="284"/>
        <w:rPr>
          <w:rFonts w:asciiTheme="minorHAnsi" w:eastAsiaTheme="minorEastAsia" w:hAnsiTheme="minorHAnsi" w:cstheme="minorBidi"/>
          <w:noProof/>
          <w:sz w:val="22"/>
          <w:szCs w:val="22"/>
        </w:rPr>
      </w:pPr>
      <w:hyperlink w:anchor="_Toc99289190" w:history="1">
        <w:r w:rsidR="0028198D" w:rsidRPr="00F52A16">
          <w:rPr>
            <w:rStyle w:val="Hyperlink"/>
            <w:noProof/>
          </w:rPr>
          <w:t>6.6</w:t>
        </w:r>
        <w:r w:rsidR="0028198D">
          <w:rPr>
            <w:rFonts w:asciiTheme="minorHAnsi" w:eastAsiaTheme="minorEastAsia" w:hAnsiTheme="minorHAnsi" w:cstheme="minorBidi"/>
            <w:noProof/>
            <w:sz w:val="22"/>
            <w:szCs w:val="22"/>
          </w:rPr>
          <w:tab/>
        </w:r>
        <w:r w:rsidR="0028198D" w:rsidRPr="00F52A16">
          <w:rPr>
            <w:rStyle w:val="Hyperlink"/>
            <w:noProof/>
          </w:rPr>
          <w:t>Eisen aan patches en ontwikkeling van het aangeboden softwaresysteem</w:t>
        </w:r>
        <w:r w:rsidR="0028198D">
          <w:rPr>
            <w:noProof/>
            <w:webHidden/>
          </w:rPr>
          <w:tab/>
        </w:r>
        <w:r w:rsidR="0028198D">
          <w:rPr>
            <w:noProof/>
            <w:webHidden/>
          </w:rPr>
          <w:fldChar w:fldCharType="begin"/>
        </w:r>
        <w:r w:rsidR="0028198D">
          <w:rPr>
            <w:noProof/>
            <w:webHidden/>
          </w:rPr>
          <w:instrText xml:space="preserve"> PAGEREF _Toc99289190 \h </w:instrText>
        </w:r>
        <w:r w:rsidR="0028198D">
          <w:rPr>
            <w:noProof/>
            <w:webHidden/>
          </w:rPr>
        </w:r>
        <w:r w:rsidR="0028198D">
          <w:rPr>
            <w:noProof/>
            <w:webHidden/>
          </w:rPr>
          <w:fldChar w:fldCharType="separate"/>
        </w:r>
        <w:r w:rsidR="0028198D">
          <w:rPr>
            <w:noProof/>
            <w:webHidden/>
          </w:rPr>
          <w:t>25</w:t>
        </w:r>
        <w:r w:rsidR="0028198D">
          <w:rPr>
            <w:noProof/>
            <w:webHidden/>
          </w:rPr>
          <w:fldChar w:fldCharType="end"/>
        </w:r>
      </w:hyperlink>
    </w:p>
    <w:p w14:paraId="6B3D4891" w14:textId="65386BD5" w:rsidR="0028198D" w:rsidRDefault="006F4E20" w:rsidP="0028198D">
      <w:pPr>
        <w:pStyle w:val="Inhopg2"/>
        <w:tabs>
          <w:tab w:val="clear" w:pos="-720"/>
          <w:tab w:val="clear" w:pos="0"/>
          <w:tab w:val="clear" w:pos="380"/>
          <w:tab w:val="left" w:pos="-284"/>
          <w:tab w:val="left" w:pos="800"/>
        </w:tabs>
        <w:ind w:hanging="284"/>
        <w:rPr>
          <w:rFonts w:asciiTheme="minorHAnsi" w:eastAsiaTheme="minorEastAsia" w:hAnsiTheme="minorHAnsi" w:cstheme="minorBidi"/>
          <w:noProof/>
          <w:sz w:val="22"/>
          <w:szCs w:val="22"/>
        </w:rPr>
      </w:pPr>
      <w:hyperlink w:anchor="_Toc99289191" w:history="1">
        <w:r w:rsidR="0028198D" w:rsidRPr="00F52A16">
          <w:rPr>
            <w:rStyle w:val="Hyperlink"/>
            <w:noProof/>
          </w:rPr>
          <w:t>6.7</w:t>
        </w:r>
        <w:r w:rsidR="0028198D">
          <w:rPr>
            <w:rFonts w:asciiTheme="minorHAnsi" w:eastAsiaTheme="minorEastAsia" w:hAnsiTheme="minorHAnsi" w:cstheme="minorBidi"/>
            <w:noProof/>
            <w:sz w:val="22"/>
            <w:szCs w:val="22"/>
          </w:rPr>
          <w:tab/>
        </w:r>
        <w:r w:rsidR="0028198D" w:rsidRPr="00F52A16">
          <w:rPr>
            <w:rStyle w:val="Hyperlink"/>
            <w:noProof/>
          </w:rPr>
          <w:t>Eisen aan opleveren na het eindigen van de Overeenkomst</w:t>
        </w:r>
        <w:r w:rsidR="0028198D">
          <w:rPr>
            <w:noProof/>
            <w:webHidden/>
          </w:rPr>
          <w:tab/>
        </w:r>
        <w:r w:rsidR="0028198D">
          <w:rPr>
            <w:noProof/>
            <w:webHidden/>
          </w:rPr>
          <w:fldChar w:fldCharType="begin"/>
        </w:r>
        <w:r w:rsidR="0028198D">
          <w:rPr>
            <w:noProof/>
            <w:webHidden/>
          </w:rPr>
          <w:instrText xml:space="preserve"> PAGEREF _Toc99289191 \h </w:instrText>
        </w:r>
        <w:r w:rsidR="0028198D">
          <w:rPr>
            <w:noProof/>
            <w:webHidden/>
          </w:rPr>
        </w:r>
        <w:r w:rsidR="0028198D">
          <w:rPr>
            <w:noProof/>
            <w:webHidden/>
          </w:rPr>
          <w:fldChar w:fldCharType="separate"/>
        </w:r>
        <w:r w:rsidR="0028198D">
          <w:rPr>
            <w:noProof/>
            <w:webHidden/>
          </w:rPr>
          <w:t>25</w:t>
        </w:r>
        <w:r w:rsidR="0028198D">
          <w:rPr>
            <w:noProof/>
            <w:webHidden/>
          </w:rPr>
          <w:fldChar w:fldCharType="end"/>
        </w:r>
      </w:hyperlink>
    </w:p>
    <w:p w14:paraId="48896C83" w14:textId="46B54333" w:rsidR="001F6A52" w:rsidRPr="006B63E0" w:rsidRDefault="006B63E0" w:rsidP="001F6A52">
      <w:pPr>
        <w:rPr>
          <w:b/>
          <w:sz w:val="18"/>
          <w:szCs w:val="18"/>
        </w:rPr>
      </w:pPr>
      <w:r w:rsidRPr="006B63E0">
        <w:rPr>
          <w:b/>
          <w:sz w:val="18"/>
          <w:szCs w:val="18"/>
        </w:rPr>
        <w:fldChar w:fldCharType="end"/>
      </w:r>
    </w:p>
    <w:p w14:paraId="6337E9C2" w14:textId="47DD2A8A" w:rsidR="00142F61" w:rsidRDefault="00E871DE" w:rsidP="00F95270">
      <w:pPr>
        <w:pStyle w:val="Kop1"/>
      </w:pPr>
      <w:bookmarkStart w:id="8" w:name="_Toc99289156"/>
      <w:r>
        <w:lastRenderedPageBreak/>
        <w:t>Inleiding</w:t>
      </w:r>
      <w:bookmarkEnd w:id="8"/>
    </w:p>
    <w:p w14:paraId="3AEE822C" w14:textId="7CB2473A" w:rsidR="006D1DFF" w:rsidRDefault="00E871DE" w:rsidP="00E871DE">
      <w:r>
        <w:t>In dit document</w:t>
      </w:r>
      <w:r w:rsidRPr="00E871DE">
        <w:t xml:space="preserve"> treft u de eisen</w:t>
      </w:r>
      <w:r>
        <w:t xml:space="preserve"> </w:t>
      </w:r>
      <w:r w:rsidR="006D1DFF">
        <w:t>die Opdrachtgever stelt</w:t>
      </w:r>
      <w:r w:rsidRPr="00E871DE">
        <w:t xml:space="preserve"> aan </w:t>
      </w:r>
      <w:r w:rsidR="0053607F">
        <w:t xml:space="preserve">het leveren, </w:t>
      </w:r>
      <w:r w:rsidR="00E532C9">
        <w:t>installeren en</w:t>
      </w:r>
      <w:r w:rsidR="0053607F">
        <w:t xml:space="preserve"> onderhouden van</w:t>
      </w:r>
      <w:r w:rsidR="006D1DFF">
        <w:t xml:space="preserve"> </w:t>
      </w:r>
      <w:r w:rsidR="00E532C9">
        <w:t>geautomatiseerde sleuteluitgiftekasten</w:t>
      </w:r>
      <w:r w:rsidR="00C22362">
        <w:t>.</w:t>
      </w:r>
    </w:p>
    <w:p w14:paraId="2A15F3CC" w14:textId="77777777" w:rsidR="006D1DFF" w:rsidRDefault="006D1DFF" w:rsidP="00E871DE"/>
    <w:p w14:paraId="6FFDF836" w14:textId="47E6CBCE" w:rsidR="00E871DE" w:rsidRPr="00E871DE" w:rsidRDefault="00E871DE" w:rsidP="00E871DE">
      <w:r w:rsidRPr="00E871DE">
        <w:t xml:space="preserve">Door het indienen van een Inschrijving gaat Inschrijver uitdrukkelijk akkoord met alle eisen die in dit </w:t>
      </w:r>
      <w:r w:rsidR="006D1DFF">
        <w:t>Programma van eisen</w:t>
      </w:r>
      <w:r w:rsidRPr="00E871DE">
        <w:t xml:space="preserve"> zijn </w:t>
      </w:r>
      <w:r w:rsidR="006D1DFF">
        <w:t xml:space="preserve">beschreven </w:t>
      </w:r>
      <w:r w:rsidRPr="00E871DE">
        <w:t>en verklaart u dat u gedurende de gehele uitvoeringsperiode van de met u gesloten</w:t>
      </w:r>
      <w:r w:rsidR="00E903A8">
        <w:t xml:space="preserve"> </w:t>
      </w:r>
      <w:r w:rsidR="006F1456">
        <w:t xml:space="preserve">Raamovereenkomst </w:t>
      </w:r>
      <w:r w:rsidR="009B04F2">
        <w:t>en/of</w:t>
      </w:r>
      <w:r w:rsidR="006F1456">
        <w:t xml:space="preserve"> </w:t>
      </w:r>
      <w:r w:rsidR="00E903A8">
        <w:t>Overeenkomst</w:t>
      </w:r>
      <w:r w:rsidRPr="00E871DE">
        <w:t xml:space="preserve"> daaraan blijft voldoen. Bovendien bevestigt u hiermee dat u alle opgegeven prijzen en tarieven, incl</w:t>
      </w:r>
      <w:r w:rsidR="0073682F">
        <w:t xml:space="preserve">usief </w:t>
      </w:r>
      <w:r w:rsidRPr="00E871DE">
        <w:t>overeengekomen indexeringen, gestand zult doen. Het niet voldoen aan een of meerdere eisen betekent dat uw Inschrijving niet verder wordt beoordeeld en dat uw Inschrijving terzijde wordt gelegd.</w:t>
      </w:r>
    </w:p>
    <w:p w14:paraId="5391199C" w14:textId="03EB2BDD" w:rsidR="00E871DE" w:rsidRDefault="00E871DE" w:rsidP="00E871DE"/>
    <w:p w14:paraId="61B260A3" w14:textId="77777777" w:rsidR="006905EB" w:rsidRPr="00E871DE" w:rsidRDefault="006905EB" w:rsidP="00E871DE"/>
    <w:p w14:paraId="5BDC4B45" w14:textId="23470957" w:rsidR="009745A9" w:rsidRDefault="006D1DFF" w:rsidP="00142F61">
      <w:r>
        <w:t>Dit</w:t>
      </w:r>
      <w:r w:rsidR="00F04C81" w:rsidRPr="00181AD8">
        <w:t xml:space="preserve"> document is</w:t>
      </w:r>
      <w:r w:rsidR="00B270B5" w:rsidRPr="00181AD8">
        <w:t xml:space="preserve"> als volgt opgebouwd:</w:t>
      </w:r>
    </w:p>
    <w:p w14:paraId="44AA2110" w14:textId="0CA79549" w:rsidR="00B270B5" w:rsidRPr="00461D55" w:rsidRDefault="00B270B5" w:rsidP="00B270B5">
      <w:pPr>
        <w:numPr>
          <w:ilvl w:val="0"/>
          <w:numId w:val="2"/>
        </w:numPr>
        <w:tabs>
          <w:tab w:val="clear" w:pos="-1440"/>
          <w:tab w:val="clear" w:pos="-720"/>
          <w:tab w:val="clear" w:pos="0"/>
          <w:tab w:val="clear" w:pos="301"/>
          <w:tab w:val="clear" w:pos="380"/>
        </w:tabs>
        <w:suppressAutoHyphens/>
        <w:spacing w:line="252" w:lineRule="atLeast"/>
      </w:pPr>
      <w:r w:rsidRPr="00461D55">
        <w:t xml:space="preserve">De </w:t>
      </w:r>
      <w:r w:rsidR="00181AD8" w:rsidRPr="00461D55">
        <w:t>i</w:t>
      </w:r>
      <w:r w:rsidRPr="00461D55">
        <w:t xml:space="preserve">nleiding is beschreven in </w:t>
      </w:r>
      <w:r w:rsidR="000F5B2A" w:rsidRPr="00461D55">
        <w:t>H</w:t>
      </w:r>
      <w:r w:rsidRPr="00461D55">
        <w:t>oofdstuk 1</w:t>
      </w:r>
      <w:r w:rsidR="006C2E98" w:rsidRPr="00461D55">
        <w:t>.</w:t>
      </w:r>
    </w:p>
    <w:p w14:paraId="44B3F841" w14:textId="0B3C31C9" w:rsidR="00B270B5" w:rsidRPr="00461D55" w:rsidRDefault="00B270B5" w:rsidP="00B270B5">
      <w:pPr>
        <w:numPr>
          <w:ilvl w:val="0"/>
          <w:numId w:val="2"/>
        </w:numPr>
        <w:tabs>
          <w:tab w:val="clear" w:pos="-1440"/>
          <w:tab w:val="clear" w:pos="-720"/>
          <w:tab w:val="clear" w:pos="0"/>
          <w:tab w:val="clear" w:pos="301"/>
          <w:tab w:val="clear" w:pos="380"/>
        </w:tabs>
        <w:suppressAutoHyphens/>
        <w:spacing w:line="252" w:lineRule="atLeast"/>
      </w:pPr>
      <w:r w:rsidRPr="00461D55">
        <w:t xml:space="preserve">Hoofdstuk 2 geeft </w:t>
      </w:r>
      <w:r w:rsidR="003A62AF" w:rsidRPr="00461D55">
        <w:t>achtergrond en context</w:t>
      </w:r>
      <w:r w:rsidRPr="00461D55">
        <w:t xml:space="preserve"> in </w:t>
      </w:r>
      <w:r w:rsidR="00461D55" w:rsidRPr="00461D55">
        <w:t>relatie tot de</w:t>
      </w:r>
      <w:r w:rsidR="00181AD8" w:rsidRPr="00461D55">
        <w:t xml:space="preserve"> </w:t>
      </w:r>
      <w:r w:rsidR="000F6868" w:rsidRPr="00461D55">
        <w:t>sleuteluitgiftekasten</w:t>
      </w:r>
      <w:r w:rsidR="000C0428" w:rsidRPr="00461D55">
        <w:t xml:space="preserve"> </w:t>
      </w:r>
    </w:p>
    <w:p w14:paraId="047A52F0" w14:textId="54E545D7" w:rsidR="003A62AF" w:rsidRPr="00461D55" w:rsidRDefault="00130156" w:rsidP="00F04C81">
      <w:pPr>
        <w:numPr>
          <w:ilvl w:val="0"/>
          <w:numId w:val="2"/>
        </w:numPr>
        <w:tabs>
          <w:tab w:val="clear" w:pos="-1440"/>
          <w:tab w:val="clear" w:pos="-720"/>
          <w:tab w:val="clear" w:pos="0"/>
          <w:tab w:val="clear" w:pos="301"/>
          <w:tab w:val="clear" w:pos="380"/>
        </w:tabs>
        <w:suppressAutoHyphens/>
        <w:spacing w:line="252" w:lineRule="atLeast"/>
      </w:pPr>
      <w:r w:rsidRPr="00461D55">
        <w:t>Hoo</w:t>
      </w:r>
      <w:r w:rsidR="00F04C81" w:rsidRPr="00461D55">
        <w:t xml:space="preserve">fdstuk </w:t>
      </w:r>
      <w:r w:rsidR="003A62AF" w:rsidRPr="00461D55">
        <w:t>3</w:t>
      </w:r>
      <w:r w:rsidR="00F04C81" w:rsidRPr="00461D55">
        <w:t xml:space="preserve"> </w:t>
      </w:r>
      <w:r w:rsidR="003A62AF" w:rsidRPr="00461D55">
        <w:t xml:space="preserve">beschrijft de </w:t>
      </w:r>
      <w:r w:rsidR="00BD3C2C" w:rsidRPr="00461D55">
        <w:t xml:space="preserve">algemene </w:t>
      </w:r>
      <w:r w:rsidR="003A62AF" w:rsidRPr="00461D55">
        <w:t xml:space="preserve">eisen aan </w:t>
      </w:r>
      <w:r w:rsidR="00461D55" w:rsidRPr="00461D55">
        <w:t>de sleuteluitgiftekasten</w:t>
      </w:r>
    </w:p>
    <w:p w14:paraId="7AB5296C" w14:textId="13E83516" w:rsidR="00461D55" w:rsidRPr="00461D55" w:rsidRDefault="00461D55" w:rsidP="00F04C81">
      <w:pPr>
        <w:numPr>
          <w:ilvl w:val="0"/>
          <w:numId w:val="2"/>
        </w:numPr>
        <w:tabs>
          <w:tab w:val="clear" w:pos="-1440"/>
          <w:tab w:val="clear" w:pos="-720"/>
          <w:tab w:val="clear" w:pos="0"/>
          <w:tab w:val="clear" w:pos="301"/>
          <w:tab w:val="clear" w:pos="380"/>
        </w:tabs>
        <w:suppressAutoHyphens/>
        <w:spacing w:line="252" w:lineRule="atLeast"/>
      </w:pPr>
      <w:r w:rsidRPr="00461D55">
        <w:t>Hoofdstuk 4 beschrijft de algemene eisen aan de levering</w:t>
      </w:r>
    </w:p>
    <w:p w14:paraId="2AF1C5C0" w14:textId="4F01C3A1" w:rsidR="00461D55" w:rsidRPr="00461D55" w:rsidRDefault="00461D55" w:rsidP="00F04C81">
      <w:pPr>
        <w:numPr>
          <w:ilvl w:val="0"/>
          <w:numId w:val="2"/>
        </w:numPr>
        <w:tabs>
          <w:tab w:val="clear" w:pos="-1440"/>
          <w:tab w:val="clear" w:pos="-720"/>
          <w:tab w:val="clear" w:pos="0"/>
          <w:tab w:val="clear" w:pos="301"/>
          <w:tab w:val="clear" w:pos="380"/>
        </w:tabs>
        <w:suppressAutoHyphens/>
        <w:spacing w:line="252" w:lineRule="atLeast"/>
      </w:pPr>
      <w:r w:rsidRPr="00461D55">
        <w:t>Hoofdstuk 5 beschrijft de eisen aan het gebruiksklaar maken</w:t>
      </w:r>
    </w:p>
    <w:p w14:paraId="7A03380C" w14:textId="48D4BFFA" w:rsidR="00461D55" w:rsidRPr="00461D55" w:rsidRDefault="00461D55" w:rsidP="00F04C81">
      <w:pPr>
        <w:numPr>
          <w:ilvl w:val="0"/>
          <w:numId w:val="2"/>
        </w:numPr>
        <w:tabs>
          <w:tab w:val="clear" w:pos="-1440"/>
          <w:tab w:val="clear" w:pos="-720"/>
          <w:tab w:val="clear" w:pos="0"/>
          <w:tab w:val="clear" w:pos="301"/>
          <w:tab w:val="clear" w:pos="380"/>
        </w:tabs>
        <w:suppressAutoHyphens/>
        <w:spacing w:line="252" w:lineRule="atLeast"/>
      </w:pPr>
      <w:r w:rsidRPr="00461D55">
        <w:t>Hoofdstuk 6 beschrijft de eisen aan het beheer en onderhoud</w:t>
      </w:r>
    </w:p>
    <w:p w14:paraId="55A2536E" w14:textId="77777777" w:rsidR="003B3C6C" w:rsidRDefault="003B3C6C" w:rsidP="003B3C6C">
      <w:pPr>
        <w:tabs>
          <w:tab w:val="clear" w:pos="-1440"/>
          <w:tab w:val="clear" w:pos="-720"/>
          <w:tab w:val="clear" w:pos="0"/>
          <w:tab w:val="clear" w:pos="380"/>
        </w:tabs>
        <w:suppressAutoHyphens/>
        <w:spacing w:line="252" w:lineRule="atLeast"/>
      </w:pPr>
    </w:p>
    <w:p w14:paraId="2D4591DA" w14:textId="772A7C1C" w:rsidR="005105AA" w:rsidRDefault="005105AA" w:rsidP="005105AA"/>
    <w:p w14:paraId="6FAB8C4E" w14:textId="77777777" w:rsidR="005105AA" w:rsidRDefault="005105AA" w:rsidP="005105AA">
      <w:pPr>
        <w:rPr>
          <w:szCs w:val="22"/>
        </w:rPr>
      </w:pPr>
    </w:p>
    <w:p w14:paraId="0FFEA741" w14:textId="77777777" w:rsidR="005105AA" w:rsidRDefault="005105AA" w:rsidP="005105AA">
      <w:pPr>
        <w:rPr>
          <w:szCs w:val="22"/>
        </w:rPr>
      </w:pPr>
    </w:p>
    <w:p w14:paraId="33088610" w14:textId="0B5EB95F" w:rsidR="00142F61" w:rsidRDefault="00D47F3C" w:rsidP="00F95270">
      <w:pPr>
        <w:pStyle w:val="Kop1"/>
      </w:pPr>
      <w:bookmarkStart w:id="9" w:name="_Toc99289157"/>
      <w:r>
        <w:lastRenderedPageBreak/>
        <w:t>Achtergrond en context</w:t>
      </w:r>
      <w:bookmarkEnd w:id="9"/>
    </w:p>
    <w:p w14:paraId="37638ED2" w14:textId="56C7FB4B" w:rsidR="00E80BA6" w:rsidRPr="0093354C" w:rsidRDefault="00E80BA6" w:rsidP="00F95270">
      <w:pPr>
        <w:pStyle w:val="Kop2"/>
      </w:pPr>
      <w:bookmarkStart w:id="10" w:name="_Toc99289158"/>
      <w:bookmarkStart w:id="11" w:name="_Toc516661785"/>
      <w:r>
        <w:t>Hoogheemraadschap van Rijnland</w:t>
      </w:r>
      <w:bookmarkEnd w:id="10"/>
    </w:p>
    <w:bookmarkEnd w:id="11"/>
    <w:p w14:paraId="261460D4" w14:textId="21DA85A6" w:rsidR="003A62AF" w:rsidRDefault="003A62AF" w:rsidP="00CE1DBE">
      <w:r>
        <w:t xml:space="preserve">Hoogheemraadschap van </w:t>
      </w:r>
      <w:r w:rsidR="0066438D">
        <w:t>Rijnland</w:t>
      </w:r>
      <w:r>
        <w:t xml:space="preserve"> </w:t>
      </w:r>
      <w:r w:rsidR="00956F33">
        <w:t>(</w:t>
      </w:r>
      <w:r w:rsidR="00F01A4D">
        <w:t xml:space="preserve">HHR, </w:t>
      </w:r>
      <w:r>
        <w:t>Opdrachtgever) draagt</w:t>
      </w:r>
      <w:r w:rsidR="00142F61" w:rsidRPr="00D27750">
        <w:t xml:space="preserve"> </w:t>
      </w:r>
      <w:r w:rsidR="00142F61">
        <w:t>zorg voor droge voeten en schoon water</w:t>
      </w:r>
      <w:r w:rsidR="00142F61" w:rsidRPr="00D27750">
        <w:t xml:space="preserve">. Het </w:t>
      </w:r>
      <w:r w:rsidR="00142F61">
        <w:t>beheer</w:t>
      </w:r>
      <w:r w:rsidR="00142F61" w:rsidRPr="00D27750">
        <w:t xml:space="preserve">gebied van </w:t>
      </w:r>
      <w:r>
        <w:t>Opdrachtgever</w:t>
      </w:r>
      <w:r w:rsidR="00142F61" w:rsidRPr="00D27750">
        <w:t xml:space="preserve"> strekt zich uit van </w:t>
      </w:r>
      <w:r w:rsidR="00EE0251">
        <w:t>Velsen</w:t>
      </w:r>
      <w:r w:rsidR="00142F61" w:rsidRPr="00D27750">
        <w:t xml:space="preserve">, Gouda, Zoetermeer tot aan Den Haag. </w:t>
      </w:r>
      <w:bookmarkStart w:id="12" w:name="_Toc516661787"/>
    </w:p>
    <w:p w14:paraId="63EF25B0" w14:textId="05B9C464" w:rsidR="00CE1DBE" w:rsidRDefault="00CE1DBE" w:rsidP="00CE1DBE"/>
    <w:p w14:paraId="42AFD950" w14:textId="3A640E46" w:rsidR="00CE1DBE" w:rsidRDefault="00CE1DBE" w:rsidP="00CE1DBE">
      <w:pPr>
        <w:jc w:val="center"/>
      </w:pPr>
      <w:r>
        <w:rPr>
          <w:noProof/>
        </w:rPr>
        <w:drawing>
          <wp:inline distT="0" distB="0" distL="0" distR="0" wp14:anchorId="2B84682D" wp14:editId="119D4A89">
            <wp:extent cx="3581059" cy="5062525"/>
            <wp:effectExtent l="0" t="0" r="635" b="508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591011" cy="5076594"/>
                    </a:xfrm>
                    <a:prstGeom prst="rect">
                      <a:avLst/>
                    </a:prstGeom>
                  </pic:spPr>
                </pic:pic>
              </a:graphicData>
            </a:graphic>
          </wp:inline>
        </w:drawing>
      </w:r>
    </w:p>
    <w:p w14:paraId="13230B01" w14:textId="77777777" w:rsidR="009E123A" w:rsidRPr="00E5021B" w:rsidRDefault="009E123A" w:rsidP="00F95270">
      <w:pPr>
        <w:pStyle w:val="Kop2"/>
      </w:pPr>
      <w:bookmarkStart w:id="13" w:name="_Toc99289159"/>
      <w:r>
        <w:t>Strategische bedrijfsvoeringskeuzes</w:t>
      </w:r>
      <w:bookmarkEnd w:id="13"/>
    </w:p>
    <w:p w14:paraId="4269E008" w14:textId="77777777" w:rsidR="009E123A" w:rsidRDefault="009E123A" w:rsidP="009E123A">
      <w:r>
        <w:t>De belangrijkste doelen voor de waterketen en het watersysteem van Opdrachtgever zijn:</w:t>
      </w:r>
    </w:p>
    <w:p w14:paraId="72C4755C" w14:textId="77777777" w:rsidR="009E123A" w:rsidRDefault="009E123A" w:rsidP="009E123A">
      <w:pPr>
        <w:numPr>
          <w:ilvl w:val="0"/>
          <w:numId w:val="2"/>
        </w:numPr>
        <w:tabs>
          <w:tab w:val="clear" w:pos="-1440"/>
          <w:tab w:val="clear" w:pos="-720"/>
          <w:tab w:val="clear" w:pos="0"/>
          <w:tab w:val="clear" w:pos="301"/>
          <w:tab w:val="clear" w:pos="380"/>
        </w:tabs>
        <w:suppressAutoHyphens/>
        <w:spacing w:line="252" w:lineRule="atLeast"/>
      </w:pPr>
      <w:r>
        <w:t>Voldoen aan wet- en regelgeving (normen).</w:t>
      </w:r>
    </w:p>
    <w:p w14:paraId="75D73E2F" w14:textId="77777777" w:rsidR="009E123A" w:rsidRDefault="009E123A" w:rsidP="009E123A">
      <w:pPr>
        <w:numPr>
          <w:ilvl w:val="0"/>
          <w:numId w:val="2"/>
        </w:numPr>
        <w:tabs>
          <w:tab w:val="clear" w:pos="-1440"/>
          <w:tab w:val="clear" w:pos="-720"/>
          <w:tab w:val="clear" w:pos="0"/>
          <w:tab w:val="clear" w:pos="301"/>
          <w:tab w:val="clear" w:pos="380"/>
        </w:tabs>
        <w:suppressAutoHyphens/>
        <w:spacing w:line="252" w:lineRule="atLeast"/>
      </w:pPr>
      <w:r>
        <w:t>Veiligheid voor mens en milieu.</w:t>
      </w:r>
    </w:p>
    <w:p w14:paraId="5D798357" w14:textId="77777777" w:rsidR="009E123A" w:rsidRDefault="009E123A" w:rsidP="009E123A">
      <w:pPr>
        <w:numPr>
          <w:ilvl w:val="0"/>
          <w:numId w:val="2"/>
        </w:numPr>
        <w:tabs>
          <w:tab w:val="clear" w:pos="-1440"/>
          <w:tab w:val="clear" w:pos="-720"/>
          <w:tab w:val="clear" w:pos="0"/>
          <w:tab w:val="clear" w:pos="301"/>
          <w:tab w:val="clear" w:pos="380"/>
        </w:tabs>
        <w:suppressAutoHyphens/>
        <w:spacing w:line="252" w:lineRule="atLeast"/>
      </w:pPr>
      <w:r>
        <w:t>Bedrijfscontinuïteit.</w:t>
      </w:r>
    </w:p>
    <w:p w14:paraId="19B07A99" w14:textId="77777777" w:rsidR="009E123A" w:rsidRDefault="009E123A" w:rsidP="009E123A">
      <w:pPr>
        <w:numPr>
          <w:ilvl w:val="0"/>
          <w:numId w:val="2"/>
        </w:numPr>
        <w:tabs>
          <w:tab w:val="clear" w:pos="-1440"/>
          <w:tab w:val="clear" w:pos="-720"/>
          <w:tab w:val="clear" w:pos="0"/>
          <w:tab w:val="clear" w:pos="301"/>
          <w:tab w:val="clear" w:pos="380"/>
        </w:tabs>
        <w:suppressAutoHyphens/>
        <w:spacing w:line="252" w:lineRule="atLeast"/>
      </w:pPr>
      <w:r>
        <w:t>Efficiëntie.</w:t>
      </w:r>
    </w:p>
    <w:p w14:paraId="225BF8D4" w14:textId="77777777" w:rsidR="009E123A" w:rsidRDefault="009E123A" w:rsidP="009E123A">
      <w:pPr>
        <w:numPr>
          <w:ilvl w:val="0"/>
          <w:numId w:val="2"/>
        </w:numPr>
        <w:tabs>
          <w:tab w:val="clear" w:pos="-1440"/>
          <w:tab w:val="clear" w:pos="-720"/>
          <w:tab w:val="clear" w:pos="0"/>
          <w:tab w:val="clear" w:pos="301"/>
          <w:tab w:val="clear" w:pos="380"/>
        </w:tabs>
        <w:suppressAutoHyphens/>
        <w:spacing w:line="252" w:lineRule="atLeast"/>
      </w:pPr>
      <w:r>
        <w:t>Professionaliseren.</w:t>
      </w:r>
    </w:p>
    <w:p w14:paraId="7603D022" w14:textId="11F23AF4" w:rsidR="00E80BA6" w:rsidRDefault="00370D7A" w:rsidP="00F95270">
      <w:pPr>
        <w:pStyle w:val="Kop2"/>
      </w:pPr>
      <w:bookmarkStart w:id="14" w:name="_Toc99289160"/>
      <w:bookmarkStart w:id="15" w:name="_Hlk98926440"/>
      <w:r>
        <w:lastRenderedPageBreak/>
        <w:t>Sleuteluitgifte Rijnland</w:t>
      </w:r>
      <w:bookmarkEnd w:id="14"/>
    </w:p>
    <w:p w14:paraId="23C07CBE" w14:textId="408C3E95" w:rsidR="00B148D2" w:rsidRDefault="00B148D2" w:rsidP="00B942CE">
      <w:pPr>
        <w:ind w:left="510"/>
      </w:pPr>
      <w:bookmarkStart w:id="16" w:name="_Toc516661789"/>
      <w:bookmarkEnd w:id="12"/>
      <w:r>
        <w:t xml:space="preserve">Opdrachtgever wenst de sleutels van de grotere buitenlocaties op locatie te houden door deze bij aanvang werkzaamheden/dienst uit te geven en na afloop van de werkzaamheden/dienst weer in te nemen. Door hiervoor geautomatiseerde sleuteluitgiftekasten in te zetten wordt de in- en uitgifte efficiënt en gecontroleerd uitgevoerd. Het doel van het op locatie houden van sleutels is om het aantal sleutels dat in gebruik is te reduceren (sleutels delen) en de kans dat sleutels verloren raken te beperken (sleutels blijven altijd op locatie). </w:t>
      </w:r>
    </w:p>
    <w:p w14:paraId="2F94711A" w14:textId="4A988160" w:rsidR="00D40305" w:rsidRPr="00D40305" w:rsidRDefault="00D40305" w:rsidP="00D40305"/>
    <w:p w14:paraId="4F130498" w14:textId="67DD1C80" w:rsidR="00B148D2" w:rsidRDefault="00370D7A" w:rsidP="00B148D2">
      <w:pPr>
        <w:pStyle w:val="Kop2"/>
      </w:pPr>
      <w:bookmarkStart w:id="17" w:name="_Toc99289161"/>
      <w:r>
        <w:t>Project Fysieke Toegang</w:t>
      </w:r>
      <w:bookmarkEnd w:id="17"/>
      <w:r w:rsidR="001E5DD5">
        <w:t xml:space="preserve"> </w:t>
      </w:r>
    </w:p>
    <w:p w14:paraId="530E1843" w14:textId="5600AF92" w:rsidR="00B148D2" w:rsidRPr="00C475A9" w:rsidRDefault="00B148D2" w:rsidP="00B942CE">
      <w:pPr>
        <w:ind w:left="510"/>
      </w:pPr>
      <w:r>
        <w:t xml:space="preserve">De inzet van sleuteluitgiftekasten is onderdeel van een </w:t>
      </w:r>
      <w:r w:rsidR="001D752A">
        <w:t>totaal</w:t>
      </w:r>
      <w:r>
        <w:t xml:space="preserve">plan dat is voort is gekomen uit het Project Fysieke Toegang. </w:t>
      </w:r>
      <w:r w:rsidRPr="00C475A9">
        <w:t xml:space="preserve">Dit project </w:t>
      </w:r>
      <w:r>
        <w:t>betreft naast de inzet van sleuteluitgiftekasten</w:t>
      </w:r>
      <w:r w:rsidR="00AC5406">
        <w:t xml:space="preserve"> (deze aanbesteding)</w:t>
      </w:r>
      <w:r>
        <w:t xml:space="preserve"> ook de vervanging, aanpassing en/of uitbreiding van het mechanisch sluitplan, elektromechanisch sluitplan, toegangscontrole, camera’s, intercom, schuifhekken en inbraakalarm. Organisatorisch gaat de bediening en het beheer </w:t>
      </w:r>
      <w:r w:rsidR="00AC5406">
        <w:t xml:space="preserve">van toegangsmaatregelen </w:t>
      </w:r>
      <w:r>
        <w:t xml:space="preserve">van decentrale naar een centrale organisatie. Als gevolg hiervan is integratie van systemen </w:t>
      </w:r>
      <w:r w:rsidR="00AC5406">
        <w:t>gewenst</w:t>
      </w:r>
      <w:r>
        <w:t>.</w:t>
      </w:r>
      <w:r w:rsidR="0012447E">
        <w:t xml:space="preserve"> Opdrachtgever beschikt al over een bovenliggend security platvorm (ook wel PSIM) te weten het Winguard van Advancis.</w:t>
      </w:r>
      <w:r w:rsidR="001D4285">
        <w:t xml:space="preserve"> Integratie met Winguard is gewenst maar valt buiten deze aanbesteding en zal, indien van toepassing, na oplevering van de sleutelkasten (zie 2.5 fase 2) plaats vinden.</w:t>
      </w:r>
    </w:p>
    <w:p w14:paraId="5FED8DE8" w14:textId="32D114FF" w:rsidR="00B148D2" w:rsidRDefault="00B148D2" w:rsidP="00B942CE">
      <w:pPr>
        <w:ind w:left="510"/>
      </w:pPr>
    </w:p>
    <w:p w14:paraId="4DB723FD" w14:textId="2AD9DD70" w:rsidR="00B148D2" w:rsidRPr="00A744F3" w:rsidRDefault="00B148D2" w:rsidP="00B942CE">
      <w:pPr>
        <w:ind w:left="510"/>
        <w:rPr>
          <w:b/>
          <w:kern w:val="28"/>
        </w:rPr>
      </w:pPr>
      <w:r w:rsidRPr="00A744F3">
        <w:t xml:space="preserve">Een belangrijke </w:t>
      </w:r>
      <w:r w:rsidR="00AC5406">
        <w:t>onderdeel van het totaalplan</w:t>
      </w:r>
      <w:r w:rsidRPr="00A744F3">
        <w:t xml:space="preserve"> is dat pashouders de</w:t>
      </w:r>
      <w:r w:rsidR="008877A2" w:rsidRPr="00A744F3">
        <w:t xml:space="preserve"> laatste schil van een</w:t>
      </w:r>
      <w:r w:rsidRPr="00A744F3">
        <w:t xml:space="preserve"> buitenlocatie alleen mogen verlaten wanneer zij hun sleutels terug in de </w:t>
      </w:r>
      <w:r w:rsidR="008877A2" w:rsidRPr="00A744F3">
        <w:t>sleuteluitgifte</w:t>
      </w:r>
      <w:r w:rsidRPr="00A744F3">
        <w:t xml:space="preserve">kast hebben gehangen (zogenoemde antipassback). De meeste grote buitenlocaties beschikken over een </w:t>
      </w:r>
      <w:r w:rsidR="00F33D9A" w:rsidRPr="00A744F3">
        <w:t>schuif</w:t>
      </w:r>
      <w:r w:rsidRPr="00A744F3">
        <w:t>hek dat als onderdeel van het project</w:t>
      </w:r>
      <w:r w:rsidR="00A744F3">
        <w:t xml:space="preserve"> (</w:t>
      </w:r>
      <w:r w:rsidR="00C775BD">
        <w:t>in</w:t>
      </w:r>
      <w:r w:rsidR="001D4285">
        <w:t xml:space="preserve"> </w:t>
      </w:r>
      <w:r w:rsidR="00A744F3">
        <w:t>fase 2)</w:t>
      </w:r>
      <w:r w:rsidRPr="00A744F3">
        <w:t xml:space="preserve"> zal worden uitgerust met een toegangspas. Om antipassback mogelijk te maken</w:t>
      </w:r>
      <w:r w:rsidR="008877A2" w:rsidRPr="00A744F3">
        <w:t xml:space="preserve"> moet het toegangscontrolesysteem weten of een sleutel terug is gehangen in de sleutelkast. Hiervoor</w:t>
      </w:r>
      <w:r w:rsidRPr="00A744F3">
        <w:t xml:space="preserve"> is integratie </w:t>
      </w:r>
      <w:r w:rsidR="008877A2" w:rsidRPr="00A744F3">
        <w:t xml:space="preserve">van </w:t>
      </w:r>
      <w:r w:rsidRPr="00A744F3">
        <w:t>toegangs</w:t>
      </w:r>
      <w:r w:rsidR="00F33D9A" w:rsidRPr="00A744F3">
        <w:t>controle</w:t>
      </w:r>
      <w:r w:rsidRPr="00A744F3">
        <w:t xml:space="preserve">systeem </w:t>
      </w:r>
      <w:r w:rsidR="008877A2" w:rsidRPr="00A744F3">
        <w:t xml:space="preserve">met de sleuteluitgiftekast </w:t>
      </w:r>
      <w:r w:rsidRPr="00A744F3">
        <w:t xml:space="preserve">noodzakelijk. </w:t>
      </w:r>
      <w:r w:rsidR="00F33D9A" w:rsidRPr="00A744F3">
        <w:t>Momenteel zijn er verschillende toegangscontrole systemen in gebruik</w:t>
      </w:r>
      <w:r w:rsidR="008877A2" w:rsidRPr="00A744F3">
        <w:t xml:space="preserve"> te weten (Kaba, EAL en CardAccess)</w:t>
      </w:r>
      <w:r w:rsidR="00F33D9A" w:rsidRPr="00A744F3">
        <w:t xml:space="preserve">. De schuifhekken </w:t>
      </w:r>
      <w:r w:rsidR="008877A2" w:rsidRPr="00A744F3">
        <w:t>worden</w:t>
      </w:r>
      <w:r w:rsidR="00F33D9A" w:rsidRPr="00A744F3">
        <w:t xml:space="preserve"> </w:t>
      </w:r>
      <w:r w:rsidR="008877A2" w:rsidRPr="00A744F3">
        <w:t>in fase</w:t>
      </w:r>
      <w:r w:rsidR="0012447E">
        <w:t xml:space="preserve"> 2</w:t>
      </w:r>
      <w:r w:rsidR="008877A2" w:rsidRPr="00A744F3">
        <w:t xml:space="preserve"> voorzien van </w:t>
      </w:r>
      <w:r w:rsidR="00F33D9A" w:rsidRPr="00A744F3">
        <w:t>één van de</w:t>
      </w:r>
      <w:r w:rsidR="00A744F3" w:rsidRPr="00A744F3">
        <w:t>ze</w:t>
      </w:r>
      <w:r w:rsidR="008877A2" w:rsidRPr="00A744F3">
        <w:t xml:space="preserve"> huidig in gebruik zijnde</w:t>
      </w:r>
      <w:r w:rsidR="00F33D9A" w:rsidRPr="00A744F3">
        <w:t xml:space="preserve"> toegangs</w:t>
      </w:r>
      <w:r w:rsidR="008877A2" w:rsidRPr="00A744F3">
        <w:t>controlesystemen</w:t>
      </w:r>
      <w:r w:rsidR="00C775BD">
        <w:t xml:space="preserve"> (nog nader te bepalen)</w:t>
      </w:r>
      <w:r w:rsidR="0012447E">
        <w:t xml:space="preserve">. </w:t>
      </w:r>
      <w:r w:rsidR="00C775BD">
        <w:t>Vanaf</w:t>
      </w:r>
      <w:r w:rsidR="0012447E">
        <w:t xml:space="preserve"> fase 2 </w:t>
      </w:r>
      <w:r w:rsidR="00C775BD">
        <w:t>kan</w:t>
      </w:r>
      <w:r w:rsidR="0012447E">
        <w:t xml:space="preserve"> de Antipassback koppeling gerealiseerd worden</w:t>
      </w:r>
      <w:r w:rsidR="008877A2" w:rsidRPr="00A744F3">
        <w:t>.</w:t>
      </w:r>
      <w:r w:rsidR="001F444B">
        <w:t xml:space="preserve"> Ook zal </w:t>
      </w:r>
      <w:r w:rsidR="00C36F82">
        <w:t xml:space="preserve">de persoonsdatabase van </w:t>
      </w:r>
      <w:r w:rsidR="001F444B">
        <w:t xml:space="preserve">het nieuwe toegangsbeheersysteem </w:t>
      </w:r>
      <w:r w:rsidR="00C36F82">
        <w:t xml:space="preserve">de </w:t>
      </w:r>
      <w:r w:rsidR="001F444B">
        <w:t xml:space="preserve">bron </w:t>
      </w:r>
      <w:r w:rsidR="000A60DD">
        <w:t xml:space="preserve">moeten </w:t>
      </w:r>
      <w:r w:rsidR="00C36F82">
        <w:t>gaan</w:t>
      </w:r>
      <w:r w:rsidR="001F444B">
        <w:t xml:space="preserve"> worden </w:t>
      </w:r>
      <w:r w:rsidR="00C36F82">
        <w:t xml:space="preserve">voor </w:t>
      </w:r>
      <w:r w:rsidR="000A60DD">
        <w:t>gebruikers database van het</w:t>
      </w:r>
      <w:r w:rsidR="00C36F82">
        <w:t xml:space="preserve"> </w:t>
      </w:r>
      <w:r w:rsidR="000A60DD">
        <w:t>sleuteluitgiftesysteem. Dit om dubbele invoer en mutaties van gebruikers te voorkomen.</w:t>
      </w:r>
    </w:p>
    <w:p w14:paraId="5E97A7C1" w14:textId="02ED0910" w:rsidR="00D73C8C" w:rsidRDefault="00C31985" w:rsidP="00C31985">
      <w:pPr>
        <w:pStyle w:val="Kop2"/>
      </w:pPr>
      <w:bookmarkStart w:id="18" w:name="_Toc99289162"/>
      <w:bookmarkEnd w:id="16"/>
      <w:r>
        <w:t>Planning en fasering</w:t>
      </w:r>
      <w:bookmarkEnd w:id="18"/>
    </w:p>
    <w:p w14:paraId="3FC8DAB3" w14:textId="49B0DAD0" w:rsidR="00C31985" w:rsidRDefault="00C31985" w:rsidP="00B942CE">
      <w:pPr>
        <w:ind w:left="510"/>
      </w:pPr>
      <w:r w:rsidRPr="006F4E20">
        <w:rPr>
          <w:b/>
          <w:bCs/>
          <w:u w:val="single"/>
        </w:rPr>
        <w:t xml:space="preserve">Voor opdrachtgever is </w:t>
      </w:r>
      <w:r w:rsidR="004D5B21" w:rsidRPr="006F4E20">
        <w:rPr>
          <w:b/>
          <w:bCs/>
          <w:u w:val="single"/>
        </w:rPr>
        <w:t xml:space="preserve">de </w:t>
      </w:r>
      <w:r w:rsidRPr="006F4E20">
        <w:rPr>
          <w:b/>
          <w:bCs/>
          <w:u w:val="single"/>
        </w:rPr>
        <w:t xml:space="preserve">levering van de </w:t>
      </w:r>
      <w:r w:rsidR="00E81FDE" w:rsidRPr="006F4E20">
        <w:rPr>
          <w:b/>
          <w:bCs/>
          <w:u w:val="single"/>
        </w:rPr>
        <w:t>sleuteluitgiftekast</w:t>
      </w:r>
      <w:r w:rsidRPr="006F4E20">
        <w:rPr>
          <w:b/>
          <w:bCs/>
          <w:u w:val="single"/>
        </w:rPr>
        <w:t xml:space="preserve">en </w:t>
      </w:r>
      <w:r w:rsidR="004D5B21" w:rsidRPr="006F4E20">
        <w:rPr>
          <w:b/>
          <w:bCs/>
          <w:u w:val="single"/>
        </w:rPr>
        <w:t xml:space="preserve">uiterlijk </w:t>
      </w:r>
      <w:r w:rsidRPr="006F4E20">
        <w:rPr>
          <w:b/>
          <w:bCs/>
          <w:u w:val="single"/>
        </w:rPr>
        <w:t xml:space="preserve">voor 31 december 2022 een </w:t>
      </w:r>
      <w:r w:rsidR="006F4E20">
        <w:rPr>
          <w:b/>
          <w:bCs/>
          <w:u w:val="single"/>
        </w:rPr>
        <w:t>harde</w:t>
      </w:r>
      <w:r w:rsidRPr="006F4E20">
        <w:rPr>
          <w:b/>
          <w:bCs/>
          <w:u w:val="single"/>
        </w:rPr>
        <w:t xml:space="preserve"> eis.</w:t>
      </w:r>
      <w:r>
        <w:t xml:space="preserve"> Vanaf januari 2023 worden de andere </w:t>
      </w:r>
      <w:r w:rsidR="004D5B21">
        <w:t>beveiligings</w:t>
      </w:r>
      <w:r>
        <w:t xml:space="preserve">maatregelen van het totaal project Fysieke Toegang gestart. Hierbij worden onder andere het toegangsbeheerssysteem en het mechanisch sluitplan vervangen. Vanaf </w:t>
      </w:r>
      <w:r w:rsidR="004D5B21">
        <w:t>dat het sluitplan vervangen is zullen de sleuteluitgifte</w:t>
      </w:r>
      <w:r>
        <w:t xml:space="preserve">kasten </w:t>
      </w:r>
      <w:r w:rsidR="004D5B21">
        <w:t xml:space="preserve">in gebruik genomen worden. En vanaf vervanging van het toegangsbeheerssysteem kunnen de kasten worden voorzien van een toegangspaslezer. De kasten moeten </w:t>
      </w:r>
      <w:r w:rsidR="00650B6E">
        <w:t xml:space="preserve">dus voor 31 dec 2022 </w:t>
      </w:r>
      <w:r w:rsidR="004D5B21">
        <w:t xml:space="preserve">werkend </w:t>
      </w:r>
      <w:r w:rsidR="00650B6E">
        <w:t>geplaatst en op</w:t>
      </w:r>
      <w:r w:rsidR="004D5B21">
        <w:t xml:space="preserve">geleverd </w:t>
      </w:r>
      <w:r w:rsidR="00650B6E">
        <w:t xml:space="preserve">zijn (fase 1) </w:t>
      </w:r>
      <w:r w:rsidR="004D5B21">
        <w:t>en</w:t>
      </w:r>
      <w:r w:rsidR="00650B6E">
        <w:t xml:space="preserve"> worden in de loop van 2023 functioneel geconfigureerd, voorzien van paslezers en gevuld met sleutels en autorisaties (fase 2). De opdracht</w:t>
      </w:r>
      <w:r w:rsidR="00292DB6">
        <w:t>nemer</w:t>
      </w:r>
      <w:r w:rsidR="00650B6E">
        <w:t xml:space="preserve"> </w:t>
      </w:r>
      <w:r w:rsidR="008B5A37">
        <w:t>heeft in beide fasen een rol</w:t>
      </w:r>
      <w:r w:rsidR="00D36C2F">
        <w:t>.</w:t>
      </w:r>
    </w:p>
    <w:p w14:paraId="44EACF1D" w14:textId="46F454AB" w:rsidR="00B942CE" w:rsidRDefault="00B942CE" w:rsidP="00B942CE">
      <w:pPr>
        <w:ind w:left="510"/>
      </w:pPr>
    </w:p>
    <w:p w14:paraId="509EE31A" w14:textId="7D840F3C" w:rsidR="00B942CE" w:rsidRDefault="00B942CE" w:rsidP="00B942CE">
      <w:pPr>
        <w:ind w:left="380"/>
      </w:pPr>
      <w:r>
        <w:lastRenderedPageBreak/>
        <w:tab/>
        <w:t>Fase 1 (2022)</w:t>
      </w:r>
    </w:p>
    <w:p w14:paraId="7A7B395A" w14:textId="77777777" w:rsidR="00B942CE" w:rsidRDefault="00B942CE" w:rsidP="00B942CE">
      <w:pPr>
        <w:pStyle w:val="Lijstalinea"/>
        <w:numPr>
          <w:ilvl w:val="0"/>
          <w:numId w:val="38"/>
        </w:numPr>
      </w:pPr>
      <w:r>
        <w:t>Levering, aanbrengen en ingebruikname van sleuteluitgiftekasten</w:t>
      </w:r>
    </w:p>
    <w:p w14:paraId="64543AE3" w14:textId="77777777" w:rsidR="00B942CE" w:rsidRDefault="00B942CE" w:rsidP="00B942CE">
      <w:pPr>
        <w:pStyle w:val="Lijstalinea"/>
        <w:numPr>
          <w:ilvl w:val="0"/>
          <w:numId w:val="38"/>
        </w:numPr>
      </w:pPr>
      <w:r>
        <w:t>Installatie en configuratie van de software</w:t>
      </w:r>
    </w:p>
    <w:p w14:paraId="0E6406C9" w14:textId="77777777" w:rsidR="00B942CE" w:rsidRDefault="00B942CE" w:rsidP="00B942CE">
      <w:pPr>
        <w:pStyle w:val="Lijstalinea"/>
        <w:numPr>
          <w:ilvl w:val="0"/>
          <w:numId w:val="38"/>
        </w:numPr>
      </w:pPr>
      <w:r>
        <w:t>Onderhoud (doorlopend)</w:t>
      </w:r>
    </w:p>
    <w:p w14:paraId="2E650B36" w14:textId="77777777" w:rsidR="00B942CE" w:rsidRDefault="00B942CE" w:rsidP="00B942CE">
      <w:pPr>
        <w:pStyle w:val="Lijstalinea"/>
        <w:ind w:left="1428"/>
      </w:pPr>
    </w:p>
    <w:p w14:paraId="756BE750" w14:textId="77777777" w:rsidR="00B942CE" w:rsidRDefault="00B942CE" w:rsidP="00B942CE">
      <w:r>
        <w:tab/>
      </w:r>
      <w:r>
        <w:tab/>
        <w:t>Fase 2 (2023)</w:t>
      </w:r>
    </w:p>
    <w:p w14:paraId="0ABBCBF9" w14:textId="56CD8F42" w:rsidR="00733057" w:rsidRDefault="00733057" w:rsidP="00B942CE">
      <w:pPr>
        <w:pStyle w:val="Lijstalinea"/>
        <w:numPr>
          <w:ilvl w:val="0"/>
          <w:numId w:val="38"/>
        </w:numPr>
      </w:pPr>
      <w:r>
        <w:t>Door opdrachtnemer</w:t>
      </w:r>
    </w:p>
    <w:p w14:paraId="4795D9F4" w14:textId="492B71B3" w:rsidR="00B942CE" w:rsidRDefault="00B942CE" w:rsidP="00733057">
      <w:pPr>
        <w:pStyle w:val="Lijstalinea"/>
        <w:numPr>
          <w:ilvl w:val="1"/>
          <w:numId w:val="38"/>
        </w:numPr>
      </w:pPr>
      <w:r>
        <w:t>Training / instructie</w:t>
      </w:r>
      <w:r w:rsidR="00F35FB3">
        <w:t xml:space="preserve"> (onderdeel van deze aanbesteding)</w:t>
      </w:r>
    </w:p>
    <w:p w14:paraId="5DBE3BFD" w14:textId="22B5AE7B" w:rsidR="00292DB6" w:rsidRDefault="00292DB6" w:rsidP="00733057">
      <w:pPr>
        <w:pStyle w:val="Lijstalinea"/>
        <w:numPr>
          <w:ilvl w:val="1"/>
          <w:numId w:val="38"/>
        </w:numPr>
      </w:pPr>
      <w:r>
        <w:t xml:space="preserve">Ondersteuning bij integratie </w:t>
      </w:r>
      <w:r w:rsidR="00F35FB3">
        <w:t>en koppelingen (geen onderdeel van deze aanbesteding)</w:t>
      </w:r>
    </w:p>
    <w:p w14:paraId="4380CA11" w14:textId="0144A1F2" w:rsidR="00733057" w:rsidRDefault="00733057" w:rsidP="00B942CE">
      <w:pPr>
        <w:pStyle w:val="Lijstalinea"/>
        <w:numPr>
          <w:ilvl w:val="0"/>
          <w:numId w:val="38"/>
        </w:numPr>
      </w:pPr>
      <w:r>
        <w:t>Door opdrachtgever</w:t>
      </w:r>
    </w:p>
    <w:p w14:paraId="5AD74313" w14:textId="468379D1" w:rsidR="00B942CE" w:rsidRDefault="000A60DD" w:rsidP="00733057">
      <w:pPr>
        <w:pStyle w:val="Lijstalinea"/>
        <w:numPr>
          <w:ilvl w:val="1"/>
          <w:numId w:val="38"/>
        </w:numPr>
      </w:pPr>
      <w:r>
        <w:t>I</w:t>
      </w:r>
      <w:r w:rsidR="00B942CE">
        <w:t>nstallatie paslezer</w:t>
      </w:r>
      <w:r w:rsidR="00733057">
        <w:t xml:space="preserve"> </w:t>
      </w:r>
    </w:p>
    <w:p w14:paraId="3CE51228" w14:textId="439AC31A" w:rsidR="000A60DD" w:rsidRDefault="000A60DD" w:rsidP="00733057">
      <w:pPr>
        <w:pStyle w:val="Lijstalinea"/>
        <w:numPr>
          <w:ilvl w:val="1"/>
          <w:numId w:val="38"/>
        </w:numPr>
      </w:pPr>
      <w:r>
        <w:t>Integratie met toegangsbeheerssysteem (gebruikersdatabase)</w:t>
      </w:r>
    </w:p>
    <w:p w14:paraId="61FF9CA6" w14:textId="21A651AC" w:rsidR="00E702AA" w:rsidRDefault="00E702AA" w:rsidP="00733057">
      <w:pPr>
        <w:pStyle w:val="Lijstalinea"/>
        <w:numPr>
          <w:ilvl w:val="1"/>
          <w:numId w:val="38"/>
        </w:numPr>
      </w:pPr>
      <w:r>
        <w:t>Antipassback koppeling toegangsbeheerssysteem</w:t>
      </w:r>
    </w:p>
    <w:p w14:paraId="0498095B" w14:textId="51609682" w:rsidR="00F35FB3" w:rsidRDefault="00F35FB3" w:rsidP="00733057">
      <w:pPr>
        <w:pStyle w:val="Lijstalinea"/>
        <w:numPr>
          <w:ilvl w:val="1"/>
          <w:numId w:val="38"/>
        </w:numPr>
      </w:pPr>
      <w:r>
        <w:t>Integratie met Winguard (PSIM)</w:t>
      </w:r>
    </w:p>
    <w:p w14:paraId="2660FE90" w14:textId="653D779F" w:rsidR="00B942CE" w:rsidRDefault="00B942CE" w:rsidP="0093170A">
      <w:pPr>
        <w:pStyle w:val="Lijstalinea"/>
        <w:numPr>
          <w:ilvl w:val="1"/>
          <w:numId w:val="38"/>
        </w:numPr>
      </w:pPr>
      <w:r>
        <w:t xml:space="preserve">Functionele configuratie </w:t>
      </w:r>
    </w:p>
    <w:p w14:paraId="237CDF94" w14:textId="3426E535" w:rsidR="00392E6A" w:rsidRDefault="00392E6A" w:rsidP="00392E6A">
      <w:pPr>
        <w:pStyle w:val="Kop2"/>
      </w:pPr>
      <w:r>
        <w:t>Locaties</w:t>
      </w:r>
    </w:p>
    <w:p w14:paraId="21CC9771" w14:textId="26BC127C" w:rsidR="00392E6A" w:rsidRDefault="001B1E8C" w:rsidP="00392E6A">
      <w:r>
        <w:t>Onderstaand een overzicht van de beoogde sleuteluitgiftekast locaties.</w:t>
      </w:r>
    </w:p>
    <w:p w14:paraId="22A27D3F" w14:textId="77777777" w:rsidR="001B1E8C" w:rsidRDefault="001B1E8C" w:rsidP="00392E6A"/>
    <w:tbl>
      <w:tblPr>
        <w:tblStyle w:val="Tabelraster"/>
        <w:tblW w:w="0" w:type="auto"/>
        <w:tblLook w:val="04A0" w:firstRow="1" w:lastRow="0" w:firstColumn="1" w:lastColumn="0" w:noHBand="0" w:noVBand="1"/>
      </w:tblPr>
      <w:tblGrid>
        <w:gridCol w:w="472"/>
        <w:gridCol w:w="2642"/>
        <w:gridCol w:w="4819"/>
        <w:gridCol w:w="1127"/>
      </w:tblGrid>
      <w:tr w:rsidR="00F26E67" w:rsidRPr="001B1E8C" w14:paraId="39D84000" w14:textId="77777777" w:rsidTr="001B1E8C">
        <w:tc>
          <w:tcPr>
            <w:tcW w:w="472" w:type="dxa"/>
            <w:vAlign w:val="bottom"/>
          </w:tcPr>
          <w:p w14:paraId="0694F63D" w14:textId="2F3013A8" w:rsidR="00F26E67" w:rsidRPr="001B1E8C" w:rsidRDefault="00F26E67" w:rsidP="00F26E67">
            <w:pPr>
              <w:rPr>
                <w:color w:val="000000"/>
                <w:sz w:val="16"/>
                <w:szCs w:val="16"/>
              </w:rPr>
            </w:pPr>
            <w:r w:rsidRPr="001B1E8C">
              <w:rPr>
                <w:color w:val="000000"/>
                <w:sz w:val="16"/>
                <w:szCs w:val="16"/>
              </w:rPr>
              <w:t>nr</w:t>
            </w:r>
          </w:p>
        </w:tc>
        <w:tc>
          <w:tcPr>
            <w:tcW w:w="2642" w:type="dxa"/>
            <w:vAlign w:val="bottom"/>
          </w:tcPr>
          <w:p w14:paraId="2230D14D" w14:textId="09EDE5C9" w:rsidR="00F26E67" w:rsidRPr="001B1E8C" w:rsidRDefault="00F26E67" w:rsidP="00F26E67">
            <w:pPr>
              <w:rPr>
                <w:sz w:val="16"/>
                <w:szCs w:val="16"/>
              </w:rPr>
            </w:pPr>
            <w:r w:rsidRPr="001B1E8C">
              <w:rPr>
                <w:color w:val="000000"/>
                <w:sz w:val="16"/>
                <w:szCs w:val="16"/>
              </w:rPr>
              <w:t>Locatie</w:t>
            </w:r>
          </w:p>
        </w:tc>
        <w:tc>
          <w:tcPr>
            <w:tcW w:w="4819" w:type="dxa"/>
            <w:vAlign w:val="bottom"/>
          </w:tcPr>
          <w:p w14:paraId="45DA316B" w14:textId="626EF297" w:rsidR="00F26E67" w:rsidRPr="001B1E8C" w:rsidRDefault="00F26E67" w:rsidP="00F26E67">
            <w:pPr>
              <w:rPr>
                <w:sz w:val="16"/>
                <w:szCs w:val="16"/>
              </w:rPr>
            </w:pPr>
            <w:r w:rsidRPr="001B1E8C">
              <w:rPr>
                <w:color w:val="000000"/>
                <w:sz w:val="16"/>
                <w:szCs w:val="16"/>
              </w:rPr>
              <w:t>Adres</w:t>
            </w:r>
          </w:p>
        </w:tc>
        <w:tc>
          <w:tcPr>
            <w:tcW w:w="1127" w:type="dxa"/>
          </w:tcPr>
          <w:p w14:paraId="5EA6A36C" w14:textId="718758F7" w:rsidR="00F26E67" w:rsidRPr="001B1E8C" w:rsidRDefault="00F26E67" w:rsidP="00F26E67">
            <w:pPr>
              <w:jc w:val="center"/>
              <w:rPr>
                <w:sz w:val="16"/>
                <w:szCs w:val="16"/>
              </w:rPr>
            </w:pPr>
            <w:r w:rsidRPr="001B1E8C">
              <w:rPr>
                <w:sz w:val="16"/>
                <w:szCs w:val="16"/>
              </w:rPr>
              <w:t>Sleutelkast (zie 4.1.2)</w:t>
            </w:r>
          </w:p>
        </w:tc>
      </w:tr>
      <w:tr w:rsidR="00F26E67" w:rsidRPr="001B1E8C" w14:paraId="28E76BD8" w14:textId="77777777" w:rsidTr="001B1E8C">
        <w:tc>
          <w:tcPr>
            <w:tcW w:w="472" w:type="dxa"/>
          </w:tcPr>
          <w:p w14:paraId="5C7AD7F1" w14:textId="5FCC3CC7" w:rsidR="00F26E67" w:rsidRPr="001B1E8C" w:rsidRDefault="00F26E67" w:rsidP="00F26E67">
            <w:pPr>
              <w:rPr>
                <w:color w:val="000000"/>
                <w:sz w:val="16"/>
                <w:szCs w:val="16"/>
              </w:rPr>
            </w:pPr>
            <w:r w:rsidRPr="001B1E8C">
              <w:rPr>
                <w:color w:val="000000"/>
                <w:sz w:val="16"/>
                <w:szCs w:val="16"/>
              </w:rPr>
              <w:t>1</w:t>
            </w:r>
          </w:p>
        </w:tc>
        <w:tc>
          <w:tcPr>
            <w:tcW w:w="2642" w:type="dxa"/>
          </w:tcPr>
          <w:p w14:paraId="381C0AB4" w14:textId="1BB727B4" w:rsidR="00F26E67" w:rsidRPr="005878C1" w:rsidRDefault="00F26E67" w:rsidP="00F26E67">
            <w:pPr>
              <w:rPr>
                <w:color w:val="000000"/>
                <w:sz w:val="16"/>
                <w:szCs w:val="16"/>
              </w:rPr>
            </w:pPr>
            <w:r w:rsidRPr="001B1E8C">
              <w:rPr>
                <w:color w:val="000000"/>
                <w:sz w:val="16"/>
                <w:szCs w:val="16"/>
              </w:rPr>
              <w:t>Hoofdkantoor</w:t>
            </w:r>
          </w:p>
        </w:tc>
        <w:tc>
          <w:tcPr>
            <w:tcW w:w="4819" w:type="dxa"/>
          </w:tcPr>
          <w:p w14:paraId="26D378E7" w14:textId="5B8D7A44" w:rsidR="00F26E67" w:rsidRPr="001B1E8C" w:rsidRDefault="00F26E67" w:rsidP="00F26E67">
            <w:pPr>
              <w:rPr>
                <w:color w:val="000000"/>
                <w:sz w:val="16"/>
                <w:szCs w:val="16"/>
              </w:rPr>
            </w:pPr>
            <w:r w:rsidRPr="001B1E8C">
              <w:rPr>
                <w:color w:val="000000"/>
                <w:sz w:val="16"/>
                <w:szCs w:val="16"/>
              </w:rPr>
              <w:t>Archimedesweg 1, 2333 CM Leiden</w:t>
            </w:r>
          </w:p>
        </w:tc>
        <w:tc>
          <w:tcPr>
            <w:tcW w:w="1127" w:type="dxa"/>
          </w:tcPr>
          <w:p w14:paraId="19D203C5" w14:textId="00314045" w:rsidR="00F26E67" w:rsidRPr="001B1E8C" w:rsidRDefault="00F26E67" w:rsidP="00F26E67">
            <w:pPr>
              <w:jc w:val="center"/>
              <w:rPr>
                <w:sz w:val="16"/>
                <w:szCs w:val="16"/>
              </w:rPr>
            </w:pPr>
            <w:r w:rsidRPr="001B1E8C">
              <w:rPr>
                <w:sz w:val="16"/>
                <w:szCs w:val="16"/>
              </w:rPr>
              <w:t>Groot</w:t>
            </w:r>
          </w:p>
        </w:tc>
      </w:tr>
      <w:tr w:rsidR="00F26E67" w:rsidRPr="001B1E8C" w14:paraId="405932A7" w14:textId="77777777" w:rsidTr="001B1E8C">
        <w:tc>
          <w:tcPr>
            <w:tcW w:w="472" w:type="dxa"/>
          </w:tcPr>
          <w:p w14:paraId="768F5A11" w14:textId="39449282" w:rsidR="00F26E67" w:rsidRPr="001B1E8C" w:rsidRDefault="00F26E67" w:rsidP="00F26E67">
            <w:pPr>
              <w:rPr>
                <w:color w:val="000000"/>
                <w:sz w:val="16"/>
                <w:szCs w:val="16"/>
              </w:rPr>
            </w:pPr>
            <w:r w:rsidRPr="001B1E8C">
              <w:rPr>
                <w:color w:val="000000"/>
                <w:sz w:val="16"/>
                <w:szCs w:val="16"/>
              </w:rPr>
              <w:t>2</w:t>
            </w:r>
          </w:p>
        </w:tc>
        <w:tc>
          <w:tcPr>
            <w:tcW w:w="2642" w:type="dxa"/>
          </w:tcPr>
          <w:p w14:paraId="5120F7B0" w14:textId="6FBB1130" w:rsidR="00F26E67" w:rsidRPr="005878C1" w:rsidRDefault="00F26E67" w:rsidP="00F26E67">
            <w:pPr>
              <w:rPr>
                <w:color w:val="000000"/>
                <w:sz w:val="16"/>
                <w:szCs w:val="16"/>
              </w:rPr>
            </w:pPr>
            <w:r w:rsidRPr="001B1E8C">
              <w:rPr>
                <w:color w:val="000000"/>
                <w:sz w:val="16"/>
                <w:szCs w:val="16"/>
              </w:rPr>
              <w:t>Gemaal Spaarndam</w:t>
            </w:r>
          </w:p>
        </w:tc>
        <w:tc>
          <w:tcPr>
            <w:tcW w:w="4819" w:type="dxa"/>
          </w:tcPr>
          <w:p w14:paraId="78CAF9F2" w14:textId="5D987651" w:rsidR="001B1E8C" w:rsidRPr="001B1E8C" w:rsidRDefault="00F26E67" w:rsidP="00F26E67">
            <w:pPr>
              <w:rPr>
                <w:color w:val="000000"/>
                <w:sz w:val="16"/>
                <w:szCs w:val="16"/>
              </w:rPr>
            </w:pPr>
            <w:r w:rsidRPr="001B1E8C">
              <w:rPr>
                <w:color w:val="000000"/>
                <w:sz w:val="16"/>
                <w:szCs w:val="16"/>
              </w:rPr>
              <w:t>Pol 52, 2063 JN Spaarndam Gem. Haarlem</w:t>
            </w:r>
          </w:p>
        </w:tc>
        <w:tc>
          <w:tcPr>
            <w:tcW w:w="1127" w:type="dxa"/>
          </w:tcPr>
          <w:p w14:paraId="1DE39F0B" w14:textId="3B305247" w:rsidR="00F26E67" w:rsidRPr="001B1E8C" w:rsidRDefault="00B03901" w:rsidP="00F26E67">
            <w:pPr>
              <w:jc w:val="center"/>
              <w:rPr>
                <w:sz w:val="16"/>
                <w:szCs w:val="16"/>
              </w:rPr>
            </w:pPr>
            <w:r>
              <w:rPr>
                <w:sz w:val="16"/>
                <w:szCs w:val="16"/>
              </w:rPr>
              <w:t>Standaard</w:t>
            </w:r>
          </w:p>
        </w:tc>
      </w:tr>
      <w:tr w:rsidR="00F26E67" w:rsidRPr="001B1E8C" w14:paraId="512241B4" w14:textId="77777777" w:rsidTr="001B1E8C">
        <w:tc>
          <w:tcPr>
            <w:tcW w:w="472" w:type="dxa"/>
          </w:tcPr>
          <w:p w14:paraId="4EDF7420" w14:textId="16B55481" w:rsidR="00F26E67" w:rsidRPr="001B1E8C" w:rsidRDefault="00F26E67" w:rsidP="00F26E67">
            <w:pPr>
              <w:rPr>
                <w:color w:val="000000"/>
                <w:sz w:val="16"/>
                <w:szCs w:val="16"/>
              </w:rPr>
            </w:pPr>
            <w:r w:rsidRPr="001B1E8C">
              <w:rPr>
                <w:color w:val="000000"/>
                <w:sz w:val="16"/>
                <w:szCs w:val="16"/>
              </w:rPr>
              <w:t>3</w:t>
            </w:r>
          </w:p>
        </w:tc>
        <w:tc>
          <w:tcPr>
            <w:tcW w:w="2642" w:type="dxa"/>
          </w:tcPr>
          <w:p w14:paraId="38F8F959" w14:textId="747F3349" w:rsidR="00F26E67" w:rsidRPr="005878C1" w:rsidRDefault="00F26E67" w:rsidP="00F26E67">
            <w:pPr>
              <w:rPr>
                <w:color w:val="000000"/>
                <w:sz w:val="16"/>
                <w:szCs w:val="16"/>
              </w:rPr>
            </w:pPr>
            <w:r w:rsidRPr="001B1E8C">
              <w:rPr>
                <w:color w:val="000000"/>
                <w:sz w:val="16"/>
                <w:szCs w:val="16"/>
              </w:rPr>
              <w:t>Gemaal Halfweg</w:t>
            </w:r>
          </w:p>
        </w:tc>
        <w:tc>
          <w:tcPr>
            <w:tcW w:w="4819" w:type="dxa"/>
          </w:tcPr>
          <w:p w14:paraId="4282AC84" w14:textId="3CFFE5AE" w:rsidR="001B1E8C" w:rsidRPr="001B1E8C" w:rsidRDefault="00F26E67" w:rsidP="00F26E67">
            <w:pPr>
              <w:rPr>
                <w:color w:val="000000"/>
                <w:sz w:val="16"/>
                <w:szCs w:val="16"/>
              </w:rPr>
            </w:pPr>
            <w:r w:rsidRPr="001B1E8C">
              <w:rPr>
                <w:color w:val="000000"/>
                <w:sz w:val="16"/>
                <w:szCs w:val="16"/>
              </w:rPr>
              <w:t>Haarlemmermeerstraat 4, 1165 HJ Halfweg</w:t>
            </w:r>
          </w:p>
        </w:tc>
        <w:tc>
          <w:tcPr>
            <w:tcW w:w="1127" w:type="dxa"/>
          </w:tcPr>
          <w:p w14:paraId="2A210DFC" w14:textId="3EEA4F3C" w:rsidR="00F26E67" w:rsidRPr="001B1E8C" w:rsidRDefault="00B03901" w:rsidP="00F26E67">
            <w:pPr>
              <w:jc w:val="center"/>
              <w:rPr>
                <w:sz w:val="16"/>
                <w:szCs w:val="16"/>
              </w:rPr>
            </w:pPr>
            <w:r>
              <w:rPr>
                <w:sz w:val="16"/>
                <w:szCs w:val="16"/>
              </w:rPr>
              <w:t>Standaard</w:t>
            </w:r>
          </w:p>
        </w:tc>
      </w:tr>
      <w:tr w:rsidR="00F26E67" w:rsidRPr="001B1E8C" w14:paraId="4E9678AE" w14:textId="77777777" w:rsidTr="001B1E8C">
        <w:tc>
          <w:tcPr>
            <w:tcW w:w="472" w:type="dxa"/>
          </w:tcPr>
          <w:p w14:paraId="01832740" w14:textId="45779315" w:rsidR="00F26E67" w:rsidRPr="001B1E8C" w:rsidRDefault="00F26E67" w:rsidP="00F26E67">
            <w:pPr>
              <w:rPr>
                <w:color w:val="000000"/>
                <w:sz w:val="16"/>
                <w:szCs w:val="16"/>
              </w:rPr>
            </w:pPr>
            <w:r w:rsidRPr="001B1E8C">
              <w:rPr>
                <w:color w:val="000000"/>
                <w:sz w:val="16"/>
                <w:szCs w:val="16"/>
              </w:rPr>
              <w:t>4</w:t>
            </w:r>
          </w:p>
        </w:tc>
        <w:tc>
          <w:tcPr>
            <w:tcW w:w="2642" w:type="dxa"/>
          </w:tcPr>
          <w:p w14:paraId="2A3F8955" w14:textId="6D76CC29" w:rsidR="00F26E67" w:rsidRPr="005878C1" w:rsidRDefault="00F26E67" w:rsidP="00F26E67">
            <w:pPr>
              <w:rPr>
                <w:color w:val="000000"/>
                <w:sz w:val="16"/>
                <w:szCs w:val="16"/>
              </w:rPr>
            </w:pPr>
            <w:r w:rsidRPr="001B1E8C">
              <w:rPr>
                <w:color w:val="000000"/>
                <w:sz w:val="16"/>
                <w:szCs w:val="16"/>
              </w:rPr>
              <w:t>Gemaal Katwijk</w:t>
            </w:r>
          </w:p>
        </w:tc>
        <w:tc>
          <w:tcPr>
            <w:tcW w:w="4819" w:type="dxa"/>
          </w:tcPr>
          <w:p w14:paraId="62844DC8" w14:textId="401B1F66" w:rsidR="001B1E8C" w:rsidRPr="001B1E8C" w:rsidRDefault="00F26E67" w:rsidP="00F26E67">
            <w:pPr>
              <w:rPr>
                <w:color w:val="000000"/>
                <w:sz w:val="16"/>
                <w:szCs w:val="16"/>
              </w:rPr>
            </w:pPr>
            <w:r w:rsidRPr="001B1E8C">
              <w:rPr>
                <w:color w:val="000000"/>
                <w:sz w:val="16"/>
                <w:szCs w:val="16"/>
              </w:rPr>
              <w:t>Binnensluis 3, 2225 WC Katwijk aan Zee</w:t>
            </w:r>
          </w:p>
        </w:tc>
        <w:tc>
          <w:tcPr>
            <w:tcW w:w="1127" w:type="dxa"/>
          </w:tcPr>
          <w:p w14:paraId="08A8CB93" w14:textId="04FE4D3C" w:rsidR="00F26E67" w:rsidRPr="001B1E8C" w:rsidRDefault="00B03901" w:rsidP="00F26E67">
            <w:pPr>
              <w:jc w:val="center"/>
              <w:rPr>
                <w:sz w:val="16"/>
                <w:szCs w:val="16"/>
              </w:rPr>
            </w:pPr>
            <w:r>
              <w:rPr>
                <w:sz w:val="16"/>
                <w:szCs w:val="16"/>
              </w:rPr>
              <w:t>Standaard</w:t>
            </w:r>
          </w:p>
        </w:tc>
      </w:tr>
      <w:tr w:rsidR="00F26E67" w:rsidRPr="001B1E8C" w14:paraId="2ECCC05B" w14:textId="77777777" w:rsidTr="001B1E8C">
        <w:tc>
          <w:tcPr>
            <w:tcW w:w="472" w:type="dxa"/>
          </w:tcPr>
          <w:p w14:paraId="5EBA29F7" w14:textId="17526BA4" w:rsidR="00F26E67" w:rsidRPr="001B1E8C" w:rsidRDefault="00F26E67" w:rsidP="00F26E67">
            <w:pPr>
              <w:rPr>
                <w:color w:val="000000"/>
                <w:sz w:val="16"/>
                <w:szCs w:val="16"/>
              </w:rPr>
            </w:pPr>
            <w:r w:rsidRPr="001B1E8C">
              <w:rPr>
                <w:color w:val="000000"/>
                <w:sz w:val="16"/>
                <w:szCs w:val="16"/>
              </w:rPr>
              <w:t>5</w:t>
            </w:r>
          </w:p>
        </w:tc>
        <w:tc>
          <w:tcPr>
            <w:tcW w:w="2642" w:type="dxa"/>
          </w:tcPr>
          <w:p w14:paraId="7DA0807A" w14:textId="1F857A86" w:rsidR="00F26E67" w:rsidRPr="005878C1" w:rsidRDefault="00F26E67" w:rsidP="00F26E67">
            <w:pPr>
              <w:rPr>
                <w:color w:val="000000"/>
                <w:sz w:val="16"/>
                <w:szCs w:val="16"/>
              </w:rPr>
            </w:pPr>
            <w:r w:rsidRPr="001B1E8C">
              <w:rPr>
                <w:color w:val="000000"/>
                <w:sz w:val="16"/>
                <w:szCs w:val="16"/>
              </w:rPr>
              <w:t>Gemaal Gouda</w:t>
            </w:r>
          </w:p>
        </w:tc>
        <w:tc>
          <w:tcPr>
            <w:tcW w:w="4819" w:type="dxa"/>
          </w:tcPr>
          <w:p w14:paraId="116DBD49" w14:textId="6B906810" w:rsidR="001B1E8C" w:rsidRPr="001B1E8C" w:rsidRDefault="00F26E67" w:rsidP="00F26E67">
            <w:pPr>
              <w:rPr>
                <w:color w:val="000000"/>
                <w:sz w:val="16"/>
                <w:szCs w:val="16"/>
              </w:rPr>
            </w:pPr>
            <w:r w:rsidRPr="001B1E8C">
              <w:rPr>
                <w:color w:val="000000"/>
                <w:sz w:val="16"/>
                <w:szCs w:val="16"/>
              </w:rPr>
              <w:t>Schielands Hoge Zeedijk 71, 2802 RC Gouda</w:t>
            </w:r>
          </w:p>
        </w:tc>
        <w:tc>
          <w:tcPr>
            <w:tcW w:w="1127" w:type="dxa"/>
          </w:tcPr>
          <w:p w14:paraId="3A0361D3" w14:textId="45CDE79B" w:rsidR="00F26E67" w:rsidRPr="001B1E8C" w:rsidRDefault="00B03901" w:rsidP="00F26E67">
            <w:pPr>
              <w:jc w:val="center"/>
              <w:rPr>
                <w:sz w:val="16"/>
                <w:szCs w:val="16"/>
              </w:rPr>
            </w:pPr>
            <w:r>
              <w:rPr>
                <w:sz w:val="16"/>
                <w:szCs w:val="16"/>
              </w:rPr>
              <w:t>Standaard</w:t>
            </w:r>
          </w:p>
        </w:tc>
      </w:tr>
      <w:tr w:rsidR="00F26E67" w:rsidRPr="001B1E8C" w14:paraId="3259E8D0" w14:textId="77777777" w:rsidTr="001B1E8C">
        <w:tc>
          <w:tcPr>
            <w:tcW w:w="472" w:type="dxa"/>
          </w:tcPr>
          <w:p w14:paraId="4CDD2165" w14:textId="4FF83257" w:rsidR="00F26E67" w:rsidRPr="001B1E8C" w:rsidRDefault="00F26E67" w:rsidP="00F26E67">
            <w:pPr>
              <w:rPr>
                <w:color w:val="000000"/>
                <w:sz w:val="16"/>
                <w:szCs w:val="16"/>
              </w:rPr>
            </w:pPr>
            <w:r w:rsidRPr="001B1E8C">
              <w:rPr>
                <w:color w:val="000000"/>
                <w:sz w:val="16"/>
                <w:szCs w:val="16"/>
              </w:rPr>
              <w:t>6</w:t>
            </w:r>
          </w:p>
        </w:tc>
        <w:tc>
          <w:tcPr>
            <w:tcW w:w="2642" w:type="dxa"/>
          </w:tcPr>
          <w:p w14:paraId="7FFC41B0" w14:textId="26E8D26B" w:rsidR="00F26E67" w:rsidRPr="005878C1" w:rsidRDefault="00F26E67" w:rsidP="00F26E67">
            <w:pPr>
              <w:rPr>
                <w:color w:val="000000"/>
                <w:sz w:val="16"/>
                <w:szCs w:val="16"/>
              </w:rPr>
            </w:pPr>
            <w:r w:rsidRPr="001B1E8C">
              <w:rPr>
                <w:color w:val="000000"/>
                <w:sz w:val="16"/>
                <w:szCs w:val="16"/>
              </w:rPr>
              <w:t>Steunpunt Leeghwater</w:t>
            </w:r>
          </w:p>
        </w:tc>
        <w:tc>
          <w:tcPr>
            <w:tcW w:w="4819" w:type="dxa"/>
          </w:tcPr>
          <w:p w14:paraId="0B710CF4" w14:textId="1DF5301D" w:rsidR="00F26E67" w:rsidRPr="001B1E8C" w:rsidRDefault="00F26E67" w:rsidP="00F26E67">
            <w:pPr>
              <w:rPr>
                <w:color w:val="000000"/>
                <w:sz w:val="16"/>
                <w:szCs w:val="16"/>
              </w:rPr>
            </w:pPr>
            <w:r w:rsidRPr="001B1E8C">
              <w:rPr>
                <w:color w:val="000000"/>
                <w:sz w:val="16"/>
                <w:szCs w:val="16"/>
              </w:rPr>
              <w:t>Lisserdijk 5, 2158 LT Buitenkaag</w:t>
            </w:r>
          </w:p>
        </w:tc>
        <w:tc>
          <w:tcPr>
            <w:tcW w:w="1127" w:type="dxa"/>
          </w:tcPr>
          <w:p w14:paraId="0B0AA49E" w14:textId="7B83BBAF" w:rsidR="00F26E67" w:rsidRPr="001B1E8C" w:rsidRDefault="00B03901" w:rsidP="00F26E67">
            <w:pPr>
              <w:jc w:val="center"/>
              <w:rPr>
                <w:sz w:val="16"/>
                <w:szCs w:val="16"/>
              </w:rPr>
            </w:pPr>
            <w:r>
              <w:rPr>
                <w:sz w:val="16"/>
                <w:szCs w:val="16"/>
              </w:rPr>
              <w:t>Standaard</w:t>
            </w:r>
          </w:p>
        </w:tc>
      </w:tr>
      <w:tr w:rsidR="00F26E67" w:rsidRPr="001B1E8C" w14:paraId="4E23E72A" w14:textId="77777777" w:rsidTr="001B1E8C">
        <w:tc>
          <w:tcPr>
            <w:tcW w:w="472" w:type="dxa"/>
          </w:tcPr>
          <w:p w14:paraId="57C09048" w14:textId="7FB0238B" w:rsidR="00F26E67" w:rsidRPr="001B1E8C" w:rsidRDefault="00F26E67" w:rsidP="00F26E67">
            <w:pPr>
              <w:rPr>
                <w:color w:val="000000"/>
                <w:sz w:val="16"/>
                <w:szCs w:val="16"/>
              </w:rPr>
            </w:pPr>
            <w:r w:rsidRPr="001B1E8C">
              <w:rPr>
                <w:color w:val="000000"/>
                <w:sz w:val="16"/>
                <w:szCs w:val="16"/>
              </w:rPr>
              <w:t>7</w:t>
            </w:r>
          </w:p>
        </w:tc>
        <w:tc>
          <w:tcPr>
            <w:tcW w:w="2642" w:type="dxa"/>
          </w:tcPr>
          <w:p w14:paraId="3E453BDE" w14:textId="5A570751" w:rsidR="00F26E67" w:rsidRPr="005878C1" w:rsidRDefault="00F26E67" w:rsidP="00F26E67">
            <w:pPr>
              <w:rPr>
                <w:color w:val="000000"/>
                <w:sz w:val="16"/>
                <w:szCs w:val="16"/>
              </w:rPr>
            </w:pPr>
            <w:r w:rsidRPr="001B1E8C">
              <w:rPr>
                <w:color w:val="000000"/>
                <w:sz w:val="16"/>
                <w:szCs w:val="16"/>
              </w:rPr>
              <w:t>Steunpunt Palensteijn</w:t>
            </w:r>
          </w:p>
        </w:tc>
        <w:tc>
          <w:tcPr>
            <w:tcW w:w="4819" w:type="dxa"/>
          </w:tcPr>
          <w:p w14:paraId="0116985B" w14:textId="62439D94" w:rsidR="00F26E67" w:rsidRPr="001B1E8C" w:rsidRDefault="00F26E67" w:rsidP="00F26E67">
            <w:pPr>
              <w:rPr>
                <w:color w:val="000000"/>
                <w:sz w:val="16"/>
                <w:szCs w:val="16"/>
              </w:rPr>
            </w:pPr>
            <w:r w:rsidRPr="001B1E8C">
              <w:rPr>
                <w:color w:val="000000"/>
                <w:sz w:val="16"/>
                <w:szCs w:val="16"/>
              </w:rPr>
              <w:t>Slootweg 6A, 2728 PD Zoetermeer</w:t>
            </w:r>
          </w:p>
        </w:tc>
        <w:tc>
          <w:tcPr>
            <w:tcW w:w="1127" w:type="dxa"/>
          </w:tcPr>
          <w:p w14:paraId="5ADF9354" w14:textId="0918862B" w:rsidR="00F26E67" w:rsidRPr="001B1E8C" w:rsidRDefault="00B03901" w:rsidP="00F26E67">
            <w:pPr>
              <w:jc w:val="center"/>
              <w:rPr>
                <w:sz w:val="16"/>
                <w:szCs w:val="16"/>
              </w:rPr>
            </w:pPr>
            <w:r>
              <w:rPr>
                <w:sz w:val="16"/>
                <w:szCs w:val="16"/>
              </w:rPr>
              <w:t>Standaard</w:t>
            </w:r>
          </w:p>
        </w:tc>
      </w:tr>
      <w:tr w:rsidR="00F26E67" w:rsidRPr="001B1E8C" w14:paraId="5EBD0F04" w14:textId="77777777" w:rsidTr="001B1E8C">
        <w:tc>
          <w:tcPr>
            <w:tcW w:w="472" w:type="dxa"/>
          </w:tcPr>
          <w:p w14:paraId="76C40090" w14:textId="235099F0" w:rsidR="00F26E67" w:rsidRPr="001B1E8C" w:rsidRDefault="00F26E67" w:rsidP="00F26E67">
            <w:pPr>
              <w:rPr>
                <w:color w:val="000000"/>
                <w:sz w:val="16"/>
                <w:szCs w:val="16"/>
              </w:rPr>
            </w:pPr>
            <w:r w:rsidRPr="001B1E8C">
              <w:rPr>
                <w:color w:val="000000"/>
                <w:sz w:val="16"/>
                <w:szCs w:val="16"/>
              </w:rPr>
              <w:t>8</w:t>
            </w:r>
          </w:p>
        </w:tc>
        <w:tc>
          <w:tcPr>
            <w:tcW w:w="2642" w:type="dxa"/>
          </w:tcPr>
          <w:p w14:paraId="48BE653A" w14:textId="116BFC8A" w:rsidR="00F26E67" w:rsidRPr="005878C1" w:rsidRDefault="00F26E67" w:rsidP="00F26E67">
            <w:pPr>
              <w:rPr>
                <w:color w:val="000000"/>
                <w:sz w:val="16"/>
                <w:szCs w:val="16"/>
              </w:rPr>
            </w:pPr>
            <w:r w:rsidRPr="001B1E8C">
              <w:rPr>
                <w:color w:val="000000"/>
                <w:sz w:val="16"/>
                <w:szCs w:val="16"/>
              </w:rPr>
              <w:t>Sluis Spaarndam</w:t>
            </w:r>
          </w:p>
        </w:tc>
        <w:tc>
          <w:tcPr>
            <w:tcW w:w="4819" w:type="dxa"/>
          </w:tcPr>
          <w:p w14:paraId="4B3E3B16" w14:textId="570116D3" w:rsidR="001B1E8C" w:rsidRPr="001B1E8C" w:rsidRDefault="00F26E67" w:rsidP="00F26E67">
            <w:pPr>
              <w:rPr>
                <w:color w:val="000000"/>
                <w:sz w:val="16"/>
                <w:szCs w:val="16"/>
              </w:rPr>
            </w:pPr>
            <w:r w:rsidRPr="001B1E8C">
              <w:rPr>
                <w:color w:val="000000"/>
                <w:sz w:val="16"/>
                <w:szCs w:val="16"/>
              </w:rPr>
              <w:t>Spaarndammerdijk 70, 2064 KM Spaarndam</w:t>
            </w:r>
          </w:p>
        </w:tc>
        <w:tc>
          <w:tcPr>
            <w:tcW w:w="1127" w:type="dxa"/>
          </w:tcPr>
          <w:p w14:paraId="2D6D8CBE" w14:textId="00F1A06C" w:rsidR="00F26E67" w:rsidRPr="001B1E8C" w:rsidRDefault="00B03901" w:rsidP="00F26E67">
            <w:pPr>
              <w:jc w:val="center"/>
              <w:rPr>
                <w:sz w:val="16"/>
                <w:szCs w:val="16"/>
              </w:rPr>
            </w:pPr>
            <w:r>
              <w:rPr>
                <w:sz w:val="16"/>
                <w:szCs w:val="16"/>
              </w:rPr>
              <w:t>Standaard</w:t>
            </w:r>
          </w:p>
        </w:tc>
      </w:tr>
      <w:tr w:rsidR="00F26E67" w:rsidRPr="001B1E8C" w14:paraId="297D69CE" w14:textId="77777777" w:rsidTr="001B1E8C">
        <w:tc>
          <w:tcPr>
            <w:tcW w:w="472" w:type="dxa"/>
          </w:tcPr>
          <w:p w14:paraId="0B10EEC6" w14:textId="662E4B33" w:rsidR="00F26E67" w:rsidRPr="001B1E8C" w:rsidRDefault="00F26E67" w:rsidP="00F26E67">
            <w:pPr>
              <w:rPr>
                <w:color w:val="000000"/>
                <w:sz w:val="16"/>
                <w:szCs w:val="16"/>
              </w:rPr>
            </w:pPr>
            <w:r w:rsidRPr="001B1E8C">
              <w:rPr>
                <w:color w:val="000000"/>
                <w:sz w:val="16"/>
                <w:szCs w:val="16"/>
              </w:rPr>
              <w:t>9</w:t>
            </w:r>
          </w:p>
        </w:tc>
        <w:tc>
          <w:tcPr>
            <w:tcW w:w="2642" w:type="dxa"/>
          </w:tcPr>
          <w:p w14:paraId="388B7E06" w14:textId="58568AA0" w:rsidR="00F26E67" w:rsidRPr="001B1E8C" w:rsidRDefault="00F26E67" w:rsidP="00F26E67">
            <w:pPr>
              <w:rPr>
                <w:sz w:val="16"/>
                <w:szCs w:val="16"/>
              </w:rPr>
            </w:pPr>
            <w:r w:rsidRPr="001B1E8C">
              <w:rPr>
                <w:color w:val="000000"/>
                <w:sz w:val="16"/>
                <w:szCs w:val="16"/>
              </w:rPr>
              <w:t>AWZI Leiden Zuidwest</w:t>
            </w:r>
          </w:p>
        </w:tc>
        <w:tc>
          <w:tcPr>
            <w:tcW w:w="4819" w:type="dxa"/>
          </w:tcPr>
          <w:p w14:paraId="5A6E8F9C" w14:textId="5FD5713F" w:rsidR="00F26E67" w:rsidRPr="001B1E8C" w:rsidRDefault="00F26E67" w:rsidP="00F26E67">
            <w:pPr>
              <w:rPr>
                <w:color w:val="000000"/>
                <w:sz w:val="16"/>
                <w:szCs w:val="16"/>
              </w:rPr>
            </w:pPr>
            <w:r w:rsidRPr="001B1E8C">
              <w:rPr>
                <w:color w:val="000000"/>
                <w:sz w:val="16"/>
                <w:szCs w:val="16"/>
              </w:rPr>
              <w:t>Voorschoterweg 16, 2324 AB Leiden</w:t>
            </w:r>
          </w:p>
        </w:tc>
        <w:tc>
          <w:tcPr>
            <w:tcW w:w="1127" w:type="dxa"/>
          </w:tcPr>
          <w:p w14:paraId="5E882EEF" w14:textId="4019E581" w:rsidR="00F26E67" w:rsidRPr="001B1E8C" w:rsidRDefault="00B03901" w:rsidP="00F26E67">
            <w:pPr>
              <w:jc w:val="center"/>
              <w:rPr>
                <w:sz w:val="16"/>
                <w:szCs w:val="16"/>
              </w:rPr>
            </w:pPr>
            <w:r>
              <w:rPr>
                <w:sz w:val="16"/>
                <w:szCs w:val="16"/>
              </w:rPr>
              <w:t>Standaard</w:t>
            </w:r>
          </w:p>
        </w:tc>
      </w:tr>
      <w:tr w:rsidR="00F26E67" w:rsidRPr="001B1E8C" w14:paraId="531437E7" w14:textId="77777777" w:rsidTr="001B1E8C">
        <w:tc>
          <w:tcPr>
            <w:tcW w:w="472" w:type="dxa"/>
          </w:tcPr>
          <w:p w14:paraId="079E514F" w14:textId="5D56BE83" w:rsidR="00F26E67" w:rsidRPr="001B1E8C" w:rsidRDefault="00F26E67" w:rsidP="00F26E67">
            <w:pPr>
              <w:rPr>
                <w:color w:val="000000"/>
                <w:sz w:val="16"/>
                <w:szCs w:val="16"/>
              </w:rPr>
            </w:pPr>
            <w:r w:rsidRPr="001B1E8C">
              <w:rPr>
                <w:color w:val="000000"/>
                <w:sz w:val="16"/>
                <w:szCs w:val="16"/>
              </w:rPr>
              <w:t>10</w:t>
            </w:r>
          </w:p>
        </w:tc>
        <w:tc>
          <w:tcPr>
            <w:tcW w:w="2642" w:type="dxa"/>
          </w:tcPr>
          <w:p w14:paraId="185FD8FD" w14:textId="23A4E2D2" w:rsidR="00F26E67" w:rsidRPr="001B1E8C" w:rsidRDefault="00F26E67" w:rsidP="00F26E67">
            <w:pPr>
              <w:rPr>
                <w:sz w:val="16"/>
                <w:szCs w:val="16"/>
              </w:rPr>
            </w:pPr>
            <w:r w:rsidRPr="001B1E8C">
              <w:rPr>
                <w:color w:val="000000"/>
                <w:sz w:val="16"/>
                <w:szCs w:val="16"/>
              </w:rPr>
              <w:t>AWZI Zwaanshoek</w:t>
            </w:r>
          </w:p>
        </w:tc>
        <w:tc>
          <w:tcPr>
            <w:tcW w:w="4819" w:type="dxa"/>
          </w:tcPr>
          <w:p w14:paraId="3014189C" w14:textId="1A665A80" w:rsidR="001B1E8C" w:rsidRPr="001B1E8C" w:rsidRDefault="00F26E67" w:rsidP="00F26E67">
            <w:pPr>
              <w:rPr>
                <w:color w:val="000000"/>
                <w:sz w:val="16"/>
                <w:szCs w:val="16"/>
              </w:rPr>
            </w:pPr>
            <w:r w:rsidRPr="001B1E8C">
              <w:rPr>
                <w:color w:val="000000"/>
                <w:sz w:val="16"/>
                <w:szCs w:val="16"/>
              </w:rPr>
              <w:t>Spieringweg 1201, 2136 LR Zwaanshoek</w:t>
            </w:r>
          </w:p>
        </w:tc>
        <w:tc>
          <w:tcPr>
            <w:tcW w:w="1127" w:type="dxa"/>
          </w:tcPr>
          <w:p w14:paraId="0E00E314" w14:textId="0A8B08A2" w:rsidR="00F26E67" w:rsidRPr="001B1E8C" w:rsidRDefault="00B03901" w:rsidP="00F26E67">
            <w:pPr>
              <w:jc w:val="center"/>
              <w:rPr>
                <w:sz w:val="16"/>
                <w:szCs w:val="16"/>
              </w:rPr>
            </w:pPr>
            <w:r>
              <w:rPr>
                <w:sz w:val="16"/>
                <w:szCs w:val="16"/>
              </w:rPr>
              <w:t>Standaard</w:t>
            </w:r>
          </w:p>
        </w:tc>
      </w:tr>
      <w:tr w:rsidR="00F26E67" w:rsidRPr="001B1E8C" w14:paraId="2B450B21" w14:textId="77777777" w:rsidTr="001B1E8C">
        <w:tc>
          <w:tcPr>
            <w:tcW w:w="472" w:type="dxa"/>
          </w:tcPr>
          <w:p w14:paraId="6232BAED" w14:textId="5EB53D50" w:rsidR="00F26E67" w:rsidRPr="001B1E8C" w:rsidRDefault="00F26E67" w:rsidP="00F26E67">
            <w:pPr>
              <w:rPr>
                <w:color w:val="000000"/>
                <w:sz w:val="16"/>
                <w:szCs w:val="16"/>
              </w:rPr>
            </w:pPr>
            <w:r w:rsidRPr="001B1E8C">
              <w:rPr>
                <w:color w:val="000000"/>
                <w:sz w:val="16"/>
                <w:szCs w:val="16"/>
              </w:rPr>
              <w:t>11</w:t>
            </w:r>
          </w:p>
        </w:tc>
        <w:tc>
          <w:tcPr>
            <w:tcW w:w="2642" w:type="dxa"/>
          </w:tcPr>
          <w:p w14:paraId="2F23DF9C" w14:textId="5FA1EDF5" w:rsidR="00F26E67" w:rsidRPr="001B1E8C" w:rsidRDefault="00F26E67" w:rsidP="00F26E67">
            <w:pPr>
              <w:rPr>
                <w:sz w:val="16"/>
                <w:szCs w:val="16"/>
              </w:rPr>
            </w:pPr>
            <w:r w:rsidRPr="001B1E8C">
              <w:rPr>
                <w:color w:val="000000"/>
                <w:sz w:val="16"/>
                <w:szCs w:val="16"/>
              </w:rPr>
              <w:t>AWZI Waarderpolder</w:t>
            </w:r>
          </w:p>
        </w:tc>
        <w:tc>
          <w:tcPr>
            <w:tcW w:w="4819" w:type="dxa"/>
          </w:tcPr>
          <w:p w14:paraId="0E462D7B" w14:textId="63AAA775" w:rsidR="001B1E8C" w:rsidRPr="001B1E8C" w:rsidRDefault="00F26E67" w:rsidP="00F26E67">
            <w:pPr>
              <w:rPr>
                <w:color w:val="000000"/>
                <w:sz w:val="16"/>
                <w:szCs w:val="16"/>
              </w:rPr>
            </w:pPr>
            <w:r w:rsidRPr="001B1E8C">
              <w:rPr>
                <w:color w:val="000000"/>
                <w:sz w:val="16"/>
                <w:szCs w:val="16"/>
              </w:rPr>
              <w:t>Albert Hofmanweg 8, 2031 BH Haarlem</w:t>
            </w:r>
          </w:p>
        </w:tc>
        <w:tc>
          <w:tcPr>
            <w:tcW w:w="1127" w:type="dxa"/>
          </w:tcPr>
          <w:p w14:paraId="354B77F0" w14:textId="5B72E2A1" w:rsidR="00F26E67" w:rsidRPr="001B1E8C" w:rsidRDefault="00B03901" w:rsidP="00F26E67">
            <w:pPr>
              <w:jc w:val="center"/>
              <w:rPr>
                <w:sz w:val="16"/>
                <w:szCs w:val="16"/>
              </w:rPr>
            </w:pPr>
            <w:r>
              <w:rPr>
                <w:sz w:val="16"/>
                <w:szCs w:val="16"/>
              </w:rPr>
              <w:t>Standaard</w:t>
            </w:r>
          </w:p>
        </w:tc>
      </w:tr>
      <w:tr w:rsidR="00F26E67" w:rsidRPr="001B1E8C" w14:paraId="674043D6" w14:textId="77777777" w:rsidTr="001B1E8C">
        <w:tc>
          <w:tcPr>
            <w:tcW w:w="472" w:type="dxa"/>
          </w:tcPr>
          <w:p w14:paraId="7DDEAE89" w14:textId="4FDEF7A2" w:rsidR="00F26E67" w:rsidRPr="001B1E8C" w:rsidRDefault="00F26E67" w:rsidP="00F26E67">
            <w:pPr>
              <w:rPr>
                <w:color w:val="000000"/>
                <w:sz w:val="16"/>
                <w:szCs w:val="16"/>
              </w:rPr>
            </w:pPr>
            <w:r w:rsidRPr="001B1E8C">
              <w:rPr>
                <w:color w:val="000000"/>
                <w:sz w:val="16"/>
                <w:szCs w:val="16"/>
              </w:rPr>
              <w:t>12</w:t>
            </w:r>
          </w:p>
        </w:tc>
        <w:tc>
          <w:tcPr>
            <w:tcW w:w="2642" w:type="dxa"/>
          </w:tcPr>
          <w:p w14:paraId="15E9ED16" w14:textId="4F39F7A7" w:rsidR="00F26E67" w:rsidRPr="001B1E8C" w:rsidRDefault="00F26E67" w:rsidP="00F26E67">
            <w:pPr>
              <w:rPr>
                <w:sz w:val="16"/>
                <w:szCs w:val="16"/>
              </w:rPr>
            </w:pPr>
            <w:r w:rsidRPr="001B1E8C">
              <w:rPr>
                <w:color w:val="000000"/>
                <w:sz w:val="16"/>
                <w:szCs w:val="16"/>
              </w:rPr>
              <w:t>AWZI Zwanenburg</w:t>
            </w:r>
          </w:p>
        </w:tc>
        <w:tc>
          <w:tcPr>
            <w:tcW w:w="4819" w:type="dxa"/>
          </w:tcPr>
          <w:p w14:paraId="4A391279" w14:textId="24E70DDF" w:rsidR="00F26E67" w:rsidRPr="001B1E8C" w:rsidRDefault="00F26E67" w:rsidP="00F26E67">
            <w:pPr>
              <w:rPr>
                <w:color w:val="000000"/>
                <w:sz w:val="16"/>
                <w:szCs w:val="16"/>
              </w:rPr>
            </w:pPr>
            <w:r w:rsidRPr="001B1E8C">
              <w:rPr>
                <w:color w:val="000000"/>
                <w:sz w:val="16"/>
                <w:szCs w:val="16"/>
              </w:rPr>
              <w:t>IJweg 320, 1161 GG Zwanenburg</w:t>
            </w:r>
          </w:p>
        </w:tc>
        <w:tc>
          <w:tcPr>
            <w:tcW w:w="1127" w:type="dxa"/>
          </w:tcPr>
          <w:p w14:paraId="0A868F9E" w14:textId="3529B8B7" w:rsidR="00F26E67" w:rsidRPr="001B1E8C" w:rsidRDefault="00B03901" w:rsidP="00F26E67">
            <w:pPr>
              <w:jc w:val="center"/>
              <w:rPr>
                <w:sz w:val="16"/>
                <w:szCs w:val="16"/>
              </w:rPr>
            </w:pPr>
            <w:r>
              <w:rPr>
                <w:sz w:val="16"/>
                <w:szCs w:val="16"/>
              </w:rPr>
              <w:t>Standaard</w:t>
            </w:r>
          </w:p>
        </w:tc>
      </w:tr>
      <w:tr w:rsidR="00F26E67" w:rsidRPr="001B1E8C" w14:paraId="169B80E9" w14:textId="77777777" w:rsidTr="001B1E8C">
        <w:tc>
          <w:tcPr>
            <w:tcW w:w="472" w:type="dxa"/>
          </w:tcPr>
          <w:p w14:paraId="7C46B02B" w14:textId="16D47B35" w:rsidR="00F26E67" w:rsidRPr="001B1E8C" w:rsidRDefault="00F26E67" w:rsidP="00F26E67">
            <w:pPr>
              <w:rPr>
                <w:color w:val="000000"/>
                <w:sz w:val="16"/>
                <w:szCs w:val="16"/>
              </w:rPr>
            </w:pPr>
            <w:r w:rsidRPr="001B1E8C">
              <w:rPr>
                <w:color w:val="000000"/>
                <w:sz w:val="16"/>
                <w:szCs w:val="16"/>
              </w:rPr>
              <w:t>13</w:t>
            </w:r>
          </w:p>
        </w:tc>
        <w:tc>
          <w:tcPr>
            <w:tcW w:w="2642" w:type="dxa"/>
          </w:tcPr>
          <w:p w14:paraId="3D0975D6" w14:textId="62DABB0C" w:rsidR="00F26E67" w:rsidRPr="001B1E8C" w:rsidRDefault="00F26E67" w:rsidP="00F26E67">
            <w:pPr>
              <w:rPr>
                <w:sz w:val="16"/>
                <w:szCs w:val="16"/>
              </w:rPr>
            </w:pPr>
            <w:r w:rsidRPr="001B1E8C">
              <w:rPr>
                <w:color w:val="000000"/>
                <w:sz w:val="16"/>
                <w:szCs w:val="16"/>
              </w:rPr>
              <w:t>AWZI Bodegraven</w:t>
            </w:r>
          </w:p>
        </w:tc>
        <w:tc>
          <w:tcPr>
            <w:tcW w:w="4819" w:type="dxa"/>
          </w:tcPr>
          <w:p w14:paraId="2EFA69CF" w14:textId="4F0BD9BC" w:rsidR="001B1E8C" w:rsidRPr="001B1E8C" w:rsidRDefault="00F26E67" w:rsidP="00F26E67">
            <w:pPr>
              <w:rPr>
                <w:color w:val="000000"/>
                <w:sz w:val="16"/>
                <w:szCs w:val="16"/>
              </w:rPr>
            </w:pPr>
            <w:r w:rsidRPr="001B1E8C">
              <w:rPr>
                <w:color w:val="000000"/>
                <w:sz w:val="16"/>
                <w:szCs w:val="16"/>
              </w:rPr>
              <w:t>J.C. Hoogendoornlaan 2A, 2411 NB Bodegraven</w:t>
            </w:r>
          </w:p>
        </w:tc>
        <w:tc>
          <w:tcPr>
            <w:tcW w:w="1127" w:type="dxa"/>
          </w:tcPr>
          <w:p w14:paraId="57BA0696" w14:textId="4710F1F1" w:rsidR="00F26E67" w:rsidRPr="001B1E8C" w:rsidRDefault="00B03901" w:rsidP="00F26E67">
            <w:pPr>
              <w:jc w:val="center"/>
              <w:rPr>
                <w:sz w:val="16"/>
                <w:szCs w:val="16"/>
              </w:rPr>
            </w:pPr>
            <w:r>
              <w:rPr>
                <w:sz w:val="16"/>
                <w:szCs w:val="16"/>
              </w:rPr>
              <w:t>Standaard</w:t>
            </w:r>
          </w:p>
        </w:tc>
      </w:tr>
      <w:tr w:rsidR="00F26E67" w:rsidRPr="001B1E8C" w14:paraId="7F98953B" w14:textId="77777777" w:rsidTr="001B1E8C">
        <w:tc>
          <w:tcPr>
            <w:tcW w:w="472" w:type="dxa"/>
          </w:tcPr>
          <w:p w14:paraId="687841B4" w14:textId="13DD5083" w:rsidR="00F26E67" w:rsidRPr="001B1E8C" w:rsidRDefault="00F26E67" w:rsidP="00F26E67">
            <w:pPr>
              <w:rPr>
                <w:color w:val="000000"/>
                <w:sz w:val="16"/>
                <w:szCs w:val="16"/>
              </w:rPr>
            </w:pPr>
            <w:r w:rsidRPr="001B1E8C">
              <w:rPr>
                <w:color w:val="000000"/>
                <w:sz w:val="16"/>
                <w:szCs w:val="16"/>
              </w:rPr>
              <w:t>14</w:t>
            </w:r>
          </w:p>
        </w:tc>
        <w:tc>
          <w:tcPr>
            <w:tcW w:w="2642" w:type="dxa"/>
          </w:tcPr>
          <w:p w14:paraId="6D93289B" w14:textId="3EE168A4" w:rsidR="00F26E67" w:rsidRPr="001B1E8C" w:rsidRDefault="00F26E67" w:rsidP="00F26E67">
            <w:pPr>
              <w:rPr>
                <w:sz w:val="16"/>
                <w:szCs w:val="16"/>
              </w:rPr>
            </w:pPr>
            <w:r w:rsidRPr="001B1E8C">
              <w:rPr>
                <w:color w:val="000000"/>
                <w:sz w:val="16"/>
                <w:szCs w:val="16"/>
              </w:rPr>
              <w:t>AWZI Alphen Noord</w:t>
            </w:r>
          </w:p>
        </w:tc>
        <w:tc>
          <w:tcPr>
            <w:tcW w:w="4819" w:type="dxa"/>
          </w:tcPr>
          <w:p w14:paraId="4189AD9B" w14:textId="5DDAC3EF" w:rsidR="00F26E67" w:rsidRPr="001B1E8C" w:rsidRDefault="00F26E67" w:rsidP="00F26E67">
            <w:pPr>
              <w:rPr>
                <w:sz w:val="16"/>
                <w:szCs w:val="16"/>
              </w:rPr>
            </w:pPr>
            <w:r w:rsidRPr="001B1E8C">
              <w:rPr>
                <w:color w:val="000000"/>
                <w:sz w:val="16"/>
                <w:szCs w:val="16"/>
              </w:rPr>
              <w:t>President Kennedylaan 10, 2406 LJ Alphen aan den Rijn</w:t>
            </w:r>
          </w:p>
        </w:tc>
        <w:tc>
          <w:tcPr>
            <w:tcW w:w="1127" w:type="dxa"/>
          </w:tcPr>
          <w:p w14:paraId="59D5F158" w14:textId="5E597B88" w:rsidR="00F26E67" w:rsidRPr="001B1E8C" w:rsidRDefault="00B03901" w:rsidP="00F26E67">
            <w:pPr>
              <w:jc w:val="center"/>
              <w:rPr>
                <w:sz w:val="16"/>
                <w:szCs w:val="16"/>
              </w:rPr>
            </w:pPr>
            <w:r>
              <w:rPr>
                <w:sz w:val="16"/>
                <w:szCs w:val="16"/>
              </w:rPr>
              <w:t>Standaard</w:t>
            </w:r>
          </w:p>
        </w:tc>
      </w:tr>
      <w:tr w:rsidR="00F26E67" w:rsidRPr="001B1E8C" w14:paraId="26FC4803" w14:textId="77777777" w:rsidTr="001B1E8C">
        <w:tc>
          <w:tcPr>
            <w:tcW w:w="472" w:type="dxa"/>
          </w:tcPr>
          <w:p w14:paraId="329752F5" w14:textId="70DDFC39" w:rsidR="00F26E67" w:rsidRPr="001B1E8C" w:rsidRDefault="00F26E67" w:rsidP="00F26E67">
            <w:pPr>
              <w:rPr>
                <w:color w:val="000000"/>
                <w:sz w:val="16"/>
                <w:szCs w:val="16"/>
              </w:rPr>
            </w:pPr>
            <w:r w:rsidRPr="001B1E8C">
              <w:rPr>
                <w:color w:val="000000"/>
                <w:sz w:val="16"/>
                <w:szCs w:val="16"/>
              </w:rPr>
              <w:t>15</w:t>
            </w:r>
          </w:p>
        </w:tc>
        <w:tc>
          <w:tcPr>
            <w:tcW w:w="2642" w:type="dxa"/>
          </w:tcPr>
          <w:p w14:paraId="5C0E798C" w14:textId="687D8655" w:rsidR="00F26E67" w:rsidRPr="001B1E8C" w:rsidRDefault="00F26E67" w:rsidP="00F26E67">
            <w:pPr>
              <w:rPr>
                <w:sz w:val="16"/>
                <w:szCs w:val="16"/>
              </w:rPr>
            </w:pPr>
            <w:r w:rsidRPr="001B1E8C">
              <w:rPr>
                <w:color w:val="000000"/>
                <w:sz w:val="16"/>
                <w:szCs w:val="16"/>
              </w:rPr>
              <w:t>AWZI Nieuwveen</w:t>
            </w:r>
          </w:p>
        </w:tc>
        <w:tc>
          <w:tcPr>
            <w:tcW w:w="4819" w:type="dxa"/>
          </w:tcPr>
          <w:p w14:paraId="3259E772" w14:textId="14ACE435" w:rsidR="00F26E67" w:rsidRPr="001B1E8C" w:rsidRDefault="00F26E67" w:rsidP="00F26E67">
            <w:pPr>
              <w:rPr>
                <w:color w:val="000000"/>
                <w:sz w:val="16"/>
                <w:szCs w:val="16"/>
              </w:rPr>
            </w:pPr>
            <w:r w:rsidRPr="001B1E8C">
              <w:rPr>
                <w:color w:val="000000"/>
                <w:sz w:val="16"/>
                <w:szCs w:val="16"/>
              </w:rPr>
              <w:t>Schoterweg 3, 2441 LB Nieuwveen</w:t>
            </w:r>
          </w:p>
        </w:tc>
        <w:tc>
          <w:tcPr>
            <w:tcW w:w="1127" w:type="dxa"/>
          </w:tcPr>
          <w:p w14:paraId="3E10D65B" w14:textId="51879BB1" w:rsidR="00F26E67" w:rsidRPr="001B1E8C" w:rsidRDefault="00B03901" w:rsidP="00F26E67">
            <w:pPr>
              <w:jc w:val="center"/>
              <w:rPr>
                <w:sz w:val="16"/>
                <w:szCs w:val="16"/>
              </w:rPr>
            </w:pPr>
            <w:r>
              <w:rPr>
                <w:sz w:val="16"/>
                <w:szCs w:val="16"/>
              </w:rPr>
              <w:t>Standaard</w:t>
            </w:r>
          </w:p>
        </w:tc>
      </w:tr>
      <w:tr w:rsidR="00F26E67" w:rsidRPr="001B1E8C" w14:paraId="5BE2A1D3" w14:textId="77777777" w:rsidTr="001B1E8C">
        <w:tc>
          <w:tcPr>
            <w:tcW w:w="472" w:type="dxa"/>
          </w:tcPr>
          <w:p w14:paraId="71DFF091" w14:textId="27129A35" w:rsidR="00F26E67" w:rsidRPr="001B1E8C" w:rsidRDefault="00F26E67" w:rsidP="00F26E67">
            <w:pPr>
              <w:rPr>
                <w:color w:val="000000"/>
                <w:sz w:val="16"/>
                <w:szCs w:val="16"/>
              </w:rPr>
            </w:pPr>
            <w:r w:rsidRPr="001B1E8C">
              <w:rPr>
                <w:color w:val="000000"/>
                <w:sz w:val="16"/>
                <w:szCs w:val="16"/>
              </w:rPr>
              <w:t>16</w:t>
            </w:r>
          </w:p>
        </w:tc>
        <w:tc>
          <w:tcPr>
            <w:tcW w:w="2642" w:type="dxa"/>
          </w:tcPr>
          <w:p w14:paraId="5C7DA21D" w14:textId="72563FF1" w:rsidR="00F26E67" w:rsidRPr="001B1E8C" w:rsidRDefault="00F26E67" w:rsidP="00F26E67">
            <w:pPr>
              <w:rPr>
                <w:sz w:val="16"/>
                <w:szCs w:val="16"/>
              </w:rPr>
            </w:pPr>
            <w:r w:rsidRPr="001B1E8C">
              <w:rPr>
                <w:color w:val="000000"/>
                <w:sz w:val="16"/>
                <w:szCs w:val="16"/>
              </w:rPr>
              <w:t>AWZI Alphen Kerk en Zanen</w:t>
            </w:r>
          </w:p>
        </w:tc>
        <w:tc>
          <w:tcPr>
            <w:tcW w:w="4819" w:type="dxa"/>
          </w:tcPr>
          <w:p w14:paraId="5AC12972" w14:textId="47BB6FBD" w:rsidR="001B1E8C" w:rsidRPr="001B1E8C" w:rsidRDefault="00F26E67" w:rsidP="00F26E67">
            <w:pPr>
              <w:rPr>
                <w:color w:val="000000"/>
                <w:sz w:val="16"/>
                <w:szCs w:val="16"/>
              </w:rPr>
            </w:pPr>
            <w:r w:rsidRPr="001B1E8C">
              <w:rPr>
                <w:color w:val="000000"/>
                <w:sz w:val="16"/>
                <w:szCs w:val="16"/>
              </w:rPr>
              <w:t>Leidse Schouw 4, 2408 AE Alphen aan den Rijn</w:t>
            </w:r>
          </w:p>
        </w:tc>
        <w:tc>
          <w:tcPr>
            <w:tcW w:w="1127" w:type="dxa"/>
          </w:tcPr>
          <w:p w14:paraId="3F5FDE5E" w14:textId="16C706E8" w:rsidR="00F26E67" w:rsidRPr="001B1E8C" w:rsidRDefault="00B03901" w:rsidP="00F26E67">
            <w:pPr>
              <w:jc w:val="center"/>
              <w:rPr>
                <w:sz w:val="16"/>
                <w:szCs w:val="16"/>
              </w:rPr>
            </w:pPr>
            <w:r>
              <w:rPr>
                <w:sz w:val="16"/>
                <w:szCs w:val="16"/>
              </w:rPr>
              <w:t>Standaard</w:t>
            </w:r>
          </w:p>
        </w:tc>
      </w:tr>
      <w:tr w:rsidR="00F26E67" w:rsidRPr="001B1E8C" w14:paraId="3AB92B5D" w14:textId="77777777" w:rsidTr="001B1E8C">
        <w:tc>
          <w:tcPr>
            <w:tcW w:w="472" w:type="dxa"/>
          </w:tcPr>
          <w:p w14:paraId="68DC28F8" w14:textId="54BA0E29" w:rsidR="00F26E67" w:rsidRPr="001B1E8C" w:rsidRDefault="00F26E67" w:rsidP="00F26E67">
            <w:pPr>
              <w:rPr>
                <w:color w:val="000000"/>
                <w:sz w:val="16"/>
                <w:szCs w:val="16"/>
              </w:rPr>
            </w:pPr>
            <w:r w:rsidRPr="001B1E8C">
              <w:rPr>
                <w:color w:val="000000"/>
                <w:sz w:val="16"/>
                <w:szCs w:val="16"/>
              </w:rPr>
              <w:t>17</w:t>
            </w:r>
          </w:p>
        </w:tc>
        <w:tc>
          <w:tcPr>
            <w:tcW w:w="2642" w:type="dxa"/>
          </w:tcPr>
          <w:p w14:paraId="5CBB0102" w14:textId="371CD9CC" w:rsidR="00F26E67" w:rsidRPr="001B1E8C" w:rsidRDefault="00F26E67" w:rsidP="00F26E67">
            <w:pPr>
              <w:rPr>
                <w:sz w:val="16"/>
                <w:szCs w:val="16"/>
              </w:rPr>
            </w:pPr>
            <w:r w:rsidRPr="001B1E8C">
              <w:rPr>
                <w:color w:val="000000"/>
                <w:sz w:val="16"/>
                <w:szCs w:val="16"/>
              </w:rPr>
              <w:t>AWZI Gouda</w:t>
            </w:r>
          </w:p>
        </w:tc>
        <w:tc>
          <w:tcPr>
            <w:tcW w:w="4819" w:type="dxa"/>
          </w:tcPr>
          <w:p w14:paraId="0D22873E" w14:textId="7CBA7F1F" w:rsidR="00F26E67" w:rsidRPr="001B1E8C" w:rsidRDefault="00F26E67" w:rsidP="00F26E67">
            <w:pPr>
              <w:rPr>
                <w:color w:val="000000"/>
                <w:sz w:val="16"/>
                <w:szCs w:val="16"/>
              </w:rPr>
            </w:pPr>
            <w:r w:rsidRPr="001B1E8C">
              <w:rPr>
                <w:color w:val="000000"/>
                <w:sz w:val="16"/>
                <w:szCs w:val="16"/>
              </w:rPr>
              <w:t>Gouderaksedijk 123, 2808 ND Gouda</w:t>
            </w:r>
          </w:p>
        </w:tc>
        <w:tc>
          <w:tcPr>
            <w:tcW w:w="1127" w:type="dxa"/>
          </w:tcPr>
          <w:p w14:paraId="00AAFD04" w14:textId="565BABC3" w:rsidR="00F26E67" w:rsidRPr="001B1E8C" w:rsidRDefault="00B03901" w:rsidP="00F26E67">
            <w:pPr>
              <w:jc w:val="center"/>
              <w:rPr>
                <w:sz w:val="16"/>
                <w:szCs w:val="16"/>
              </w:rPr>
            </w:pPr>
            <w:r>
              <w:rPr>
                <w:sz w:val="16"/>
                <w:szCs w:val="16"/>
              </w:rPr>
              <w:t>Standaard</w:t>
            </w:r>
          </w:p>
        </w:tc>
      </w:tr>
      <w:tr w:rsidR="00F26E67" w:rsidRPr="001B1E8C" w14:paraId="7E4CB34A" w14:textId="77777777" w:rsidTr="001B1E8C">
        <w:tc>
          <w:tcPr>
            <w:tcW w:w="472" w:type="dxa"/>
          </w:tcPr>
          <w:p w14:paraId="22FF95A8" w14:textId="1878D319" w:rsidR="00F26E67" w:rsidRPr="001B1E8C" w:rsidRDefault="00F26E67" w:rsidP="00F26E67">
            <w:pPr>
              <w:rPr>
                <w:color w:val="000000"/>
                <w:sz w:val="16"/>
                <w:szCs w:val="16"/>
              </w:rPr>
            </w:pPr>
            <w:r w:rsidRPr="001B1E8C">
              <w:rPr>
                <w:color w:val="000000"/>
                <w:sz w:val="16"/>
                <w:szCs w:val="16"/>
              </w:rPr>
              <w:t>18</w:t>
            </w:r>
          </w:p>
        </w:tc>
        <w:tc>
          <w:tcPr>
            <w:tcW w:w="2642" w:type="dxa"/>
          </w:tcPr>
          <w:p w14:paraId="5E76BE17" w14:textId="611CA555" w:rsidR="00F26E67" w:rsidRPr="001B1E8C" w:rsidRDefault="00F26E67" w:rsidP="00F26E67">
            <w:pPr>
              <w:rPr>
                <w:sz w:val="16"/>
                <w:szCs w:val="16"/>
              </w:rPr>
            </w:pPr>
            <w:r w:rsidRPr="001B1E8C">
              <w:rPr>
                <w:color w:val="000000"/>
                <w:sz w:val="16"/>
                <w:szCs w:val="16"/>
              </w:rPr>
              <w:t>AWZI Haarlem Schalkwijk</w:t>
            </w:r>
          </w:p>
        </w:tc>
        <w:tc>
          <w:tcPr>
            <w:tcW w:w="4819" w:type="dxa"/>
          </w:tcPr>
          <w:p w14:paraId="0C675DBD" w14:textId="19ABC3D2" w:rsidR="00F26E67" w:rsidRPr="001B1E8C" w:rsidRDefault="00F26E67" w:rsidP="00F26E67">
            <w:pPr>
              <w:rPr>
                <w:color w:val="000000"/>
                <w:sz w:val="16"/>
                <w:szCs w:val="16"/>
              </w:rPr>
            </w:pPr>
            <w:r w:rsidRPr="001B1E8C">
              <w:rPr>
                <w:color w:val="000000"/>
                <w:sz w:val="16"/>
                <w:szCs w:val="16"/>
              </w:rPr>
              <w:t>Boerhaavelaan 57, 2035 RB Haarlem</w:t>
            </w:r>
          </w:p>
        </w:tc>
        <w:tc>
          <w:tcPr>
            <w:tcW w:w="1127" w:type="dxa"/>
          </w:tcPr>
          <w:p w14:paraId="7483C5EB" w14:textId="4BE00904" w:rsidR="00F26E67" w:rsidRPr="001B1E8C" w:rsidRDefault="00B03901" w:rsidP="00F26E67">
            <w:pPr>
              <w:jc w:val="center"/>
              <w:rPr>
                <w:sz w:val="16"/>
                <w:szCs w:val="16"/>
              </w:rPr>
            </w:pPr>
            <w:r>
              <w:rPr>
                <w:sz w:val="16"/>
                <w:szCs w:val="16"/>
              </w:rPr>
              <w:t>Standaard</w:t>
            </w:r>
          </w:p>
        </w:tc>
      </w:tr>
      <w:tr w:rsidR="00F26E67" w:rsidRPr="001B1E8C" w14:paraId="2A2DA866" w14:textId="77777777" w:rsidTr="001B1E8C">
        <w:tc>
          <w:tcPr>
            <w:tcW w:w="472" w:type="dxa"/>
          </w:tcPr>
          <w:p w14:paraId="7119E401" w14:textId="3C529618" w:rsidR="00F26E67" w:rsidRPr="001B1E8C" w:rsidRDefault="00F26E67" w:rsidP="00F26E67">
            <w:pPr>
              <w:rPr>
                <w:color w:val="000000"/>
                <w:sz w:val="16"/>
                <w:szCs w:val="16"/>
              </w:rPr>
            </w:pPr>
            <w:r w:rsidRPr="001B1E8C">
              <w:rPr>
                <w:color w:val="000000"/>
                <w:sz w:val="16"/>
                <w:szCs w:val="16"/>
              </w:rPr>
              <w:t>19</w:t>
            </w:r>
          </w:p>
        </w:tc>
        <w:tc>
          <w:tcPr>
            <w:tcW w:w="2642" w:type="dxa"/>
          </w:tcPr>
          <w:p w14:paraId="7CC7CAA4" w14:textId="421D1776" w:rsidR="00F26E67" w:rsidRPr="001B1E8C" w:rsidRDefault="00F26E67" w:rsidP="00F26E67">
            <w:pPr>
              <w:rPr>
                <w:sz w:val="16"/>
                <w:szCs w:val="16"/>
              </w:rPr>
            </w:pPr>
            <w:r w:rsidRPr="001B1E8C">
              <w:rPr>
                <w:color w:val="000000"/>
                <w:sz w:val="16"/>
                <w:szCs w:val="16"/>
              </w:rPr>
              <w:t>AWZI Heemstede</w:t>
            </w:r>
          </w:p>
        </w:tc>
        <w:tc>
          <w:tcPr>
            <w:tcW w:w="4819" w:type="dxa"/>
          </w:tcPr>
          <w:p w14:paraId="17B5EF31" w14:textId="6D8416FE" w:rsidR="00F26E67" w:rsidRPr="001B1E8C" w:rsidRDefault="00F26E67" w:rsidP="00F26E67">
            <w:pPr>
              <w:rPr>
                <w:color w:val="000000"/>
                <w:sz w:val="16"/>
                <w:szCs w:val="16"/>
              </w:rPr>
            </w:pPr>
            <w:r w:rsidRPr="001B1E8C">
              <w:rPr>
                <w:color w:val="000000"/>
                <w:sz w:val="16"/>
                <w:szCs w:val="16"/>
              </w:rPr>
              <w:t>Cruquiusweg 45, 2102 LS Heemstede</w:t>
            </w:r>
          </w:p>
        </w:tc>
        <w:tc>
          <w:tcPr>
            <w:tcW w:w="1127" w:type="dxa"/>
          </w:tcPr>
          <w:p w14:paraId="39A5D6C9" w14:textId="1ED82413" w:rsidR="00F26E67" w:rsidRPr="001B1E8C" w:rsidRDefault="00B03901" w:rsidP="00F26E67">
            <w:pPr>
              <w:jc w:val="center"/>
              <w:rPr>
                <w:sz w:val="16"/>
                <w:szCs w:val="16"/>
              </w:rPr>
            </w:pPr>
            <w:r>
              <w:rPr>
                <w:sz w:val="16"/>
                <w:szCs w:val="16"/>
              </w:rPr>
              <w:t>Standaard</w:t>
            </w:r>
          </w:p>
        </w:tc>
      </w:tr>
      <w:tr w:rsidR="00F26E67" w:rsidRPr="001B1E8C" w14:paraId="35114DF6" w14:textId="77777777" w:rsidTr="001B1E8C">
        <w:tc>
          <w:tcPr>
            <w:tcW w:w="472" w:type="dxa"/>
          </w:tcPr>
          <w:p w14:paraId="66699EB3" w14:textId="1D841351" w:rsidR="00F26E67" w:rsidRPr="001B1E8C" w:rsidRDefault="00F26E67" w:rsidP="00F26E67">
            <w:pPr>
              <w:rPr>
                <w:color w:val="000000"/>
                <w:sz w:val="16"/>
                <w:szCs w:val="16"/>
              </w:rPr>
            </w:pPr>
            <w:r w:rsidRPr="001B1E8C">
              <w:rPr>
                <w:color w:val="000000"/>
                <w:sz w:val="16"/>
                <w:szCs w:val="16"/>
              </w:rPr>
              <w:t>20</w:t>
            </w:r>
          </w:p>
        </w:tc>
        <w:tc>
          <w:tcPr>
            <w:tcW w:w="2642" w:type="dxa"/>
          </w:tcPr>
          <w:p w14:paraId="366ADDB7" w14:textId="094CE7EA" w:rsidR="00F26E67" w:rsidRPr="001B1E8C" w:rsidRDefault="00F26E67" w:rsidP="00F26E67">
            <w:pPr>
              <w:rPr>
                <w:sz w:val="16"/>
                <w:szCs w:val="16"/>
              </w:rPr>
            </w:pPr>
            <w:r w:rsidRPr="001B1E8C">
              <w:rPr>
                <w:color w:val="000000"/>
                <w:sz w:val="16"/>
                <w:szCs w:val="16"/>
              </w:rPr>
              <w:t>AWZI Velzen</w:t>
            </w:r>
          </w:p>
        </w:tc>
        <w:tc>
          <w:tcPr>
            <w:tcW w:w="4819" w:type="dxa"/>
          </w:tcPr>
          <w:p w14:paraId="3CC890E5" w14:textId="4046A897" w:rsidR="00F26E67" w:rsidRPr="001B1E8C" w:rsidRDefault="00F26E67" w:rsidP="00F26E67">
            <w:pPr>
              <w:rPr>
                <w:sz w:val="16"/>
                <w:szCs w:val="16"/>
              </w:rPr>
            </w:pPr>
            <w:r w:rsidRPr="001B1E8C">
              <w:rPr>
                <w:color w:val="000000"/>
                <w:sz w:val="16"/>
                <w:szCs w:val="16"/>
              </w:rPr>
              <w:t>Amsterdamseweg 11, 1981 LE Velsen-Zuid</w:t>
            </w:r>
          </w:p>
        </w:tc>
        <w:tc>
          <w:tcPr>
            <w:tcW w:w="1127" w:type="dxa"/>
          </w:tcPr>
          <w:p w14:paraId="756B6BBE" w14:textId="68695186" w:rsidR="00F26E67" w:rsidRPr="001B1E8C" w:rsidRDefault="00B03901" w:rsidP="00F26E67">
            <w:pPr>
              <w:jc w:val="center"/>
              <w:rPr>
                <w:sz w:val="16"/>
                <w:szCs w:val="16"/>
              </w:rPr>
            </w:pPr>
            <w:r>
              <w:rPr>
                <w:sz w:val="16"/>
                <w:szCs w:val="16"/>
              </w:rPr>
              <w:t>Standaard</w:t>
            </w:r>
          </w:p>
        </w:tc>
      </w:tr>
      <w:tr w:rsidR="00F26E67" w:rsidRPr="001B1E8C" w14:paraId="751EA0C4" w14:textId="77777777" w:rsidTr="001B1E8C">
        <w:tc>
          <w:tcPr>
            <w:tcW w:w="472" w:type="dxa"/>
          </w:tcPr>
          <w:p w14:paraId="214539BA" w14:textId="025C2E6F" w:rsidR="00F26E67" w:rsidRPr="001B1E8C" w:rsidRDefault="00F26E67" w:rsidP="00F26E67">
            <w:pPr>
              <w:rPr>
                <w:color w:val="000000"/>
                <w:sz w:val="16"/>
                <w:szCs w:val="16"/>
              </w:rPr>
            </w:pPr>
            <w:r w:rsidRPr="001B1E8C">
              <w:rPr>
                <w:color w:val="000000"/>
                <w:sz w:val="16"/>
                <w:szCs w:val="16"/>
              </w:rPr>
              <w:t>21</w:t>
            </w:r>
          </w:p>
        </w:tc>
        <w:tc>
          <w:tcPr>
            <w:tcW w:w="2642" w:type="dxa"/>
          </w:tcPr>
          <w:p w14:paraId="018966BC" w14:textId="7CFA16AF" w:rsidR="00F26E67" w:rsidRPr="001B1E8C" w:rsidRDefault="00F26E67" w:rsidP="00F26E67">
            <w:pPr>
              <w:rPr>
                <w:sz w:val="16"/>
                <w:szCs w:val="16"/>
              </w:rPr>
            </w:pPr>
            <w:r w:rsidRPr="001B1E8C">
              <w:rPr>
                <w:color w:val="000000"/>
                <w:sz w:val="16"/>
                <w:szCs w:val="16"/>
              </w:rPr>
              <w:t>AWZI Nieuwe Wetering</w:t>
            </w:r>
          </w:p>
        </w:tc>
        <w:tc>
          <w:tcPr>
            <w:tcW w:w="4819" w:type="dxa"/>
          </w:tcPr>
          <w:p w14:paraId="0F36E17D" w14:textId="7F7307F4" w:rsidR="001B1E8C" w:rsidRPr="001B1E8C" w:rsidRDefault="00F26E67" w:rsidP="00F26E67">
            <w:pPr>
              <w:rPr>
                <w:color w:val="000000"/>
                <w:sz w:val="16"/>
                <w:szCs w:val="16"/>
              </w:rPr>
            </w:pPr>
            <w:r w:rsidRPr="001B1E8C">
              <w:rPr>
                <w:color w:val="000000"/>
                <w:sz w:val="16"/>
                <w:szCs w:val="16"/>
              </w:rPr>
              <w:t>Bovenweg 12, 2376 BE Nieuwe Wetering</w:t>
            </w:r>
          </w:p>
        </w:tc>
        <w:tc>
          <w:tcPr>
            <w:tcW w:w="1127" w:type="dxa"/>
          </w:tcPr>
          <w:p w14:paraId="47752BD0" w14:textId="076F6662" w:rsidR="00F26E67" w:rsidRPr="001B1E8C" w:rsidRDefault="00B03901" w:rsidP="00F26E67">
            <w:pPr>
              <w:jc w:val="center"/>
              <w:rPr>
                <w:sz w:val="16"/>
                <w:szCs w:val="16"/>
              </w:rPr>
            </w:pPr>
            <w:r>
              <w:rPr>
                <w:sz w:val="16"/>
                <w:szCs w:val="16"/>
              </w:rPr>
              <w:t>Standaard</w:t>
            </w:r>
          </w:p>
        </w:tc>
      </w:tr>
      <w:tr w:rsidR="00F26E67" w:rsidRPr="001B1E8C" w14:paraId="7049ABC3" w14:textId="77777777" w:rsidTr="001B1E8C">
        <w:tc>
          <w:tcPr>
            <w:tcW w:w="472" w:type="dxa"/>
          </w:tcPr>
          <w:p w14:paraId="42FDE426" w14:textId="09998B38" w:rsidR="00F26E67" w:rsidRPr="001B1E8C" w:rsidRDefault="00F26E67" w:rsidP="00F26E67">
            <w:pPr>
              <w:rPr>
                <w:color w:val="000000"/>
                <w:sz w:val="16"/>
                <w:szCs w:val="16"/>
              </w:rPr>
            </w:pPr>
            <w:r w:rsidRPr="001B1E8C">
              <w:rPr>
                <w:color w:val="000000"/>
                <w:sz w:val="16"/>
                <w:szCs w:val="16"/>
              </w:rPr>
              <w:t>22</w:t>
            </w:r>
          </w:p>
        </w:tc>
        <w:tc>
          <w:tcPr>
            <w:tcW w:w="2642" w:type="dxa"/>
          </w:tcPr>
          <w:p w14:paraId="2B877EDE" w14:textId="77C45BAD" w:rsidR="00F26E67" w:rsidRPr="001B1E8C" w:rsidRDefault="00F26E67" w:rsidP="00F26E67">
            <w:pPr>
              <w:rPr>
                <w:sz w:val="16"/>
                <w:szCs w:val="16"/>
              </w:rPr>
            </w:pPr>
            <w:r w:rsidRPr="001B1E8C">
              <w:rPr>
                <w:color w:val="000000"/>
                <w:sz w:val="16"/>
                <w:szCs w:val="16"/>
              </w:rPr>
              <w:t>AWZI Noordwijk</w:t>
            </w:r>
          </w:p>
        </w:tc>
        <w:tc>
          <w:tcPr>
            <w:tcW w:w="4819" w:type="dxa"/>
          </w:tcPr>
          <w:p w14:paraId="081AD9B4" w14:textId="7B051B3D" w:rsidR="00F26E67" w:rsidRPr="001B1E8C" w:rsidRDefault="00F26E67" w:rsidP="00F26E67">
            <w:pPr>
              <w:rPr>
                <w:color w:val="000000"/>
                <w:sz w:val="16"/>
                <w:szCs w:val="16"/>
              </w:rPr>
            </w:pPr>
            <w:r w:rsidRPr="001B1E8C">
              <w:rPr>
                <w:color w:val="000000"/>
                <w:sz w:val="16"/>
                <w:szCs w:val="16"/>
              </w:rPr>
              <w:t>Achterweg 11, 2201 AH Noordwijk</w:t>
            </w:r>
          </w:p>
        </w:tc>
        <w:tc>
          <w:tcPr>
            <w:tcW w:w="1127" w:type="dxa"/>
          </w:tcPr>
          <w:p w14:paraId="091E73B5" w14:textId="34F54CDE" w:rsidR="00F26E67" w:rsidRPr="001B1E8C" w:rsidRDefault="00B03901" w:rsidP="00F26E67">
            <w:pPr>
              <w:jc w:val="center"/>
              <w:rPr>
                <w:sz w:val="16"/>
                <w:szCs w:val="16"/>
              </w:rPr>
            </w:pPr>
            <w:r>
              <w:rPr>
                <w:sz w:val="16"/>
                <w:szCs w:val="16"/>
              </w:rPr>
              <w:t>Standaard</w:t>
            </w:r>
          </w:p>
        </w:tc>
      </w:tr>
      <w:tr w:rsidR="00B03901" w:rsidRPr="001B1E8C" w14:paraId="5ABC09C5" w14:textId="77777777" w:rsidTr="001B1E8C">
        <w:tc>
          <w:tcPr>
            <w:tcW w:w="472" w:type="dxa"/>
          </w:tcPr>
          <w:p w14:paraId="574A18F5" w14:textId="0D146C4C" w:rsidR="00B03901" w:rsidRPr="001B1E8C" w:rsidRDefault="00B03901" w:rsidP="00B03901">
            <w:pPr>
              <w:rPr>
                <w:sz w:val="16"/>
                <w:szCs w:val="16"/>
              </w:rPr>
            </w:pPr>
            <w:r>
              <w:rPr>
                <w:sz w:val="16"/>
                <w:szCs w:val="16"/>
              </w:rPr>
              <w:t>23</w:t>
            </w:r>
          </w:p>
        </w:tc>
        <w:tc>
          <w:tcPr>
            <w:tcW w:w="2642" w:type="dxa"/>
          </w:tcPr>
          <w:p w14:paraId="5EE77F32" w14:textId="7CECEF30" w:rsidR="00B03901" w:rsidRPr="00B03901" w:rsidRDefault="00B03901" w:rsidP="00B03901">
            <w:pPr>
              <w:rPr>
                <w:color w:val="000000"/>
                <w:sz w:val="16"/>
                <w:szCs w:val="16"/>
              </w:rPr>
            </w:pPr>
            <w:r w:rsidRPr="00B03901">
              <w:rPr>
                <w:color w:val="000000"/>
                <w:sz w:val="16"/>
                <w:szCs w:val="16"/>
              </w:rPr>
              <w:t>AWZI Katwijk</w:t>
            </w:r>
          </w:p>
        </w:tc>
        <w:tc>
          <w:tcPr>
            <w:tcW w:w="4819" w:type="dxa"/>
          </w:tcPr>
          <w:p w14:paraId="72079BD2" w14:textId="28A10C6F" w:rsidR="00B03901" w:rsidRPr="00B03901" w:rsidRDefault="00B03901" w:rsidP="00B03901">
            <w:pPr>
              <w:rPr>
                <w:color w:val="000000"/>
                <w:sz w:val="16"/>
                <w:szCs w:val="16"/>
              </w:rPr>
            </w:pPr>
            <w:r w:rsidRPr="00B03901">
              <w:rPr>
                <w:color w:val="000000"/>
                <w:sz w:val="16"/>
                <w:szCs w:val="16"/>
              </w:rPr>
              <w:t>Lageweg 47, 2222 AG Katwijk aan Zee</w:t>
            </w:r>
          </w:p>
        </w:tc>
        <w:tc>
          <w:tcPr>
            <w:tcW w:w="1127" w:type="dxa"/>
          </w:tcPr>
          <w:p w14:paraId="28F1AE64" w14:textId="33EF6BC2" w:rsidR="00B03901" w:rsidRPr="001B1E8C" w:rsidRDefault="00B03901" w:rsidP="00B03901">
            <w:pPr>
              <w:jc w:val="center"/>
              <w:rPr>
                <w:sz w:val="16"/>
                <w:szCs w:val="16"/>
              </w:rPr>
            </w:pPr>
            <w:r>
              <w:rPr>
                <w:sz w:val="16"/>
                <w:szCs w:val="16"/>
              </w:rPr>
              <w:t>Standaard</w:t>
            </w:r>
          </w:p>
        </w:tc>
      </w:tr>
      <w:tr w:rsidR="00B03901" w:rsidRPr="001B1E8C" w14:paraId="0D895A04" w14:textId="77777777" w:rsidTr="001B1E8C">
        <w:tc>
          <w:tcPr>
            <w:tcW w:w="472" w:type="dxa"/>
          </w:tcPr>
          <w:p w14:paraId="7FCBF199" w14:textId="73F0C54D" w:rsidR="00B03901" w:rsidRPr="001B1E8C" w:rsidRDefault="00B03901" w:rsidP="00B03901">
            <w:pPr>
              <w:rPr>
                <w:sz w:val="16"/>
                <w:szCs w:val="16"/>
              </w:rPr>
            </w:pPr>
            <w:r>
              <w:rPr>
                <w:sz w:val="16"/>
                <w:szCs w:val="16"/>
              </w:rPr>
              <w:t>24</w:t>
            </w:r>
          </w:p>
        </w:tc>
        <w:tc>
          <w:tcPr>
            <w:tcW w:w="2642" w:type="dxa"/>
          </w:tcPr>
          <w:p w14:paraId="22307609" w14:textId="13A82A24" w:rsidR="00B03901" w:rsidRPr="00B03901" w:rsidRDefault="00B03901" w:rsidP="00B03901">
            <w:pPr>
              <w:rPr>
                <w:color w:val="000000"/>
                <w:sz w:val="16"/>
                <w:szCs w:val="16"/>
              </w:rPr>
            </w:pPr>
            <w:r w:rsidRPr="00B03901">
              <w:rPr>
                <w:color w:val="000000"/>
                <w:sz w:val="16"/>
                <w:szCs w:val="16"/>
              </w:rPr>
              <w:t>AWZI Leiden Noord</w:t>
            </w:r>
          </w:p>
        </w:tc>
        <w:tc>
          <w:tcPr>
            <w:tcW w:w="4819" w:type="dxa"/>
          </w:tcPr>
          <w:p w14:paraId="382CED5E" w14:textId="356571C8" w:rsidR="00B03901" w:rsidRPr="00B03901" w:rsidRDefault="00B03901" w:rsidP="00B03901">
            <w:pPr>
              <w:rPr>
                <w:color w:val="000000"/>
                <w:sz w:val="16"/>
                <w:szCs w:val="16"/>
              </w:rPr>
            </w:pPr>
            <w:r w:rsidRPr="00B03901">
              <w:rPr>
                <w:color w:val="000000"/>
                <w:sz w:val="16"/>
                <w:szCs w:val="16"/>
              </w:rPr>
              <w:t>Flevoweg 10A, 2318 BZ Leiden</w:t>
            </w:r>
          </w:p>
        </w:tc>
        <w:tc>
          <w:tcPr>
            <w:tcW w:w="1127" w:type="dxa"/>
          </w:tcPr>
          <w:p w14:paraId="2E9B0E89" w14:textId="0D8CD42D" w:rsidR="00B03901" w:rsidRPr="001B1E8C" w:rsidRDefault="00B03901" w:rsidP="00B03901">
            <w:pPr>
              <w:jc w:val="center"/>
              <w:rPr>
                <w:sz w:val="16"/>
                <w:szCs w:val="16"/>
              </w:rPr>
            </w:pPr>
            <w:r>
              <w:rPr>
                <w:sz w:val="16"/>
                <w:szCs w:val="16"/>
              </w:rPr>
              <w:t>Standaard</w:t>
            </w:r>
          </w:p>
        </w:tc>
      </w:tr>
      <w:tr w:rsidR="00B03901" w:rsidRPr="001B1E8C" w14:paraId="6DFDA673" w14:textId="77777777" w:rsidTr="001B1E8C">
        <w:tc>
          <w:tcPr>
            <w:tcW w:w="472" w:type="dxa"/>
          </w:tcPr>
          <w:p w14:paraId="0350C452" w14:textId="58326A58" w:rsidR="00B03901" w:rsidRPr="001B1E8C" w:rsidRDefault="00B03901" w:rsidP="00B03901">
            <w:pPr>
              <w:rPr>
                <w:sz w:val="16"/>
                <w:szCs w:val="16"/>
              </w:rPr>
            </w:pPr>
            <w:r>
              <w:rPr>
                <w:sz w:val="16"/>
                <w:szCs w:val="16"/>
              </w:rPr>
              <w:t>25</w:t>
            </w:r>
          </w:p>
        </w:tc>
        <w:tc>
          <w:tcPr>
            <w:tcW w:w="2642" w:type="dxa"/>
          </w:tcPr>
          <w:p w14:paraId="55B2BB22" w14:textId="7579B678" w:rsidR="00B03901" w:rsidRPr="00B03901" w:rsidRDefault="00B03901" w:rsidP="00B03901">
            <w:pPr>
              <w:rPr>
                <w:color w:val="000000"/>
                <w:sz w:val="16"/>
                <w:szCs w:val="16"/>
              </w:rPr>
            </w:pPr>
            <w:r w:rsidRPr="00B03901">
              <w:rPr>
                <w:color w:val="000000"/>
                <w:sz w:val="16"/>
                <w:szCs w:val="16"/>
              </w:rPr>
              <w:t>AWZI Lisse</w:t>
            </w:r>
          </w:p>
        </w:tc>
        <w:tc>
          <w:tcPr>
            <w:tcW w:w="4819" w:type="dxa"/>
          </w:tcPr>
          <w:p w14:paraId="44C1DC52" w14:textId="595A0F3B" w:rsidR="00B03901" w:rsidRPr="00B03901" w:rsidRDefault="00B03901" w:rsidP="00B03901">
            <w:pPr>
              <w:rPr>
                <w:color w:val="000000"/>
                <w:sz w:val="16"/>
                <w:szCs w:val="16"/>
              </w:rPr>
            </w:pPr>
            <w:r w:rsidRPr="00B03901">
              <w:rPr>
                <w:color w:val="000000"/>
                <w:sz w:val="16"/>
                <w:szCs w:val="16"/>
              </w:rPr>
              <w:t>Gerard Douhof, 2162 CT Lisse</w:t>
            </w:r>
          </w:p>
        </w:tc>
        <w:tc>
          <w:tcPr>
            <w:tcW w:w="1127" w:type="dxa"/>
          </w:tcPr>
          <w:p w14:paraId="5C2E0EE1" w14:textId="19F6E0E7" w:rsidR="00B03901" w:rsidRPr="001B1E8C" w:rsidRDefault="00B03901" w:rsidP="00B03901">
            <w:pPr>
              <w:jc w:val="center"/>
              <w:rPr>
                <w:sz w:val="16"/>
                <w:szCs w:val="16"/>
              </w:rPr>
            </w:pPr>
            <w:r>
              <w:rPr>
                <w:sz w:val="16"/>
                <w:szCs w:val="16"/>
              </w:rPr>
              <w:t>Standaard</w:t>
            </w:r>
          </w:p>
        </w:tc>
      </w:tr>
      <w:tr w:rsidR="005878C1" w:rsidRPr="001B1E8C" w14:paraId="2CBB1488" w14:textId="77777777" w:rsidTr="001B1E8C">
        <w:tc>
          <w:tcPr>
            <w:tcW w:w="472" w:type="dxa"/>
          </w:tcPr>
          <w:p w14:paraId="4B7FD2B0" w14:textId="408BD993" w:rsidR="005878C1" w:rsidRDefault="005878C1" w:rsidP="00B03901">
            <w:pPr>
              <w:rPr>
                <w:sz w:val="16"/>
                <w:szCs w:val="16"/>
              </w:rPr>
            </w:pPr>
            <w:r>
              <w:rPr>
                <w:sz w:val="16"/>
                <w:szCs w:val="16"/>
              </w:rPr>
              <w:t>26</w:t>
            </w:r>
          </w:p>
        </w:tc>
        <w:tc>
          <w:tcPr>
            <w:tcW w:w="2642" w:type="dxa"/>
          </w:tcPr>
          <w:p w14:paraId="01C274A5" w14:textId="0F494C30" w:rsidR="005878C1" w:rsidRPr="00B03901" w:rsidRDefault="005878C1" w:rsidP="00B03901">
            <w:pPr>
              <w:rPr>
                <w:color w:val="000000"/>
                <w:sz w:val="16"/>
                <w:szCs w:val="16"/>
              </w:rPr>
            </w:pPr>
            <w:r>
              <w:rPr>
                <w:color w:val="000000"/>
                <w:sz w:val="16"/>
                <w:szCs w:val="16"/>
              </w:rPr>
              <w:t>AWZI Leimuiden</w:t>
            </w:r>
          </w:p>
        </w:tc>
        <w:tc>
          <w:tcPr>
            <w:tcW w:w="4819" w:type="dxa"/>
          </w:tcPr>
          <w:p w14:paraId="1C019517" w14:textId="5F96655C" w:rsidR="005878C1" w:rsidRPr="00B03901" w:rsidRDefault="00A208C5" w:rsidP="00B03901">
            <w:pPr>
              <w:rPr>
                <w:color w:val="000000"/>
                <w:sz w:val="16"/>
                <w:szCs w:val="16"/>
              </w:rPr>
            </w:pPr>
            <w:r w:rsidRPr="00A208C5">
              <w:rPr>
                <w:color w:val="000000"/>
                <w:sz w:val="16"/>
                <w:szCs w:val="16"/>
              </w:rPr>
              <w:t>Kerklaan 3, 2451 VX Leimuiden</w:t>
            </w:r>
          </w:p>
        </w:tc>
        <w:tc>
          <w:tcPr>
            <w:tcW w:w="1127" w:type="dxa"/>
          </w:tcPr>
          <w:p w14:paraId="03C16136" w14:textId="56ED576E" w:rsidR="005878C1" w:rsidRDefault="00C87EEA" w:rsidP="00B03901">
            <w:pPr>
              <w:jc w:val="center"/>
              <w:rPr>
                <w:sz w:val="16"/>
                <w:szCs w:val="16"/>
              </w:rPr>
            </w:pPr>
            <w:r>
              <w:rPr>
                <w:sz w:val="16"/>
                <w:szCs w:val="16"/>
              </w:rPr>
              <w:t>Standaard</w:t>
            </w:r>
          </w:p>
        </w:tc>
      </w:tr>
      <w:tr w:rsidR="005878C1" w:rsidRPr="001B1E8C" w14:paraId="35069D91" w14:textId="77777777" w:rsidTr="001B1E8C">
        <w:tc>
          <w:tcPr>
            <w:tcW w:w="472" w:type="dxa"/>
          </w:tcPr>
          <w:p w14:paraId="2B1375B2" w14:textId="751C5D5E" w:rsidR="005878C1" w:rsidRDefault="005878C1" w:rsidP="00B03901">
            <w:pPr>
              <w:rPr>
                <w:sz w:val="16"/>
                <w:szCs w:val="16"/>
              </w:rPr>
            </w:pPr>
            <w:r>
              <w:rPr>
                <w:sz w:val="16"/>
                <w:szCs w:val="16"/>
              </w:rPr>
              <w:t>27</w:t>
            </w:r>
          </w:p>
        </w:tc>
        <w:tc>
          <w:tcPr>
            <w:tcW w:w="2642" w:type="dxa"/>
          </w:tcPr>
          <w:p w14:paraId="2496EC3B" w14:textId="7B2CF7F1" w:rsidR="005878C1" w:rsidRPr="00B03901" w:rsidRDefault="005878C1" w:rsidP="00B03901">
            <w:pPr>
              <w:rPr>
                <w:color w:val="000000"/>
                <w:sz w:val="16"/>
                <w:szCs w:val="16"/>
              </w:rPr>
            </w:pPr>
            <w:r>
              <w:rPr>
                <w:color w:val="000000"/>
                <w:sz w:val="16"/>
                <w:szCs w:val="16"/>
              </w:rPr>
              <w:t xml:space="preserve">AWZI </w:t>
            </w:r>
            <w:r w:rsidRPr="005878C1">
              <w:rPr>
                <w:color w:val="000000"/>
                <w:sz w:val="16"/>
                <w:szCs w:val="16"/>
              </w:rPr>
              <w:t>Waddinxveen</w:t>
            </w:r>
          </w:p>
        </w:tc>
        <w:tc>
          <w:tcPr>
            <w:tcW w:w="4819" w:type="dxa"/>
          </w:tcPr>
          <w:p w14:paraId="4CF16C1C" w14:textId="736BCE06" w:rsidR="005878C1" w:rsidRPr="00B03901" w:rsidRDefault="00A208C5" w:rsidP="00B03901">
            <w:pPr>
              <w:rPr>
                <w:color w:val="000000"/>
                <w:sz w:val="16"/>
                <w:szCs w:val="16"/>
              </w:rPr>
            </w:pPr>
            <w:r w:rsidRPr="00A208C5">
              <w:rPr>
                <w:color w:val="000000"/>
                <w:sz w:val="16"/>
                <w:szCs w:val="16"/>
              </w:rPr>
              <w:t>Henegouwerweg 4A, 2741 KR Waddinxveen</w:t>
            </w:r>
          </w:p>
        </w:tc>
        <w:tc>
          <w:tcPr>
            <w:tcW w:w="1127" w:type="dxa"/>
          </w:tcPr>
          <w:p w14:paraId="64CD5A1B" w14:textId="6A3FEA5B" w:rsidR="005878C1" w:rsidRDefault="00C87EEA" w:rsidP="00B03901">
            <w:pPr>
              <w:jc w:val="center"/>
              <w:rPr>
                <w:sz w:val="16"/>
                <w:szCs w:val="16"/>
              </w:rPr>
            </w:pPr>
            <w:r>
              <w:rPr>
                <w:sz w:val="16"/>
                <w:szCs w:val="16"/>
              </w:rPr>
              <w:t>Standaard</w:t>
            </w:r>
          </w:p>
        </w:tc>
      </w:tr>
    </w:tbl>
    <w:p w14:paraId="1AAC6318" w14:textId="77777777" w:rsidR="00392E6A" w:rsidRPr="00392E6A" w:rsidRDefault="00392E6A" w:rsidP="00392E6A"/>
    <w:p w14:paraId="34E79F3F" w14:textId="098BA161" w:rsidR="00EF5973" w:rsidRDefault="00EF5973" w:rsidP="00F95270">
      <w:pPr>
        <w:pStyle w:val="Kop1"/>
      </w:pPr>
      <w:bookmarkStart w:id="19" w:name="_Toc99289163"/>
      <w:bookmarkStart w:id="20" w:name="_Hlk98417043"/>
      <w:bookmarkEnd w:id="15"/>
      <w:r>
        <w:lastRenderedPageBreak/>
        <w:t xml:space="preserve">Algemene eisen aan </w:t>
      </w:r>
      <w:r w:rsidR="0017200C">
        <w:t>sleuteluitgifte</w:t>
      </w:r>
      <w:bookmarkEnd w:id="19"/>
    </w:p>
    <w:p w14:paraId="34D5131F" w14:textId="6950EEA4" w:rsidR="00EF5973" w:rsidRDefault="00EF5973" w:rsidP="00F95270">
      <w:pPr>
        <w:pStyle w:val="Kop2"/>
      </w:pPr>
      <w:bookmarkStart w:id="21" w:name="_Toc99289164"/>
      <w:r>
        <w:t xml:space="preserve">Algemene eisen aan </w:t>
      </w:r>
      <w:r w:rsidR="0017200C">
        <w:t>sleuteluitgifte</w:t>
      </w:r>
      <w:bookmarkEnd w:id="21"/>
    </w:p>
    <w:p w14:paraId="6D4B60EE" w14:textId="77777777" w:rsidR="00EF5973" w:rsidRPr="009040DD" w:rsidRDefault="00EF5973" w:rsidP="00EF5973"/>
    <w:tbl>
      <w:tblPr>
        <w:tblStyle w:val="Tabelraster"/>
        <w:tblW w:w="9072" w:type="dxa"/>
        <w:tblInd w:w="108" w:type="dxa"/>
        <w:tblLayout w:type="fixed"/>
        <w:tblLook w:val="04A0" w:firstRow="1" w:lastRow="0" w:firstColumn="1" w:lastColumn="0" w:noHBand="0" w:noVBand="1"/>
      </w:tblPr>
      <w:tblGrid>
        <w:gridCol w:w="1134"/>
        <w:gridCol w:w="7938"/>
      </w:tblGrid>
      <w:tr w:rsidR="00EF5973" w:rsidRPr="00266038" w14:paraId="5C49CC10" w14:textId="77777777" w:rsidTr="00317FCC">
        <w:tc>
          <w:tcPr>
            <w:tcW w:w="1134" w:type="dxa"/>
            <w:shd w:val="clear" w:color="auto" w:fill="BFBFBF" w:themeFill="background1" w:themeFillShade="BF"/>
          </w:tcPr>
          <w:p w14:paraId="7FD26E09" w14:textId="77777777" w:rsidR="00EF5973" w:rsidRPr="00266038" w:rsidRDefault="00EF5973" w:rsidP="00E1330F">
            <w:pPr>
              <w:rPr>
                <w:b/>
              </w:rPr>
            </w:pPr>
            <w:r w:rsidRPr="00266038">
              <w:rPr>
                <w:b/>
              </w:rPr>
              <w:t>Nr</w:t>
            </w:r>
          </w:p>
        </w:tc>
        <w:tc>
          <w:tcPr>
            <w:tcW w:w="7938" w:type="dxa"/>
            <w:shd w:val="clear" w:color="auto" w:fill="BFBFBF" w:themeFill="background1" w:themeFillShade="BF"/>
          </w:tcPr>
          <w:p w14:paraId="46D45EE8" w14:textId="77777777" w:rsidR="00EF5973" w:rsidRPr="00266038" w:rsidRDefault="00EF5973" w:rsidP="00E1330F">
            <w:pPr>
              <w:rPr>
                <w:b/>
              </w:rPr>
            </w:pPr>
            <w:r w:rsidRPr="00266038">
              <w:rPr>
                <w:b/>
              </w:rPr>
              <w:t>Eis</w:t>
            </w:r>
          </w:p>
        </w:tc>
      </w:tr>
      <w:bookmarkEnd w:id="20"/>
      <w:tr w:rsidR="00D36C2F" w:rsidRPr="0075435A" w14:paraId="4C35F35B" w14:textId="77777777" w:rsidTr="00E1330F">
        <w:tc>
          <w:tcPr>
            <w:tcW w:w="1134" w:type="dxa"/>
          </w:tcPr>
          <w:p w14:paraId="7D98F7D0" w14:textId="77777777" w:rsidR="00D36C2F" w:rsidRPr="0075435A" w:rsidRDefault="00D36C2F" w:rsidP="00D36C2F">
            <w:pPr>
              <w:rPr>
                <w:bCs/>
              </w:rPr>
            </w:pPr>
            <w:r>
              <w:rPr>
                <w:bCs/>
              </w:rPr>
              <w:t>3.1.1</w:t>
            </w:r>
          </w:p>
        </w:tc>
        <w:tc>
          <w:tcPr>
            <w:tcW w:w="7938" w:type="dxa"/>
          </w:tcPr>
          <w:p w14:paraId="66D246AE" w14:textId="77777777" w:rsidR="00D36C2F" w:rsidRPr="004E2810" w:rsidRDefault="00D36C2F" w:rsidP="00D36C2F">
            <w:pPr>
              <w:tabs>
                <w:tab w:val="clear" w:pos="380"/>
                <w:tab w:val="left" w:pos="2517"/>
              </w:tabs>
            </w:pPr>
            <w:r w:rsidRPr="004E2810">
              <w:t>Opdrachtnemer is in staat en bevoegd om de werkzaamheden uit te voeren als beschreven in de Raamovereenkomst en/of Overeenkomst.</w:t>
            </w:r>
          </w:p>
          <w:p w14:paraId="25872227" w14:textId="77777777" w:rsidR="00D36C2F" w:rsidRPr="005D48D8" w:rsidRDefault="00D36C2F" w:rsidP="00D36C2F">
            <w:pPr>
              <w:pStyle w:val="Lijstalinea"/>
              <w:ind w:left="301"/>
              <w:rPr>
                <w:color w:val="FF0000"/>
              </w:rPr>
            </w:pPr>
          </w:p>
        </w:tc>
      </w:tr>
      <w:tr w:rsidR="00D36C2F" w:rsidRPr="00266038" w14:paraId="3C268EA3" w14:textId="77777777" w:rsidTr="00E1330F">
        <w:tc>
          <w:tcPr>
            <w:tcW w:w="1134" w:type="dxa"/>
          </w:tcPr>
          <w:p w14:paraId="4CC5C4F2" w14:textId="5DBF993E" w:rsidR="00D36C2F" w:rsidRDefault="00D36C2F" w:rsidP="00D36C2F">
            <w:pPr>
              <w:rPr>
                <w:bCs/>
              </w:rPr>
            </w:pPr>
            <w:r>
              <w:rPr>
                <w:bCs/>
              </w:rPr>
              <w:t>3.1.2</w:t>
            </w:r>
          </w:p>
        </w:tc>
        <w:tc>
          <w:tcPr>
            <w:tcW w:w="7938" w:type="dxa"/>
          </w:tcPr>
          <w:p w14:paraId="2BEE6E9C" w14:textId="77777777" w:rsidR="00D36C2F" w:rsidRPr="004E2810" w:rsidRDefault="00D36C2F" w:rsidP="00D36C2F">
            <w:pPr>
              <w:tabs>
                <w:tab w:val="clear" w:pos="380"/>
                <w:tab w:val="left" w:pos="2517"/>
              </w:tabs>
            </w:pPr>
            <w:r w:rsidRPr="004E2810">
              <w:t>Opdrachtnemer voldoet binnen de door de wetgever gestelde periode op de vigerende Nederlandse en Europese wetgeving doorgevoerde wijzigingen ten aanzien van de door de Opdrachtnemer geleverde diensten en vrijwaart de Opdrachtgever voor eventueel opgelegde sancties als gevolg van het niet nakomen hiervan.</w:t>
            </w:r>
          </w:p>
          <w:p w14:paraId="43D421EE" w14:textId="77777777" w:rsidR="00D36C2F" w:rsidRPr="004E2810" w:rsidRDefault="00D36C2F" w:rsidP="00D36C2F">
            <w:pPr>
              <w:rPr>
                <w:color w:val="FF0000"/>
              </w:rPr>
            </w:pPr>
          </w:p>
        </w:tc>
      </w:tr>
      <w:tr w:rsidR="00E77BBA" w:rsidRPr="0084550A" w14:paraId="606F121E" w14:textId="77777777" w:rsidTr="00317FCC">
        <w:tc>
          <w:tcPr>
            <w:tcW w:w="1134" w:type="dxa"/>
          </w:tcPr>
          <w:p w14:paraId="16265D3A" w14:textId="7212D441" w:rsidR="00E77BBA" w:rsidRPr="0084550A" w:rsidRDefault="00E77BBA" w:rsidP="00E77BBA">
            <w:pPr>
              <w:rPr>
                <w:bCs/>
              </w:rPr>
            </w:pPr>
            <w:r>
              <w:rPr>
                <w:bCs/>
              </w:rPr>
              <w:t>3.1.3</w:t>
            </w:r>
          </w:p>
        </w:tc>
        <w:tc>
          <w:tcPr>
            <w:tcW w:w="7938" w:type="dxa"/>
          </w:tcPr>
          <w:p w14:paraId="5C52F77F" w14:textId="00785E37" w:rsidR="00E77BBA" w:rsidRPr="004E2810" w:rsidRDefault="00E77BBA" w:rsidP="00E77BBA">
            <w:pPr>
              <w:tabs>
                <w:tab w:val="clear" w:pos="380"/>
                <w:tab w:val="left" w:pos="2517"/>
              </w:tabs>
            </w:pPr>
            <w:r w:rsidRPr="004E2810">
              <w:t>Opdrachtnemer voer</w:t>
            </w:r>
            <w:r>
              <w:t>t</w:t>
            </w:r>
            <w:r w:rsidRPr="004E2810">
              <w:t xml:space="preserve"> de diensten uit overeenkomstig de voorschriften en bepalingen van de fabrikant van de sleuteluitgiftekasten.</w:t>
            </w:r>
          </w:p>
          <w:p w14:paraId="3BFC7DB3" w14:textId="77777777" w:rsidR="00E77BBA" w:rsidRPr="004E2810" w:rsidRDefault="00E77BBA" w:rsidP="00E77BBA">
            <w:pPr>
              <w:tabs>
                <w:tab w:val="clear" w:pos="380"/>
                <w:tab w:val="left" w:pos="2517"/>
              </w:tabs>
            </w:pPr>
          </w:p>
        </w:tc>
      </w:tr>
      <w:tr w:rsidR="00E77BBA" w:rsidRPr="0084550A" w14:paraId="3C276A7E" w14:textId="77777777" w:rsidTr="00317FCC">
        <w:tc>
          <w:tcPr>
            <w:tcW w:w="1134" w:type="dxa"/>
          </w:tcPr>
          <w:p w14:paraId="2016FDCA" w14:textId="76B7D603" w:rsidR="00E77BBA" w:rsidRPr="0084550A" w:rsidRDefault="00E77BBA" w:rsidP="00E77BBA">
            <w:pPr>
              <w:rPr>
                <w:bCs/>
              </w:rPr>
            </w:pPr>
            <w:r w:rsidRPr="00982C59">
              <w:rPr>
                <w:bCs/>
              </w:rPr>
              <w:t>3.1.</w:t>
            </w:r>
            <w:r>
              <w:rPr>
                <w:bCs/>
              </w:rPr>
              <w:t>4</w:t>
            </w:r>
          </w:p>
        </w:tc>
        <w:tc>
          <w:tcPr>
            <w:tcW w:w="7938" w:type="dxa"/>
          </w:tcPr>
          <w:p w14:paraId="75ED9CD3" w14:textId="4D58CEB3" w:rsidR="00E77BBA" w:rsidRPr="004E2810" w:rsidRDefault="00E77BBA" w:rsidP="00E77BBA">
            <w:pPr>
              <w:tabs>
                <w:tab w:val="clear" w:pos="380"/>
                <w:tab w:val="left" w:pos="2517"/>
              </w:tabs>
            </w:pPr>
            <w:r w:rsidRPr="004E2810">
              <w:t>Opdrachtnemer</w:t>
            </w:r>
            <w:r>
              <w:t xml:space="preserve"> </w:t>
            </w:r>
            <w:r w:rsidRPr="004E2810">
              <w:t>gebruik</w:t>
            </w:r>
            <w:r>
              <w:t xml:space="preserve">t </w:t>
            </w:r>
            <w:r w:rsidRPr="004E2810">
              <w:t>uitsluitend materialen die afkomstig zijn van de originele fabrikant, dan wel zijn samengesteld overeenkomstig de specificaties van de originele fabrikant.</w:t>
            </w:r>
          </w:p>
          <w:p w14:paraId="4A806ECC" w14:textId="77777777" w:rsidR="00E77BBA" w:rsidRPr="004E2810" w:rsidRDefault="00E77BBA" w:rsidP="00E77BBA">
            <w:pPr>
              <w:tabs>
                <w:tab w:val="clear" w:pos="380"/>
                <w:tab w:val="left" w:pos="2517"/>
              </w:tabs>
            </w:pPr>
          </w:p>
        </w:tc>
      </w:tr>
    </w:tbl>
    <w:p w14:paraId="039083EB" w14:textId="1A374F64" w:rsidR="00372E35" w:rsidRDefault="00372E35" w:rsidP="00372E35"/>
    <w:p w14:paraId="1E16589C" w14:textId="05C646A1" w:rsidR="00EF5973" w:rsidRDefault="00AE43CD" w:rsidP="00F95270">
      <w:pPr>
        <w:pStyle w:val="Kop2"/>
      </w:pPr>
      <w:bookmarkStart w:id="22" w:name="_Toc99289165"/>
      <w:bookmarkStart w:id="23" w:name="_Hlk99023595"/>
      <w:r>
        <w:t xml:space="preserve">Eisen aan </w:t>
      </w:r>
      <w:r w:rsidR="00EF5973">
        <w:t>veilig werken</w:t>
      </w:r>
      <w:bookmarkEnd w:id="22"/>
    </w:p>
    <w:p w14:paraId="5A521F1A" w14:textId="77777777" w:rsidR="00EF5973" w:rsidRDefault="00EF5973" w:rsidP="00EF5973"/>
    <w:tbl>
      <w:tblPr>
        <w:tblStyle w:val="Tabelraster"/>
        <w:tblW w:w="9072" w:type="dxa"/>
        <w:tblInd w:w="108" w:type="dxa"/>
        <w:tblLayout w:type="fixed"/>
        <w:tblLook w:val="04A0" w:firstRow="1" w:lastRow="0" w:firstColumn="1" w:lastColumn="0" w:noHBand="0" w:noVBand="1"/>
      </w:tblPr>
      <w:tblGrid>
        <w:gridCol w:w="1218"/>
        <w:gridCol w:w="7854"/>
      </w:tblGrid>
      <w:tr w:rsidR="00EF5973" w:rsidRPr="0077326D" w14:paraId="41026BA4" w14:textId="77777777" w:rsidTr="00E1330F">
        <w:tc>
          <w:tcPr>
            <w:tcW w:w="1218" w:type="dxa"/>
            <w:shd w:val="clear" w:color="auto" w:fill="BFBFBF" w:themeFill="background1" w:themeFillShade="BF"/>
          </w:tcPr>
          <w:p w14:paraId="1B801EC2" w14:textId="77777777" w:rsidR="00EF5973" w:rsidRPr="0077326D" w:rsidRDefault="00EF5973" w:rsidP="00E1330F">
            <w:pPr>
              <w:rPr>
                <w:b/>
              </w:rPr>
            </w:pPr>
            <w:bookmarkStart w:id="24" w:name="_Hlk98851442"/>
            <w:r w:rsidRPr="0077326D">
              <w:rPr>
                <w:b/>
              </w:rPr>
              <w:t>Nr.</w:t>
            </w:r>
          </w:p>
        </w:tc>
        <w:tc>
          <w:tcPr>
            <w:tcW w:w="7854" w:type="dxa"/>
            <w:shd w:val="clear" w:color="auto" w:fill="BFBFBF" w:themeFill="background1" w:themeFillShade="BF"/>
          </w:tcPr>
          <w:p w14:paraId="1D28CB0D" w14:textId="77777777" w:rsidR="00EF5973" w:rsidRPr="0077326D" w:rsidRDefault="00EF5973" w:rsidP="00E1330F">
            <w:pPr>
              <w:rPr>
                <w:b/>
              </w:rPr>
            </w:pPr>
            <w:r w:rsidRPr="0077326D">
              <w:rPr>
                <w:b/>
              </w:rPr>
              <w:t>Eis</w:t>
            </w:r>
          </w:p>
        </w:tc>
      </w:tr>
      <w:tr w:rsidR="00EF5973" w:rsidRPr="007C7766" w14:paraId="6BE8CC11" w14:textId="77777777" w:rsidTr="00E1330F">
        <w:tc>
          <w:tcPr>
            <w:tcW w:w="1218" w:type="dxa"/>
          </w:tcPr>
          <w:p w14:paraId="14E85C15" w14:textId="2B9E9043" w:rsidR="00EF5973" w:rsidRPr="007C7766" w:rsidRDefault="00953659" w:rsidP="00E1330F">
            <w:pPr>
              <w:rPr>
                <w:bCs/>
              </w:rPr>
            </w:pPr>
            <w:r>
              <w:rPr>
                <w:bCs/>
              </w:rPr>
              <w:t>3.2</w:t>
            </w:r>
            <w:r w:rsidR="00DE2035">
              <w:rPr>
                <w:bCs/>
              </w:rPr>
              <w:t>.1</w:t>
            </w:r>
          </w:p>
        </w:tc>
        <w:tc>
          <w:tcPr>
            <w:tcW w:w="7854" w:type="dxa"/>
          </w:tcPr>
          <w:p w14:paraId="31213B84" w14:textId="7304BAB1" w:rsidR="00EF5973" w:rsidRPr="007C7766" w:rsidRDefault="00EF5973" w:rsidP="00E1330F">
            <w:r w:rsidRPr="007C7766">
              <w:t xml:space="preserve">Opdrachtnemer is verantwoordelijk voor de </w:t>
            </w:r>
            <w:r w:rsidRPr="009C570F">
              <w:t>V</w:t>
            </w:r>
            <w:r w:rsidR="00A83F69">
              <w:t>&amp;</w:t>
            </w:r>
            <w:r w:rsidRPr="009C570F">
              <w:t xml:space="preserve">G coördinatie </w:t>
            </w:r>
            <w:r w:rsidRPr="007C7766">
              <w:t>van werkzaamheden</w:t>
            </w:r>
            <w:r w:rsidR="00D47C17">
              <w:t xml:space="preserve"> voortkomend uit de </w:t>
            </w:r>
            <w:r w:rsidR="006F1456">
              <w:t>Raam</w:t>
            </w:r>
            <w:r w:rsidR="00D47C17">
              <w:t>overeenkomst</w:t>
            </w:r>
            <w:r w:rsidR="006F1456">
              <w:t xml:space="preserve"> </w:t>
            </w:r>
            <w:r w:rsidR="009B04F2">
              <w:t>en/of</w:t>
            </w:r>
            <w:r w:rsidR="006F1456">
              <w:t xml:space="preserve"> Overeenkomst</w:t>
            </w:r>
            <w:r w:rsidRPr="007C7766">
              <w:t>.</w:t>
            </w:r>
          </w:p>
          <w:p w14:paraId="62F4FF08" w14:textId="77777777" w:rsidR="00EF5973" w:rsidRPr="007C7766" w:rsidRDefault="00EF5973" w:rsidP="00E1330F"/>
        </w:tc>
      </w:tr>
      <w:tr w:rsidR="00DE2035" w:rsidRPr="007C7766" w14:paraId="7EA7B776" w14:textId="77777777" w:rsidTr="00E1330F">
        <w:tc>
          <w:tcPr>
            <w:tcW w:w="1218" w:type="dxa"/>
          </w:tcPr>
          <w:p w14:paraId="5CE9932C" w14:textId="16D5285A" w:rsidR="00DE2035" w:rsidRPr="007C7766" w:rsidRDefault="00953659" w:rsidP="00DE2035">
            <w:pPr>
              <w:rPr>
                <w:bCs/>
              </w:rPr>
            </w:pPr>
            <w:r>
              <w:rPr>
                <w:bCs/>
              </w:rPr>
              <w:t>3.2</w:t>
            </w:r>
            <w:r w:rsidR="00DE2035" w:rsidRPr="00124DC4">
              <w:rPr>
                <w:bCs/>
              </w:rPr>
              <w:t>.</w:t>
            </w:r>
            <w:r w:rsidR="00DE2035">
              <w:rPr>
                <w:bCs/>
              </w:rPr>
              <w:t>2</w:t>
            </w:r>
          </w:p>
        </w:tc>
        <w:tc>
          <w:tcPr>
            <w:tcW w:w="7854" w:type="dxa"/>
          </w:tcPr>
          <w:p w14:paraId="07BFE783" w14:textId="645E8C4E" w:rsidR="00DE2035" w:rsidRPr="009C570F" w:rsidRDefault="00DE2035" w:rsidP="00DE2035">
            <w:r w:rsidRPr="009C570F">
              <w:t xml:space="preserve">De </w:t>
            </w:r>
            <w:r w:rsidRPr="007C7766">
              <w:t>Opdrachtnemer</w:t>
            </w:r>
            <w:r w:rsidRPr="009C570F">
              <w:t> is ook verantwoordelijk voor de V</w:t>
            </w:r>
            <w:r w:rsidR="00A83F69">
              <w:t>&amp;</w:t>
            </w:r>
            <w:r w:rsidRPr="009C570F">
              <w:t>G coördinatie van</w:t>
            </w:r>
          </w:p>
          <w:p w14:paraId="68214EF9" w14:textId="77777777" w:rsidR="00DE2035" w:rsidRPr="007C7766" w:rsidRDefault="00DE2035" w:rsidP="00DE2035">
            <w:r w:rsidRPr="009C570F">
              <w:t>werkzaamheden uitgevoerd door de door hem ingeschakelde derden.</w:t>
            </w:r>
          </w:p>
          <w:p w14:paraId="60DFA41C" w14:textId="77777777" w:rsidR="00DE2035" w:rsidRPr="007C7766" w:rsidRDefault="00DE2035" w:rsidP="00DE2035"/>
        </w:tc>
      </w:tr>
      <w:tr w:rsidR="00DE2035" w:rsidRPr="007C7766" w14:paraId="4B5CF989" w14:textId="77777777" w:rsidTr="00E1330F">
        <w:tc>
          <w:tcPr>
            <w:tcW w:w="1218" w:type="dxa"/>
          </w:tcPr>
          <w:p w14:paraId="03361C49" w14:textId="7E051A56" w:rsidR="00DE2035" w:rsidRPr="007C7766" w:rsidRDefault="00953659" w:rsidP="00DE2035">
            <w:pPr>
              <w:rPr>
                <w:bCs/>
              </w:rPr>
            </w:pPr>
            <w:r>
              <w:rPr>
                <w:bCs/>
              </w:rPr>
              <w:t>3.2</w:t>
            </w:r>
            <w:r w:rsidR="00DE2035" w:rsidRPr="00124DC4">
              <w:rPr>
                <w:bCs/>
              </w:rPr>
              <w:t>.</w:t>
            </w:r>
            <w:r w:rsidR="00DE2035">
              <w:rPr>
                <w:bCs/>
              </w:rPr>
              <w:t>3</w:t>
            </w:r>
          </w:p>
        </w:tc>
        <w:tc>
          <w:tcPr>
            <w:tcW w:w="7854" w:type="dxa"/>
          </w:tcPr>
          <w:p w14:paraId="4DE7DE15" w14:textId="0C25A855" w:rsidR="00DE2035" w:rsidRPr="007C7766" w:rsidRDefault="00DE2035" w:rsidP="00DE2035">
            <w:r w:rsidRPr="007C7766">
              <w:t>Opdrachtnemer stelt een</w:t>
            </w:r>
            <w:r w:rsidRPr="009C570F">
              <w:t xml:space="preserve"> </w:t>
            </w:r>
            <w:r w:rsidR="00A83F69">
              <w:t xml:space="preserve">V&amp;G </w:t>
            </w:r>
            <w:r w:rsidRPr="009C570F">
              <w:t>plan</w:t>
            </w:r>
            <w:r w:rsidRPr="007C7766">
              <w:t xml:space="preserve"> op </w:t>
            </w:r>
            <w:r>
              <w:t xml:space="preserve">voor de werkzaamheden </w:t>
            </w:r>
            <w:r w:rsidRPr="007C7766">
              <w:t>en houdt dit actueel.</w:t>
            </w:r>
            <w:r>
              <w:t xml:space="preserve"> Het </w:t>
            </w:r>
            <w:r w:rsidR="00A83F69">
              <w:t xml:space="preserve">V&amp;G </w:t>
            </w:r>
            <w:r>
              <w:t>plan wordt ter acceptatie beoordeeld door de Opdrachtgever.</w:t>
            </w:r>
          </w:p>
          <w:p w14:paraId="533FA2FF" w14:textId="77777777" w:rsidR="00DE2035" w:rsidRPr="007C7766" w:rsidRDefault="00DE2035" w:rsidP="00DE2035"/>
        </w:tc>
      </w:tr>
      <w:tr w:rsidR="00DE2035" w:rsidRPr="007C7766" w14:paraId="0FC93F3A" w14:textId="77777777" w:rsidTr="00E1330F">
        <w:tc>
          <w:tcPr>
            <w:tcW w:w="1218" w:type="dxa"/>
          </w:tcPr>
          <w:p w14:paraId="48DDE1FF" w14:textId="6953722C" w:rsidR="00DE2035" w:rsidRPr="007C7766" w:rsidRDefault="00953659" w:rsidP="00DE2035">
            <w:pPr>
              <w:rPr>
                <w:bCs/>
              </w:rPr>
            </w:pPr>
            <w:r>
              <w:rPr>
                <w:bCs/>
              </w:rPr>
              <w:t>3.2</w:t>
            </w:r>
            <w:r w:rsidR="00DE2035" w:rsidRPr="00124DC4">
              <w:rPr>
                <w:bCs/>
              </w:rPr>
              <w:t>.</w:t>
            </w:r>
            <w:r w:rsidR="00DE2035">
              <w:rPr>
                <w:bCs/>
              </w:rPr>
              <w:t>4</w:t>
            </w:r>
          </w:p>
        </w:tc>
        <w:tc>
          <w:tcPr>
            <w:tcW w:w="7854" w:type="dxa"/>
          </w:tcPr>
          <w:p w14:paraId="0333DCB1" w14:textId="77777777" w:rsidR="00DE2035" w:rsidRPr="009C570F" w:rsidRDefault="00DE2035" w:rsidP="00DE2035">
            <w:r>
              <w:t>Opdrachtnemer ruimt</w:t>
            </w:r>
            <w:r w:rsidRPr="009C570F">
              <w:t xml:space="preserve"> aan het eind van elke werkdag het werkterrein op</w:t>
            </w:r>
          </w:p>
          <w:p w14:paraId="77A618BC" w14:textId="77777777" w:rsidR="00DE2035" w:rsidRPr="007C7766" w:rsidRDefault="00DE2035" w:rsidP="00DE2035">
            <w:r w:rsidRPr="009C570F">
              <w:t xml:space="preserve">en </w:t>
            </w:r>
            <w:r>
              <w:t xml:space="preserve">verwijdert </w:t>
            </w:r>
            <w:r w:rsidRPr="009C570F">
              <w:t>afval</w:t>
            </w:r>
            <w:r>
              <w:t>.</w:t>
            </w:r>
          </w:p>
          <w:p w14:paraId="3A0FEB78" w14:textId="77777777" w:rsidR="00DE2035" w:rsidRPr="007C7766" w:rsidRDefault="00DE2035" w:rsidP="00DE2035"/>
        </w:tc>
      </w:tr>
      <w:tr w:rsidR="00D24132" w:rsidRPr="007C7766" w14:paraId="4B9AE83A" w14:textId="77777777" w:rsidTr="00E1330F">
        <w:tc>
          <w:tcPr>
            <w:tcW w:w="1218" w:type="dxa"/>
          </w:tcPr>
          <w:p w14:paraId="082B401A" w14:textId="34E9A330" w:rsidR="00D24132" w:rsidRPr="007C7766" w:rsidRDefault="00953659" w:rsidP="00E1330F">
            <w:pPr>
              <w:rPr>
                <w:bCs/>
              </w:rPr>
            </w:pPr>
            <w:r>
              <w:rPr>
                <w:bCs/>
              </w:rPr>
              <w:t>3.2</w:t>
            </w:r>
            <w:r w:rsidR="00D24132" w:rsidRPr="00124DC4">
              <w:rPr>
                <w:bCs/>
              </w:rPr>
              <w:t>.</w:t>
            </w:r>
            <w:r w:rsidR="00D24132">
              <w:rPr>
                <w:bCs/>
              </w:rPr>
              <w:t>5</w:t>
            </w:r>
          </w:p>
        </w:tc>
        <w:tc>
          <w:tcPr>
            <w:tcW w:w="7854" w:type="dxa"/>
          </w:tcPr>
          <w:p w14:paraId="7E46D373" w14:textId="77777777" w:rsidR="00D24132" w:rsidRPr="009C570F" w:rsidRDefault="00D24132" w:rsidP="00E1330F">
            <w:r>
              <w:t>Iedere persoon van Opdrachtnemer kan zich altijd legitimeren</w:t>
            </w:r>
            <w:r w:rsidRPr="009C570F">
              <w:t xml:space="preserve"> met een geldig</w:t>
            </w:r>
            <w:r>
              <w:t xml:space="preserve"> </w:t>
            </w:r>
            <w:r w:rsidRPr="009C570F">
              <w:t>legitimatiebewijs, zijnde een rijbewijs, identiteitskaart of paspoort.</w:t>
            </w:r>
          </w:p>
          <w:p w14:paraId="7E2AD0D8" w14:textId="77777777" w:rsidR="00D24132" w:rsidRPr="007C7766" w:rsidRDefault="00D24132" w:rsidP="00E1330F"/>
        </w:tc>
      </w:tr>
      <w:tr w:rsidR="00B40CBD" w:rsidRPr="007C7766" w14:paraId="5F89EB74" w14:textId="77777777" w:rsidTr="00E1330F">
        <w:tc>
          <w:tcPr>
            <w:tcW w:w="1218" w:type="dxa"/>
          </w:tcPr>
          <w:p w14:paraId="368B4560" w14:textId="11000D03" w:rsidR="00B40CBD" w:rsidRPr="007C7766" w:rsidRDefault="00953659" w:rsidP="00B40CBD">
            <w:pPr>
              <w:rPr>
                <w:bCs/>
              </w:rPr>
            </w:pPr>
            <w:r>
              <w:rPr>
                <w:bCs/>
              </w:rPr>
              <w:t>3.2</w:t>
            </w:r>
            <w:r w:rsidR="00B40CBD" w:rsidRPr="00124DC4">
              <w:rPr>
                <w:bCs/>
              </w:rPr>
              <w:t>.</w:t>
            </w:r>
            <w:r w:rsidR="00B40CBD">
              <w:rPr>
                <w:bCs/>
              </w:rPr>
              <w:t>6</w:t>
            </w:r>
          </w:p>
        </w:tc>
        <w:tc>
          <w:tcPr>
            <w:tcW w:w="7854" w:type="dxa"/>
          </w:tcPr>
          <w:p w14:paraId="31820FB1" w14:textId="77777777" w:rsidR="00B40CBD" w:rsidRDefault="00B40CBD" w:rsidP="00B40CBD">
            <w:r w:rsidRPr="00BE5C1A">
              <w:t>De Opdrachtnemer houdt zich aan de regels uit de Arbocatalogus Waterschappen en vraagt voor de uit te voeren werkzaamheden een werkvergunning aan</w:t>
            </w:r>
            <w:r>
              <w:t>.</w:t>
            </w:r>
          </w:p>
          <w:p w14:paraId="65A0B9E3" w14:textId="77777777" w:rsidR="00B40CBD" w:rsidRDefault="00B40CBD" w:rsidP="00B40CBD"/>
          <w:p w14:paraId="62082955" w14:textId="77777777" w:rsidR="00B40CBD" w:rsidRPr="00BE5C1A" w:rsidRDefault="00B40CBD" w:rsidP="00B40CBD">
            <w:r>
              <w:t xml:space="preserve">Zie: </w:t>
            </w:r>
            <w:hyperlink r:id="rId10" w:history="1">
              <w:r w:rsidRPr="00EA02E1">
                <w:rPr>
                  <w:rStyle w:val="Hyperlink"/>
                </w:rPr>
                <w:t>https://hrm.aenowaterschappen.nl/nl/thema/Arbocatalogi</w:t>
              </w:r>
            </w:hyperlink>
          </w:p>
          <w:p w14:paraId="1C7C16F8" w14:textId="34535B99" w:rsidR="00B40CBD" w:rsidRPr="007C7766" w:rsidRDefault="00B40CBD" w:rsidP="00B40CBD">
            <w:pPr>
              <w:tabs>
                <w:tab w:val="clear" w:pos="380"/>
                <w:tab w:val="left" w:pos="2517"/>
              </w:tabs>
            </w:pPr>
          </w:p>
        </w:tc>
      </w:tr>
      <w:tr w:rsidR="00B40CBD" w:rsidRPr="007C7766" w14:paraId="5ABC1A31" w14:textId="77777777" w:rsidTr="00E1330F">
        <w:tc>
          <w:tcPr>
            <w:tcW w:w="1218" w:type="dxa"/>
          </w:tcPr>
          <w:p w14:paraId="491AA64B" w14:textId="77E309D7" w:rsidR="00B40CBD" w:rsidRPr="007C7766" w:rsidRDefault="00953659" w:rsidP="00B40CBD">
            <w:pPr>
              <w:rPr>
                <w:bCs/>
              </w:rPr>
            </w:pPr>
            <w:r>
              <w:rPr>
                <w:bCs/>
              </w:rPr>
              <w:t>3.2</w:t>
            </w:r>
            <w:r w:rsidR="00B40CBD" w:rsidRPr="00124DC4">
              <w:rPr>
                <w:bCs/>
              </w:rPr>
              <w:t>.</w:t>
            </w:r>
            <w:r w:rsidR="00B40CBD">
              <w:rPr>
                <w:bCs/>
              </w:rPr>
              <w:t>7</w:t>
            </w:r>
          </w:p>
        </w:tc>
        <w:tc>
          <w:tcPr>
            <w:tcW w:w="7854" w:type="dxa"/>
          </w:tcPr>
          <w:p w14:paraId="6E2682FC" w14:textId="435F098C" w:rsidR="00B40CBD" w:rsidRPr="00757E90" w:rsidRDefault="00B40CBD" w:rsidP="00B40CBD">
            <w:r w:rsidRPr="00757E90">
              <w:t xml:space="preserve">De Opdrachtnemer heeft een aantoonbaar vigerend beleid met doelstellingen over veilig werken vastgelegd en in de eigen organisatie </w:t>
            </w:r>
            <w:r w:rsidRPr="00757E90">
              <w:lastRenderedPageBreak/>
              <w:t>geïmplementeerd met bijbehorende documenten en middelen in de bedrijfsprocessen. Het veilig werken is gericht op het voorkomen van incidenten in het kader van de V</w:t>
            </w:r>
            <w:r w:rsidR="001E35B6">
              <w:t>&amp;G</w:t>
            </w:r>
            <w:r w:rsidRPr="00757E90">
              <w:t xml:space="preserve">-aspecten (veiligheid, gezondheid en milieu) zoals ongevallen, materiële en milieuschade. </w:t>
            </w:r>
          </w:p>
          <w:p w14:paraId="5126DB69" w14:textId="69AE5EC2" w:rsidR="00B40CBD" w:rsidRPr="00BE5C1A" w:rsidRDefault="00B40CBD" w:rsidP="00B40CBD"/>
        </w:tc>
      </w:tr>
      <w:tr w:rsidR="00B40CBD" w:rsidRPr="00757E90" w14:paraId="69D99F3D" w14:textId="77777777" w:rsidTr="00E1330F">
        <w:tc>
          <w:tcPr>
            <w:tcW w:w="1218" w:type="dxa"/>
          </w:tcPr>
          <w:p w14:paraId="7D45BBD7" w14:textId="24BD6878" w:rsidR="00B40CBD" w:rsidRPr="00757E90" w:rsidRDefault="00953659" w:rsidP="00B40CBD">
            <w:pPr>
              <w:rPr>
                <w:bCs/>
              </w:rPr>
            </w:pPr>
            <w:r>
              <w:rPr>
                <w:bCs/>
              </w:rPr>
              <w:lastRenderedPageBreak/>
              <w:t>3.2</w:t>
            </w:r>
            <w:r w:rsidR="00B40CBD" w:rsidRPr="00124DC4">
              <w:rPr>
                <w:bCs/>
              </w:rPr>
              <w:t>.</w:t>
            </w:r>
            <w:r w:rsidR="00B40CBD">
              <w:rPr>
                <w:bCs/>
              </w:rPr>
              <w:t>8</w:t>
            </w:r>
          </w:p>
        </w:tc>
        <w:tc>
          <w:tcPr>
            <w:tcW w:w="7854" w:type="dxa"/>
          </w:tcPr>
          <w:p w14:paraId="567BE6F8" w14:textId="77777777" w:rsidR="00B40CBD" w:rsidRDefault="00B40CBD" w:rsidP="00B40CBD">
            <w:r>
              <w:t>Voor werkzaamheden houdt Opdrachtnemer zich aan de werktijden van Opdrachtgever. De werktijden van Opdrachtgever zijn maandag t/m vrijdag van 7.00 uur - 16.00 uur.</w:t>
            </w:r>
          </w:p>
          <w:p w14:paraId="0985B767" w14:textId="77777777" w:rsidR="00B40CBD" w:rsidRPr="00757E90" w:rsidDel="006C153D" w:rsidRDefault="00B40CBD" w:rsidP="00B40CBD"/>
        </w:tc>
      </w:tr>
      <w:tr w:rsidR="00292B7A" w:rsidRPr="00757E90" w14:paraId="0E07B0E1" w14:textId="77777777" w:rsidTr="00E1330F">
        <w:tc>
          <w:tcPr>
            <w:tcW w:w="1218" w:type="dxa"/>
          </w:tcPr>
          <w:p w14:paraId="5269C583" w14:textId="4B5A0BF1" w:rsidR="00292B7A" w:rsidRPr="00292B7A" w:rsidRDefault="00953659" w:rsidP="00B40CBD">
            <w:r>
              <w:t>3.2</w:t>
            </w:r>
            <w:r w:rsidR="00292B7A" w:rsidRPr="00292B7A">
              <w:t>.9</w:t>
            </w:r>
          </w:p>
        </w:tc>
        <w:tc>
          <w:tcPr>
            <w:tcW w:w="7854" w:type="dxa"/>
          </w:tcPr>
          <w:p w14:paraId="2AA33882" w14:textId="04855DF5" w:rsidR="00292B7A" w:rsidRPr="00292B7A" w:rsidRDefault="00292B7A" w:rsidP="00B40CBD">
            <w:r w:rsidRPr="00292B7A">
              <w:t xml:space="preserve">Bij aanvang werkzaamheden op locatie </w:t>
            </w:r>
            <w:r>
              <w:t>dient de Opdrachtnemer zich bij de locatiebeheerder aan te melden.</w:t>
            </w:r>
          </w:p>
          <w:p w14:paraId="3ECB083C" w14:textId="2629BF78" w:rsidR="00292B7A" w:rsidRPr="00292B7A" w:rsidRDefault="00292B7A" w:rsidP="00B40CBD"/>
        </w:tc>
      </w:tr>
      <w:bookmarkEnd w:id="23"/>
      <w:bookmarkEnd w:id="24"/>
    </w:tbl>
    <w:p w14:paraId="7DCC0663" w14:textId="77777777" w:rsidR="00EF5973" w:rsidRDefault="00EF5973" w:rsidP="00EF5973">
      <w:pPr>
        <w:tabs>
          <w:tab w:val="clear" w:pos="-1440"/>
          <w:tab w:val="clear" w:pos="-720"/>
          <w:tab w:val="clear" w:pos="0"/>
          <w:tab w:val="clear" w:pos="380"/>
        </w:tabs>
      </w:pPr>
    </w:p>
    <w:p w14:paraId="4B80FA1D" w14:textId="77777777" w:rsidR="00BA2F6A" w:rsidRDefault="00BA2F6A" w:rsidP="00BA2F6A"/>
    <w:p w14:paraId="1AC9E97C" w14:textId="513A74DD" w:rsidR="00577345" w:rsidRDefault="00577345" w:rsidP="00F95270">
      <w:pPr>
        <w:pStyle w:val="Kop1"/>
      </w:pPr>
      <w:bookmarkStart w:id="25" w:name="_Toc99289166"/>
      <w:r w:rsidRPr="00016619">
        <w:lastRenderedPageBreak/>
        <w:t xml:space="preserve">Eisen aan </w:t>
      </w:r>
      <w:r w:rsidR="00246A3A">
        <w:t>levering</w:t>
      </w:r>
      <w:r w:rsidRPr="00016619">
        <w:t xml:space="preserve"> </w:t>
      </w:r>
      <w:r w:rsidR="00E54708">
        <w:t>sleuteluitgiftekasten</w:t>
      </w:r>
      <w:bookmarkEnd w:id="25"/>
    </w:p>
    <w:p w14:paraId="2B4CEA17" w14:textId="77777777" w:rsidR="00437E82" w:rsidRPr="00B301C3" w:rsidRDefault="00437E82" w:rsidP="00437E82">
      <w:pPr>
        <w:pStyle w:val="Kop2"/>
      </w:pPr>
      <w:bookmarkStart w:id="26" w:name="_Toc99289167"/>
      <w:r w:rsidRPr="00B301C3">
        <w:t>Eisen aan apparatuur</w:t>
      </w:r>
      <w:bookmarkEnd w:id="26"/>
      <w:r w:rsidRPr="00B301C3">
        <w:t xml:space="preserve"> </w:t>
      </w:r>
    </w:p>
    <w:p w14:paraId="40BD4CEC" w14:textId="7F24D849" w:rsidR="00437E82" w:rsidRPr="00B301C3" w:rsidRDefault="00437E82" w:rsidP="00437E82"/>
    <w:tbl>
      <w:tblPr>
        <w:tblStyle w:val="Tabelraster"/>
        <w:tblW w:w="9072" w:type="dxa"/>
        <w:tblInd w:w="108" w:type="dxa"/>
        <w:tblLayout w:type="fixed"/>
        <w:tblLook w:val="04A0" w:firstRow="1" w:lastRow="0" w:firstColumn="1" w:lastColumn="0" w:noHBand="0" w:noVBand="1"/>
      </w:tblPr>
      <w:tblGrid>
        <w:gridCol w:w="1134"/>
        <w:gridCol w:w="7938"/>
      </w:tblGrid>
      <w:tr w:rsidR="00437E82" w:rsidRPr="00B301C3" w14:paraId="121B7F22" w14:textId="77777777" w:rsidTr="0060613E">
        <w:tc>
          <w:tcPr>
            <w:tcW w:w="1134" w:type="dxa"/>
            <w:shd w:val="clear" w:color="auto" w:fill="BFBFBF" w:themeFill="background1" w:themeFillShade="BF"/>
          </w:tcPr>
          <w:p w14:paraId="393CC809" w14:textId="77777777" w:rsidR="00437E82" w:rsidRPr="00B301C3" w:rsidRDefault="00437E82" w:rsidP="0060613E">
            <w:pPr>
              <w:rPr>
                <w:b/>
              </w:rPr>
            </w:pPr>
            <w:r w:rsidRPr="00B301C3">
              <w:rPr>
                <w:b/>
              </w:rPr>
              <w:t>Nr.</w:t>
            </w:r>
          </w:p>
        </w:tc>
        <w:tc>
          <w:tcPr>
            <w:tcW w:w="7938" w:type="dxa"/>
            <w:shd w:val="clear" w:color="auto" w:fill="BFBFBF" w:themeFill="background1" w:themeFillShade="BF"/>
          </w:tcPr>
          <w:p w14:paraId="6BD2D3FD" w14:textId="77777777" w:rsidR="00437E82" w:rsidRPr="00B301C3" w:rsidRDefault="00437E82" w:rsidP="0060613E">
            <w:pPr>
              <w:rPr>
                <w:b/>
              </w:rPr>
            </w:pPr>
            <w:r w:rsidRPr="00B301C3">
              <w:rPr>
                <w:b/>
              </w:rPr>
              <w:t>Eis</w:t>
            </w:r>
          </w:p>
        </w:tc>
      </w:tr>
      <w:tr w:rsidR="00437E82" w:rsidRPr="00B301C3" w14:paraId="36DADA05" w14:textId="77777777" w:rsidTr="0060613E">
        <w:tc>
          <w:tcPr>
            <w:tcW w:w="1134" w:type="dxa"/>
          </w:tcPr>
          <w:p w14:paraId="43E8F652" w14:textId="4185288A" w:rsidR="00437E82" w:rsidRPr="00B301C3" w:rsidRDefault="00437E82" w:rsidP="0060613E">
            <w:pPr>
              <w:rPr>
                <w:bCs/>
              </w:rPr>
            </w:pPr>
            <w:r w:rsidRPr="00B301C3">
              <w:rPr>
                <w:bCs/>
              </w:rPr>
              <w:t>4.</w:t>
            </w:r>
            <w:r>
              <w:rPr>
                <w:bCs/>
              </w:rPr>
              <w:t>1</w:t>
            </w:r>
            <w:r w:rsidRPr="00B301C3">
              <w:rPr>
                <w:bCs/>
              </w:rPr>
              <w:t>.1</w:t>
            </w:r>
          </w:p>
        </w:tc>
        <w:tc>
          <w:tcPr>
            <w:tcW w:w="7938" w:type="dxa"/>
          </w:tcPr>
          <w:p w14:paraId="5B3E7FC1" w14:textId="547CFCB1" w:rsidR="00437E82" w:rsidRPr="00B301C3" w:rsidRDefault="00437E82" w:rsidP="0060613E">
            <w:r w:rsidRPr="00B301C3">
              <w:t>Een sleuteluitgiftekast</w:t>
            </w:r>
            <w:r w:rsidR="00E81FDE">
              <w:t xml:space="preserve"> </w:t>
            </w:r>
            <w:r w:rsidRPr="00B301C3">
              <w:t>omvat alle benodigde apparatuur en toebehoren om, op basis van autorisaties, sleutels geautomatiseerd in en uit te geven</w:t>
            </w:r>
            <w:r>
              <w:t xml:space="preserve"> </w:t>
            </w:r>
            <w:r w:rsidRPr="00B301C3">
              <w:t>(geschikt voor het doel).</w:t>
            </w:r>
            <w:r w:rsidR="00A77C42">
              <w:t xml:space="preserve"> Hierna volgt een nadere omschrij</w:t>
            </w:r>
            <w:r w:rsidR="00F76B4A">
              <w:t>vi</w:t>
            </w:r>
            <w:r w:rsidR="00A77C42">
              <w:t xml:space="preserve">ng van wat </w:t>
            </w:r>
            <w:r w:rsidR="0003166F">
              <w:t xml:space="preserve">de </w:t>
            </w:r>
            <w:r w:rsidR="0003166F" w:rsidRPr="00B301C3">
              <w:t>sleuteluitgiftekast</w:t>
            </w:r>
            <w:r w:rsidR="0003166F">
              <w:t>en minimaal omvat</w:t>
            </w:r>
            <w:r w:rsidR="00A77C42">
              <w:t>.</w:t>
            </w:r>
          </w:p>
          <w:p w14:paraId="07B7F266" w14:textId="77777777" w:rsidR="00437E82" w:rsidRPr="00B301C3" w:rsidRDefault="00437E82" w:rsidP="0060613E"/>
        </w:tc>
      </w:tr>
      <w:tr w:rsidR="00437E82" w:rsidRPr="00B301C3" w14:paraId="24A391F8" w14:textId="77777777" w:rsidTr="0060613E">
        <w:tc>
          <w:tcPr>
            <w:tcW w:w="1134" w:type="dxa"/>
          </w:tcPr>
          <w:p w14:paraId="04EAB6AE" w14:textId="06A44A79" w:rsidR="00437E82" w:rsidRPr="00B301C3" w:rsidRDefault="00437E82" w:rsidP="0060613E">
            <w:pPr>
              <w:rPr>
                <w:bCs/>
              </w:rPr>
            </w:pPr>
            <w:r w:rsidRPr="00B301C3">
              <w:rPr>
                <w:bCs/>
              </w:rPr>
              <w:t>4.</w:t>
            </w:r>
            <w:r>
              <w:rPr>
                <w:bCs/>
              </w:rPr>
              <w:t>1</w:t>
            </w:r>
            <w:r w:rsidRPr="00B301C3">
              <w:rPr>
                <w:bCs/>
              </w:rPr>
              <w:t>.2</w:t>
            </w:r>
          </w:p>
        </w:tc>
        <w:tc>
          <w:tcPr>
            <w:tcW w:w="7938" w:type="dxa"/>
          </w:tcPr>
          <w:p w14:paraId="13A2C0EE" w14:textId="181531CA" w:rsidR="00DC0BC0" w:rsidRDefault="00EA7897" w:rsidP="00DC0BC0">
            <w:pPr>
              <w:tabs>
                <w:tab w:val="clear" w:pos="-1440"/>
                <w:tab w:val="clear" w:pos="-720"/>
                <w:tab w:val="clear" w:pos="0"/>
                <w:tab w:val="clear" w:pos="380"/>
              </w:tabs>
              <w:suppressAutoHyphens/>
              <w:spacing w:line="252" w:lineRule="atLeast"/>
            </w:pPr>
            <w:r>
              <w:t>De</w:t>
            </w:r>
            <w:r w:rsidR="00DC0BC0">
              <w:t xml:space="preserve"> sleutelkasten </w:t>
            </w:r>
            <w:r>
              <w:t xml:space="preserve">worden </w:t>
            </w:r>
            <w:r w:rsidR="00DC0BC0">
              <w:t>in verschillende maten uitgevraagd</w:t>
            </w:r>
            <w:r>
              <w:t>:</w:t>
            </w:r>
          </w:p>
          <w:p w14:paraId="67D83E7C" w14:textId="77777777" w:rsidR="00DC0BC0" w:rsidRDefault="00DC0BC0" w:rsidP="00DC0BC0">
            <w:pPr>
              <w:tabs>
                <w:tab w:val="clear" w:pos="-1440"/>
                <w:tab w:val="clear" w:pos="-720"/>
                <w:tab w:val="clear" w:pos="0"/>
                <w:tab w:val="clear" w:pos="380"/>
              </w:tabs>
              <w:suppressAutoHyphens/>
              <w:spacing w:line="252" w:lineRule="atLeast"/>
            </w:pPr>
          </w:p>
          <w:p w14:paraId="5631D252" w14:textId="6C835183" w:rsidR="00DC0BC0" w:rsidRPr="00FE192C" w:rsidRDefault="00EA7897" w:rsidP="00DC0BC0">
            <w:pPr>
              <w:tabs>
                <w:tab w:val="clear" w:pos="-1440"/>
                <w:tab w:val="clear" w:pos="-720"/>
                <w:tab w:val="clear" w:pos="0"/>
                <w:tab w:val="clear" w:pos="380"/>
              </w:tabs>
              <w:suppressAutoHyphens/>
              <w:spacing w:line="252" w:lineRule="atLeast"/>
              <w:rPr>
                <w:b/>
                <w:bCs/>
              </w:rPr>
            </w:pPr>
            <w:r w:rsidRPr="00FE192C">
              <w:rPr>
                <w:b/>
                <w:bCs/>
              </w:rPr>
              <w:t xml:space="preserve">1x </w:t>
            </w:r>
            <w:r w:rsidR="00DC0BC0" w:rsidRPr="00FE192C">
              <w:rPr>
                <w:b/>
                <w:bCs/>
              </w:rPr>
              <w:t xml:space="preserve">Sleuteluitgiftekast </w:t>
            </w:r>
            <w:r w:rsidRPr="00FE192C">
              <w:rPr>
                <w:b/>
                <w:bCs/>
              </w:rPr>
              <w:t>Groot</w:t>
            </w:r>
            <w:r w:rsidR="00DC0BC0" w:rsidRPr="00FE192C">
              <w:rPr>
                <w:b/>
                <w:bCs/>
              </w:rPr>
              <w:t>:</w:t>
            </w:r>
          </w:p>
          <w:p w14:paraId="505E8109" w14:textId="61B2CED0" w:rsidR="00DC0BC0" w:rsidRPr="00E81FDE" w:rsidRDefault="00DC0BC0" w:rsidP="00DC0BC0">
            <w:pPr>
              <w:tabs>
                <w:tab w:val="clear" w:pos="-1440"/>
                <w:tab w:val="clear" w:pos="-720"/>
                <w:tab w:val="clear" w:pos="0"/>
                <w:tab w:val="clear" w:pos="380"/>
              </w:tabs>
              <w:suppressAutoHyphens/>
              <w:spacing w:line="252" w:lineRule="atLeast"/>
            </w:pPr>
            <w:r w:rsidRPr="00E81FDE">
              <w:t xml:space="preserve">- </w:t>
            </w:r>
            <w:r>
              <w:t>Inclusief sleutelstrips* met minimaal 50 sleutelposities</w:t>
            </w:r>
            <w:r w:rsidR="00FD56E7">
              <w:t>.</w:t>
            </w:r>
          </w:p>
          <w:p w14:paraId="548909AA" w14:textId="4A9C1A89" w:rsidR="00DC0BC0" w:rsidRDefault="00DC0BC0" w:rsidP="00DC0BC0">
            <w:pPr>
              <w:tabs>
                <w:tab w:val="clear" w:pos="-1440"/>
                <w:tab w:val="clear" w:pos="-720"/>
                <w:tab w:val="clear" w:pos="0"/>
                <w:tab w:val="clear" w:pos="380"/>
              </w:tabs>
              <w:suppressAutoHyphens/>
              <w:spacing w:line="252" w:lineRule="atLeast"/>
            </w:pPr>
            <w:r w:rsidRPr="00E81FDE">
              <w:t xml:space="preserve">- </w:t>
            </w:r>
            <w:r>
              <w:t>Uitbreidbaar met sleutelstrips* naar minimaal 120 sleutelposities totaal</w:t>
            </w:r>
            <w:r w:rsidR="00FD56E7">
              <w:t>.</w:t>
            </w:r>
          </w:p>
          <w:p w14:paraId="28449EF8" w14:textId="77777777" w:rsidR="00DC0BC0" w:rsidRDefault="00DC0BC0" w:rsidP="00DC0BC0">
            <w:pPr>
              <w:tabs>
                <w:tab w:val="clear" w:pos="-1440"/>
                <w:tab w:val="clear" w:pos="-720"/>
                <w:tab w:val="clear" w:pos="0"/>
                <w:tab w:val="clear" w:pos="380"/>
              </w:tabs>
              <w:suppressAutoHyphens/>
              <w:spacing w:line="252" w:lineRule="atLeast"/>
            </w:pPr>
          </w:p>
          <w:p w14:paraId="6B934C42" w14:textId="247C4151" w:rsidR="00DC0BC0" w:rsidRPr="00FE192C" w:rsidRDefault="00EA7897" w:rsidP="00DC0BC0">
            <w:pPr>
              <w:tabs>
                <w:tab w:val="clear" w:pos="-1440"/>
                <w:tab w:val="clear" w:pos="-720"/>
                <w:tab w:val="clear" w:pos="0"/>
                <w:tab w:val="clear" w:pos="380"/>
              </w:tabs>
              <w:suppressAutoHyphens/>
              <w:spacing w:line="252" w:lineRule="atLeast"/>
              <w:rPr>
                <w:b/>
                <w:bCs/>
              </w:rPr>
            </w:pPr>
            <w:r w:rsidRPr="00FE192C">
              <w:rPr>
                <w:b/>
                <w:bCs/>
              </w:rPr>
              <w:t>2</w:t>
            </w:r>
            <w:r w:rsidR="005F745A">
              <w:rPr>
                <w:b/>
                <w:bCs/>
              </w:rPr>
              <w:t>6</w:t>
            </w:r>
            <w:r w:rsidRPr="00FE192C">
              <w:rPr>
                <w:b/>
                <w:bCs/>
              </w:rPr>
              <w:t xml:space="preserve">x </w:t>
            </w:r>
            <w:r w:rsidR="00DC0BC0" w:rsidRPr="00FE192C">
              <w:rPr>
                <w:b/>
                <w:bCs/>
              </w:rPr>
              <w:t xml:space="preserve">Sleuteluitgiftekast </w:t>
            </w:r>
            <w:r w:rsidR="00B03901" w:rsidRPr="00FE192C">
              <w:rPr>
                <w:b/>
                <w:bCs/>
              </w:rPr>
              <w:t>Standaard</w:t>
            </w:r>
            <w:r w:rsidR="00DC0BC0" w:rsidRPr="00FE192C">
              <w:rPr>
                <w:b/>
                <w:bCs/>
              </w:rPr>
              <w:t>:</w:t>
            </w:r>
          </w:p>
          <w:p w14:paraId="0CE17AB6" w14:textId="167709E9" w:rsidR="00DC0BC0" w:rsidRPr="00E81FDE" w:rsidRDefault="00DC0BC0" w:rsidP="00DC0BC0">
            <w:pPr>
              <w:tabs>
                <w:tab w:val="clear" w:pos="-1440"/>
                <w:tab w:val="clear" w:pos="-720"/>
                <w:tab w:val="clear" w:pos="0"/>
                <w:tab w:val="clear" w:pos="380"/>
              </w:tabs>
              <w:suppressAutoHyphens/>
              <w:spacing w:line="252" w:lineRule="atLeast"/>
            </w:pPr>
            <w:r w:rsidRPr="00E81FDE">
              <w:t xml:space="preserve">- </w:t>
            </w:r>
            <w:r>
              <w:t>Inclusief sleutelstrips* met minimaal 30 sleutelposities</w:t>
            </w:r>
            <w:r w:rsidR="00FD56E7">
              <w:t>.</w:t>
            </w:r>
          </w:p>
          <w:p w14:paraId="412D5FF9" w14:textId="6FC3EE5B" w:rsidR="00DC0BC0" w:rsidRDefault="00DC0BC0" w:rsidP="00DC0BC0">
            <w:pPr>
              <w:tabs>
                <w:tab w:val="clear" w:pos="-1440"/>
                <w:tab w:val="clear" w:pos="-720"/>
                <w:tab w:val="clear" w:pos="0"/>
                <w:tab w:val="clear" w:pos="380"/>
              </w:tabs>
              <w:suppressAutoHyphens/>
              <w:spacing w:line="252" w:lineRule="atLeast"/>
            </w:pPr>
            <w:r w:rsidRPr="00E81FDE">
              <w:t xml:space="preserve">- </w:t>
            </w:r>
            <w:r>
              <w:t>Uitbreidbaar met sleutelstrips* naar minimaal 60 sleutelposities totaal</w:t>
            </w:r>
            <w:r w:rsidR="00FD56E7">
              <w:t>.</w:t>
            </w:r>
          </w:p>
          <w:p w14:paraId="04C7B4B8" w14:textId="77777777" w:rsidR="00DC0BC0" w:rsidRDefault="00DC0BC0" w:rsidP="00DC0BC0">
            <w:pPr>
              <w:tabs>
                <w:tab w:val="clear" w:pos="-1440"/>
                <w:tab w:val="clear" w:pos="-720"/>
                <w:tab w:val="clear" w:pos="0"/>
                <w:tab w:val="clear" w:pos="380"/>
              </w:tabs>
              <w:suppressAutoHyphens/>
              <w:spacing w:line="252" w:lineRule="atLeast"/>
            </w:pPr>
          </w:p>
          <w:p w14:paraId="3928083C" w14:textId="77777777" w:rsidR="00437E82" w:rsidRDefault="00DC0BC0" w:rsidP="00DC0BC0">
            <w:pPr>
              <w:tabs>
                <w:tab w:val="clear" w:pos="-1440"/>
                <w:tab w:val="clear" w:pos="-720"/>
                <w:tab w:val="clear" w:pos="0"/>
                <w:tab w:val="clear" w:pos="380"/>
              </w:tabs>
              <w:suppressAutoHyphens/>
              <w:spacing w:line="252" w:lineRule="atLeast"/>
            </w:pPr>
            <w:r>
              <w:t>* Op basis van “Single Density Strips”</w:t>
            </w:r>
          </w:p>
          <w:p w14:paraId="472D019C" w14:textId="7FE96DD9" w:rsidR="00DC0BC0" w:rsidRPr="00B301C3" w:rsidRDefault="00DC0BC0" w:rsidP="00DC0BC0">
            <w:pPr>
              <w:tabs>
                <w:tab w:val="clear" w:pos="-1440"/>
                <w:tab w:val="clear" w:pos="-720"/>
                <w:tab w:val="clear" w:pos="0"/>
                <w:tab w:val="clear" w:pos="380"/>
              </w:tabs>
              <w:suppressAutoHyphens/>
              <w:spacing w:line="252" w:lineRule="atLeast"/>
            </w:pPr>
          </w:p>
        </w:tc>
      </w:tr>
      <w:tr w:rsidR="004926BF" w:rsidRPr="00B301C3" w14:paraId="7E7AB5EB" w14:textId="77777777" w:rsidTr="0060613E">
        <w:tc>
          <w:tcPr>
            <w:tcW w:w="1134" w:type="dxa"/>
          </w:tcPr>
          <w:p w14:paraId="31A720DB" w14:textId="5D814811" w:rsidR="004926BF" w:rsidRPr="00B301C3" w:rsidRDefault="004926BF" w:rsidP="004926BF">
            <w:pPr>
              <w:rPr>
                <w:bCs/>
              </w:rPr>
            </w:pPr>
            <w:r>
              <w:rPr>
                <w:bCs/>
              </w:rPr>
              <w:t>4.1.3</w:t>
            </w:r>
          </w:p>
        </w:tc>
        <w:tc>
          <w:tcPr>
            <w:tcW w:w="7938" w:type="dxa"/>
          </w:tcPr>
          <w:p w14:paraId="110B6A5F" w14:textId="77777777" w:rsidR="004926BF" w:rsidRPr="00B301C3" w:rsidRDefault="004926BF" w:rsidP="004926BF">
            <w:r w:rsidRPr="00B301C3">
              <w:t>Een sleutel</w:t>
            </w:r>
            <w:r>
              <w:t>uitgifte</w:t>
            </w:r>
            <w:r w:rsidRPr="00B301C3">
              <w:t>kast bestaat uit:</w:t>
            </w:r>
          </w:p>
          <w:p w14:paraId="7DFC6ADE" w14:textId="7BCC08C0" w:rsidR="004926BF" w:rsidRDefault="004926BF" w:rsidP="004926BF">
            <w:pPr>
              <w:numPr>
                <w:ilvl w:val="0"/>
                <w:numId w:val="2"/>
              </w:numPr>
              <w:tabs>
                <w:tab w:val="clear" w:pos="-1440"/>
                <w:tab w:val="clear" w:pos="-720"/>
                <w:tab w:val="clear" w:pos="0"/>
                <w:tab w:val="clear" w:pos="380"/>
              </w:tabs>
              <w:suppressAutoHyphens/>
              <w:spacing w:line="252" w:lineRule="atLeast"/>
            </w:pPr>
            <w:r>
              <w:t>Sleuteluitgiftekast behuizing</w:t>
            </w:r>
            <w:r w:rsidR="00FD56E7">
              <w:t>.</w:t>
            </w:r>
          </w:p>
          <w:p w14:paraId="579CB4DE" w14:textId="5CF63B9C" w:rsidR="004926BF" w:rsidRPr="00B301C3" w:rsidRDefault="004926BF" w:rsidP="004926BF">
            <w:pPr>
              <w:numPr>
                <w:ilvl w:val="0"/>
                <w:numId w:val="2"/>
              </w:numPr>
              <w:tabs>
                <w:tab w:val="clear" w:pos="-1440"/>
                <w:tab w:val="clear" w:pos="-720"/>
                <w:tab w:val="clear" w:pos="0"/>
                <w:tab w:val="clear" w:pos="380"/>
              </w:tabs>
              <w:suppressAutoHyphens/>
              <w:spacing w:line="252" w:lineRule="atLeast"/>
            </w:pPr>
            <w:r w:rsidRPr="00B301C3">
              <w:t xml:space="preserve">Bedienpaneel (inclusief pincode bediening, </w:t>
            </w:r>
            <w:r>
              <w:t xml:space="preserve">geschikt voor uitbreiding </w:t>
            </w:r>
            <w:r w:rsidRPr="00B301C3">
              <w:t>met paslezer</w:t>
            </w:r>
            <w:r>
              <w:t xml:space="preserve"> </w:t>
            </w:r>
            <w:r w:rsidR="00E9226F">
              <w:t>(</w:t>
            </w:r>
            <w:r>
              <w:t>planning fase 2</w:t>
            </w:r>
            <w:r w:rsidR="00E9226F">
              <w:t>, zie 2.4</w:t>
            </w:r>
            <w:r w:rsidRPr="00B301C3">
              <w:t>).</w:t>
            </w:r>
          </w:p>
          <w:p w14:paraId="31D389FB" w14:textId="77777777" w:rsidR="004926BF" w:rsidRDefault="004926BF" w:rsidP="004926BF">
            <w:pPr>
              <w:numPr>
                <w:ilvl w:val="0"/>
                <w:numId w:val="2"/>
              </w:numPr>
              <w:tabs>
                <w:tab w:val="clear" w:pos="-1440"/>
                <w:tab w:val="clear" w:pos="-720"/>
                <w:tab w:val="clear" w:pos="0"/>
                <w:tab w:val="clear" w:pos="380"/>
              </w:tabs>
              <w:suppressAutoHyphens/>
              <w:spacing w:line="252" w:lineRule="atLeast"/>
            </w:pPr>
            <w:r>
              <w:t>Metalen zwenk</w:t>
            </w:r>
            <w:r w:rsidRPr="00B301C3">
              <w:t>deur</w:t>
            </w:r>
            <w:r>
              <w:t xml:space="preserve"> (niet transparant).</w:t>
            </w:r>
          </w:p>
          <w:p w14:paraId="1B613A27" w14:textId="5D78A87B" w:rsidR="004926BF" w:rsidRDefault="004926BF" w:rsidP="004926BF">
            <w:pPr>
              <w:numPr>
                <w:ilvl w:val="0"/>
                <w:numId w:val="2"/>
              </w:numPr>
              <w:tabs>
                <w:tab w:val="clear" w:pos="-1440"/>
                <w:tab w:val="clear" w:pos="-720"/>
                <w:tab w:val="clear" w:pos="0"/>
                <w:tab w:val="clear" w:pos="380"/>
              </w:tabs>
              <w:suppressAutoHyphens/>
              <w:spacing w:line="252" w:lineRule="atLeast"/>
            </w:pPr>
            <w:r>
              <w:t>Lokale IT hard- en software (</w:t>
            </w:r>
            <w:r w:rsidR="00D37BB6">
              <w:t xml:space="preserve">standalone </w:t>
            </w:r>
            <w:r>
              <w:t>zie 4.10.1 en  4.10.2)</w:t>
            </w:r>
            <w:r w:rsidR="00FD56E7">
              <w:t>.</w:t>
            </w:r>
          </w:p>
          <w:p w14:paraId="7C00A715" w14:textId="746940B9" w:rsidR="004926BF" w:rsidRPr="00B301C3" w:rsidRDefault="004926BF" w:rsidP="004926BF">
            <w:pPr>
              <w:numPr>
                <w:ilvl w:val="0"/>
                <w:numId w:val="2"/>
              </w:numPr>
              <w:tabs>
                <w:tab w:val="clear" w:pos="-1440"/>
                <w:tab w:val="clear" w:pos="-720"/>
                <w:tab w:val="clear" w:pos="0"/>
                <w:tab w:val="clear" w:pos="380"/>
              </w:tabs>
              <w:suppressAutoHyphens/>
              <w:spacing w:line="252" w:lineRule="atLeast"/>
            </w:pPr>
            <w:r>
              <w:t xml:space="preserve">Uniek kastnummer op </w:t>
            </w:r>
            <w:r w:rsidR="003F2923">
              <w:t>een zicht</w:t>
            </w:r>
            <w:r>
              <w:t>zijde van de kast (zie 4.1.</w:t>
            </w:r>
            <w:r w:rsidR="00AF6487">
              <w:t>4</w:t>
            </w:r>
            <w:r>
              <w:t>)</w:t>
            </w:r>
          </w:p>
          <w:p w14:paraId="639FAA7F" w14:textId="78E464E6" w:rsidR="0049393A" w:rsidRDefault="004926BF" w:rsidP="004926BF">
            <w:pPr>
              <w:numPr>
                <w:ilvl w:val="0"/>
                <w:numId w:val="2"/>
              </w:numPr>
              <w:tabs>
                <w:tab w:val="clear" w:pos="-1440"/>
                <w:tab w:val="clear" w:pos="-720"/>
                <w:tab w:val="clear" w:pos="0"/>
                <w:tab w:val="clear" w:pos="380"/>
              </w:tabs>
              <w:suppressAutoHyphens/>
              <w:spacing w:line="252" w:lineRule="atLeast"/>
            </w:pPr>
            <w:r>
              <w:t xml:space="preserve">Aantal </w:t>
            </w:r>
            <w:r w:rsidR="0049393A">
              <w:t>sleutelstrips (zie 4.1.2)</w:t>
            </w:r>
            <w:r w:rsidR="00FD56E7">
              <w:t>.</w:t>
            </w:r>
          </w:p>
          <w:p w14:paraId="4016C452" w14:textId="2D55367F" w:rsidR="004926BF" w:rsidRDefault="0049393A" w:rsidP="004926BF">
            <w:pPr>
              <w:numPr>
                <w:ilvl w:val="0"/>
                <w:numId w:val="2"/>
              </w:numPr>
              <w:tabs>
                <w:tab w:val="clear" w:pos="-1440"/>
                <w:tab w:val="clear" w:pos="-720"/>
                <w:tab w:val="clear" w:pos="0"/>
                <w:tab w:val="clear" w:pos="380"/>
              </w:tabs>
              <w:suppressAutoHyphens/>
              <w:spacing w:line="252" w:lineRule="atLeast"/>
            </w:pPr>
            <w:r>
              <w:t>S</w:t>
            </w:r>
            <w:r w:rsidR="004926BF">
              <w:t>leutelstrips (</w:t>
            </w:r>
            <w:r>
              <w:t xml:space="preserve">zie </w:t>
            </w:r>
            <w:r w:rsidR="004926BF">
              <w:t>4.1.</w:t>
            </w:r>
            <w:r w:rsidR="00AF6487">
              <w:t>5</w:t>
            </w:r>
            <w:r w:rsidR="004926BF">
              <w:t>)</w:t>
            </w:r>
            <w:r w:rsidR="00FD56E7">
              <w:t>.</w:t>
            </w:r>
          </w:p>
          <w:p w14:paraId="447642A6" w14:textId="39187530" w:rsidR="004926BF" w:rsidRDefault="0049393A" w:rsidP="004926BF">
            <w:pPr>
              <w:numPr>
                <w:ilvl w:val="0"/>
                <w:numId w:val="2"/>
              </w:numPr>
              <w:tabs>
                <w:tab w:val="clear" w:pos="-1440"/>
                <w:tab w:val="clear" w:pos="-720"/>
                <w:tab w:val="clear" w:pos="0"/>
                <w:tab w:val="clear" w:pos="380"/>
              </w:tabs>
              <w:suppressAutoHyphens/>
              <w:spacing w:line="252" w:lineRule="atLeast"/>
            </w:pPr>
            <w:r>
              <w:t>Blindpanelen voor ongebruikte sleutelstrips</w:t>
            </w:r>
            <w:r w:rsidR="00FD56E7">
              <w:t>.</w:t>
            </w:r>
          </w:p>
          <w:p w14:paraId="07E7B160" w14:textId="7A547E1D" w:rsidR="004926BF" w:rsidRPr="00B301C3" w:rsidRDefault="004926BF" w:rsidP="004926BF">
            <w:pPr>
              <w:numPr>
                <w:ilvl w:val="0"/>
                <w:numId w:val="2"/>
              </w:numPr>
              <w:tabs>
                <w:tab w:val="clear" w:pos="-1440"/>
                <w:tab w:val="clear" w:pos="-720"/>
                <w:tab w:val="clear" w:pos="0"/>
                <w:tab w:val="clear" w:pos="380"/>
              </w:tabs>
              <w:suppressAutoHyphens/>
              <w:spacing w:line="252" w:lineRule="atLeast"/>
            </w:pPr>
            <w:r w:rsidRPr="00B301C3">
              <w:t>Noodstroom accu</w:t>
            </w:r>
            <w:r>
              <w:t xml:space="preserve"> (zie 4.10.3)</w:t>
            </w:r>
            <w:r w:rsidR="00FD56E7">
              <w:t>.</w:t>
            </w:r>
          </w:p>
          <w:p w14:paraId="73A43B0F" w14:textId="77777777" w:rsidR="004926BF" w:rsidRPr="00B301C3" w:rsidRDefault="004926BF" w:rsidP="004926BF">
            <w:pPr>
              <w:tabs>
                <w:tab w:val="clear" w:pos="-1440"/>
                <w:tab w:val="clear" w:pos="-720"/>
                <w:tab w:val="clear" w:pos="0"/>
                <w:tab w:val="clear" w:pos="380"/>
              </w:tabs>
              <w:suppressAutoHyphens/>
              <w:spacing w:line="252" w:lineRule="atLeast"/>
              <w:ind w:left="301"/>
            </w:pPr>
          </w:p>
        </w:tc>
      </w:tr>
      <w:tr w:rsidR="00E92AC3" w:rsidRPr="00B301C3" w14:paraId="7DCBB5BB" w14:textId="77777777" w:rsidTr="0060613E">
        <w:tc>
          <w:tcPr>
            <w:tcW w:w="1134" w:type="dxa"/>
          </w:tcPr>
          <w:p w14:paraId="1163C354" w14:textId="1AD705C2" w:rsidR="00E92AC3" w:rsidRDefault="00AF6487" w:rsidP="004926BF">
            <w:pPr>
              <w:rPr>
                <w:bCs/>
              </w:rPr>
            </w:pPr>
            <w:r w:rsidRPr="00126BCD">
              <w:rPr>
                <w:bCs/>
              </w:rPr>
              <w:t>4.1.</w:t>
            </w:r>
            <w:r>
              <w:rPr>
                <w:bCs/>
              </w:rPr>
              <w:t>4</w:t>
            </w:r>
          </w:p>
        </w:tc>
        <w:tc>
          <w:tcPr>
            <w:tcW w:w="7938" w:type="dxa"/>
          </w:tcPr>
          <w:p w14:paraId="1ADFCC4E" w14:textId="13C8CE82" w:rsidR="00AF6487" w:rsidRPr="00411D02" w:rsidRDefault="00AF6487" w:rsidP="00AF6487">
            <w:r w:rsidRPr="00411D02">
              <w:t>Het unieke kastnummer is als volgt opgebouwd</w:t>
            </w:r>
            <w:r>
              <w:t xml:space="preserve">: </w:t>
            </w:r>
            <w:r w:rsidRPr="00E200DD">
              <w:rPr>
                <w:b/>
                <w:bCs/>
              </w:rPr>
              <w:t>XX-00</w:t>
            </w:r>
          </w:p>
          <w:p w14:paraId="1ABF43B6" w14:textId="2EF2EDDD" w:rsidR="00AF6487" w:rsidRPr="00411D02" w:rsidRDefault="00AF6487" w:rsidP="00AF6487">
            <w:r w:rsidRPr="00411D02">
              <w:t>Waarbij:</w:t>
            </w:r>
          </w:p>
          <w:p w14:paraId="369564F9" w14:textId="17F3721D" w:rsidR="00AF6487" w:rsidRPr="00411D02" w:rsidRDefault="00AF6487" w:rsidP="00AF6487">
            <w:r w:rsidRPr="00411D02">
              <w:t xml:space="preserve">XX </w:t>
            </w:r>
            <w:r w:rsidRPr="00411D02">
              <w:sym w:font="Wingdings" w:char="F0E0"/>
            </w:r>
            <w:r w:rsidRPr="00411D02">
              <w:t xml:space="preserve"> twee letters (locatie afkorting, </w:t>
            </w:r>
            <w:r>
              <w:t xml:space="preserve">op aangeven </w:t>
            </w:r>
            <w:r w:rsidR="00E9226F">
              <w:t>O</w:t>
            </w:r>
            <w:r>
              <w:t>pdrachtgever</w:t>
            </w:r>
            <w:r w:rsidRPr="00411D02">
              <w:t>)</w:t>
            </w:r>
          </w:p>
          <w:p w14:paraId="1C4F85B7" w14:textId="3EB864BC" w:rsidR="00AF6487" w:rsidRPr="00411D02" w:rsidRDefault="00AF6487" w:rsidP="00AF6487">
            <w:r w:rsidRPr="00411D02">
              <w:t xml:space="preserve">00 </w:t>
            </w:r>
            <w:r w:rsidRPr="00411D02">
              <w:sym w:font="Wingdings" w:char="F0E0"/>
            </w:r>
            <w:r w:rsidRPr="00411D02">
              <w:t xml:space="preserve"> Een per </w:t>
            </w:r>
            <w:r w:rsidR="0049393A">
              <w:t>locatie</w:t>
            </w:r>
            <w:r w:rsidRPr="00411D02">
              <w:t xml:space="preserve"> oplopend twee</w:t>
            </w:r>
            <w:r>
              <w:t>c</w:t>
            </w:r>
            <w:r w:rsidRPr="00411D02">
              <w:t>ijferig getal beginnend bij 01</w:t>
            </w:r>
          </w:p>
          <w:p w14:paraId="31C98E7B" w14:textId="566DD3D8" w:rsidR="00AF6487" w:rsidRPr="00411D02" w:rsidRDefault="00AF6487" w:rsidP="00AF6487"/>
          <w:p w14:paraId="1C6BC5B9" w14:textId="19A71A9F" w:rsidR="00AF6487" w:rsidRDefault="006D5A07" w:rsidP="00AF6487">
            <w:r>
              <w:rPr>
                <w:noProof/>
              </w:rPr>
              <mc:AlternateContent>
                <mc:Choice Requires="wps">
                  <w:drawing>
                    <wp:anchor distT="0" distB="0" distL="114300" distR="114300" simplePos="0" relativeHeight="251773952" behindDoc="0" locked="0" layoutInCell="1" allowOverlap="1" wp14:anchorId="13C1626D" wp14:editId="06F4E43A">
                      <wp:simplePos x="0" y="0"/>
                      <wp:positionH relativeFrom="column">
                        <wp:posOffset>1677670</wp:posOffset>
                      </wp:positionH>
                      <wp:positionV relativeFrom="paragraph">
                        <wp:posOffset>37465</wp:posOffset>
                      </wp:positionV>
                      <wp:extent cx="1139190" cy="215900"/>
                      <wp:effectExtent l="0" t="0" r="0" b="0"/>
                      <wp:wrapNone/>
                      <wp:docPr id="56" name="Tekstvak 56"/>
                      <wp:cNvGraphicFramePr/>
                      <a:graphic xmlns:a="http://schemas.openxmlformats.org/drawingml/2006/main">
                        <a:graphicData uri="http://schemas.microsoft.com/office/word/2010/wordprocessingShape">
                          <wps:wsp>
                            <wps:cNvSpPr txBox="1"/>
                            <wps:spPr>
                              <a:xfrm>
                                <a:off x="0" y="0"/>
                                <a:ext cx="1139190" cy="215900"/>
                              </a:xfrm>
                              <a:prstGeom prst="rect">
                                <a:avLst/>
                              </a:prstGeom>
                              <a:noFill/>
                              <a:ln w="6350">
                                <a:noFill/>
                              </a:ln>
                            </wps:spPr>
                            <wps:txbx>
                              <w:txbxContent>
                                <w:p w14:paraId="34049B53" w14:textId="70E2B630" w:rsidR="005878C1" w:rsidRPr="0084705F" w:rsidRDefault="005878C1" w:rsidP="006D5A07">
                                  <w:pPr>
                                    <w:rPr>
                                      <w:sz w:val="14"/>
                                      <w:szCs w:val="14"/>
                                    </w:rPr>
                                  </w:pPr>
                                  <w:r>
                                    <w:rPr>
                                      <w:sz w:val="14"/>
                                      <w:szCs w:val="14"/>
                                    </w:rPr>
                                    <w:t>Kastnummer: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C1626D" id="_x0000_t202" coordsize="21600,21600" o:spt="202" path="m,l,21600r21600,l21600,xe">
                      <v:stroke joinstyle="miter"/>
                      <v:path gradientshapeok="t" o:connecttype="rect"/>
                    </v:shapetype>
                    <v:shape id="Tekstvak 56" o:spid="_x0000_s1026" type="#_x0000_t202" style="position:absolute;margin-left:132.1pt;margin-top:2.95pt;width:89.7pt;height:17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" filled="f" stroked="f" strokeweight=".5pt">
                      <v:textbox>
                        <w:txbxContent>
                          <w:p w14:paraId="34049B53" w14:textId="70E2B630" w:rsidR="005878C1" w:rsidRPr="0084705F" w:rsidRDefault="005878C1" w:rsidP="006D5A07">
                            <w:pPr>
                              <w:rPr>
                                <w:sz w:val="14"/>
                                <w:szCs w:val="14"/>
                              </w:rPr>
                            </w:pPr>
                            <w:r>
                              <w:rPr>
                                <w:sz w:val="14"/>
                                <w:szCs w:val="14"/>
                              </w:rPr>
                              <w:t>Kastnummer:</w:t>
                            </w:r>
                          </w:p>
                        </w:txbxContent>
                      </v:textbox>
                    </v:shape>
                  </w:pict>
                </mc:Fallback>
              </mc:AlternateContent>
            </w:r>
            <w:r w:rsidR="00AF6487" w:rsidRPr="00411D02">
              <w:rPr>
                <w:noProof/>
              </w:rPr>
              <mc:AlternateContent>
                <mc:Choice Requires="wps">
                  <w:drawing>
                    <wp:anchor distT="0" distB="0" distL="114300" distR="114300" simplePos="0" relativeHeight="251744256" behindDoc="0" locked="0" layoutInCell="1" allowOverlap="1" wp14:anchorId="3171E197" wp14:editId="7DCC6509">
                      <wp:simplePos x="0" y="0"/>
                      <wp:positionH relativeFrom="column">
                        <wp:posOffset>1671651</wp:posOffset>
                      </wp:positionH>
                      <wp:positionV relativeFrom="paragraph">
                        <wp:posOffset>47625</wp:posOffset>
                      </wp:positionV>
                      <wp:extent cx="1478280" cy="508635"/>
                      <wp:effectExtent l="0" t="0" r="26670" b="24765"/>
                      <wp:wrapSquare wrapText="bothSides"/>
                      <wp:docPr id="55" name="Rechthoek 55"/>
                      <wp:cNvGraphicFramePr/>
                      <a:graphic xmlns:a="http://schemas.openxmlformats.org/drawingml/2006/main">
                        <a:graphicData uri="http://schemas.microsoft.com/office/word/2010/wordprocessingShape">
                          <wps:wsp>
                            <wps:cNvSpPr/>
                            <wps:spPr>
                              <a:xfrm>
                                <a:off x="0" y="0"/>
                                <a:ext cx="1478280" cy="508635"/>
                              </a:xfrm>
                              <a:prstGeom prst="rect">
                                <a:avLst/>
                              </a:prstGeom>
                              <a:ln w="12700"/>
                            </wps:spPr>
                            <wps:style>
                              <a:lnRef idx="2">
                                <a:schemeClr val="dk1"/>
                              </a:lnRef>
                              <a:fillRef idx="1">
                                <a:schemeClr val="lt1"/>
                              </a:fillRef>
                              <a:effectRef idx="0">
                                <a:schemeClr val="dk1"/>
                              </a:effectRef>
                              <a:fontRef idx="minor">
                                <a:schemeClr val="dk1"/>
                              </a:fontRef>
                            </wps:style>
                            <wps:txbx>
                              <w:txbxContent>
                                <w:p w14:paraId="02809BA5" w14:textId="244D9C0C" w:rsidR="005878C1" w:rsidRPr="00411D02" w:rsidRDefault="005878C1" w:rsidP="00AF6487">
                                  <w:pPr>
                                    <w:jc w:val="center"/>
                                    <w:rPr>
                                      <w:sz w:val="22"/>
                                      <w:szCs w:val="22"/>
                                      <w:lang w:val="en-US"/>
                                    </w:rPr>
                                  </w:pPr>
                                  <w:r w:rsidRPr="00F741AA">
                                    <w:rPr>
                                      <w:sz w:val="22"/>
                                      <w:szCs w:val="22"/>
                                      <w:lang w:val="en-US"/>
                                    </w:rPr>
                                    <w:t>ZW-</w:t>
                                  </w:r>
                                  <w:r>
                                    <w:rPr>
                                      <w:sz w:val="22"/>
                                      <w:szCs w:val="22"/>
                                      <w:lang w:val="en-US"/>
                                    </w:rPr>
                                    <w:t>0</w:t>
                                  </w:r>
                                  <w:r w:rsidRPr="00F741AA">
                                    <w:rPr>
                                      <w:sz w:val="22"/>
                                      <w:szCs w:val="22"/>
                                      <w:lang w:val="en-US"/>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71E197" id="Rechthoek 55" o:spid="_x0000_s1027" style="position:absolute;margin-left:131.65pt;margin-top:3.75pt;width:116.4pt;height:40.0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" fillcolor="white [3201]" strokecolor="black [3200]" strokeweight="1pt">
                      <v:textbox>
                        <w:txbxContent>
                          <w:p w14:paraId="02809BA5" w14:textId="244D9C0C" w:rsidR="005878C1" w:rsidRPr="00411D02" w:rsidRDefault="005878C1" w:rsidP="00AF6487">
                            <w:pPr>
                              <w:jc w:val="center"/>
                              <w:rPr>
                                <w:sz w:val="22"/>
                                <w:szCs w:val="22"/>
                                <w:lang w:val="en-US"/>
                              </w:rPr>
                            </w:pPr>
                            <w:r w:rsidRPr="00F741AA">
                              <w:rPr>
                                <w:sz w:val="22"/>
                                <w:szCs w:val="22"/>
                                <w:lang w:val="en-US"/>
                              </w:rPr>
                              <w:t>ZW-</w:t>
                            </w:r>
                            <w:r>
                              <w:rPr>
                                <w:sz w:val="22"/>
                                <w:szCs w:val="22"/>
                                <w:lang w:val="en-US"/>
                              </w:rPr>
                              <w:t>0</w:t>
                            </w:r>
                            <w:r w:rsidRPr="00F741AA">
                              <w:rPr>
                                <w:sz w:val="22"/>
                                <w:szCs w:val="22"/>
                                <w:lang w:val="en-US"/>
                              </w:rPr>
                              <w:t>1</w:t>
                            </w:r>
                          </w:p>
                        </w:txbxContent>
                      </v:textbox>
                      <w10:wrap type="square"/>
                    </v:rect>
                  </w:pict>
                </mc:Fallback>
              </mc:AlternateContent>
            </w:r>
            <w:r w:rsidR="00AF6487">
              <w:t>Kastnummer v</w:t>
            </w:r>
            <w:r w:rsidR="00AF6487" w:rsidRPr="00411D02">
              <w:t>oorbeeld:</w:t>
            </w:r>
            <w:r w:rsidR="00AF6487">
              <w:t xml:space="preserve"> </w:t>
            </w:r>
            <w:r w:rsidR="00AF6487">
              <w:sym w:font="Wingdings" w:char="F0DF"/>
            </w:r>
            <w:r w:rsidR="00AF6487">
              <w:t xml:space="preserve"> </w:t>
            </w:r>
            <w:r w:rsidR="00AF6487" w:rsidRPr="00DC01FC">
              <w:t xml:space="preserve">afmeting </w:t>
            </w:r>
          </w:p>
          <w:p w14:paraId="6D8D1728" w14:textId="77777777" w:rsidR="00AF6487" w:rsidRDefault="00AF6487" w:rsidP="00AF6487">
            <w:r>
              <w:t xml:space="preserve">                                        </w:t>
            </w:r>
            <w:r w:rsidRPr="00A44B22">
              <w:t>ongeveer</w:t>
            </w:r>
            <w:r>
              <w:t xml:space="preserve"> </w:t>
            </w:r>
          </w:p>
          <w:p w14:paraId="58BE4846" w14:textId="17EEB99F" w:rsidR="00AF6487" w:rsidRPr="00411D02" w:rsidRDefault="00AF6487" w:rsidP="00AF6487">
            <w:r>
              <w:t xml:space="preserve">                                   6 x 3 cm</w:t>
            </w:r>
          </w:p>
          <w:p w14:paraId="16E79141" w14:textId="77777777" w:rsidR="00AF6487" w:rsidRPr="00411D02" w:rsidRDefault="00AF6487" w:rsidP="00AF6487"/>
          <w:p w14:paraId="5D8AD09C" w14:textId="6AF71355" w:rsidR="00AF6487" w:rsidRDefault="00AF6487" w:rsidP="00AF6487">
            <w:r>
              <w:t>Kastnummer mag als gevolg van reiniging met water en gangbare schoonmaakmiddelen niet vervagen of onleesbaar worden.</w:t>
            </w:r>
          </w:p>
          <w:p w14:paraId="3B491587" w14:textId="77777777" w:rsidR="00E92AC3" w:rsidRPr="00B301C3" w:rsidRDefault="00E92AC3" w:rsidP="004926BF"/>
        </w:tc>
      </w:tr>
      <w:tr w:rsidR="00AF6487" w:rsidRPr="00B301C3" w14:paraId="26933F05" w14:textId="77777777" w:rsidTr="0060613E">
        <w:tc>
          <w:tcPr>
            <w:tcW w:w="1134" w:type="dxa"/>
          </w:tcPr>
          <w:p w14:paraId="51C8BA48" w14:textId="17386E95" w:rsidR="00AF6487" w:rsidRPr="00B301C3" w:rsidRDefault="00AF6487" w:rsidP="00AF6487">
            <w:pPr>
              <w:rPr>
                <w:bCs/>
              </w:rPr>
            </w:pPr>
            <w:r w:rsidRPr="00126BCD">
              <w:rPr>
                <w:bCs/>
              </w:rPr>
              <w:t>4.1.</w:t>
            </w:r>
            <w:r>
              <w:rPr>
                <w:bCs/>
              </w:rPr>
              <w:t>5</w:t>
            </w:r>
          </w:p>
        </w:tc>
        <w:tc>
          <w:tcPr>
            <w:tcW w:w="7938" w:type="dxa"/>
          </w:tcPr>
          <w:p w14:paraId="073DB478" w14:textId="57F9F0A8" w:rsidR="00AF6487" w:rsidRDefault="00AF6487" w:rsidP="00AF6487">
            <w:r>
              <w:t>Een sleutelstrip module bevat:</w:t>
            </w:r>
          </w:p>
          <w:p w14:paraId="55451756" w14:textId="69690A77" w:rsidR="000729BF" w:rsidRDefault="00AF6487" w:rsidP="0028198D">
            <w:pPr>
              <w:pStyle w:val="Lijstalinea"/>
              <w:numPr>
                <w:ilvl w:val="0"/>
                <w:numId w:val="2"/>
              </w:numPr>
            </w:pPr>
            <w:r w:rsidRPr="00D209A8">
              <w:t xml:space="preserve">8 tot </w:t>
            </w:r>
            <w:r>
              <w:t xml:space="preserve">maximaal </w:t>
            </w:r>
            <w:r w:rsidRPr="00D209A8">
              <w:t>10 transponderposities</w:t>
            </w:r>
            <w:r>
              <w:t xml:space="preserve"> (voor sleuteltransponder)</w:t>
            </w:r>
            <w:r w:rsidR="00FD56E7">
              <w:t>.</w:t>
            </w:r>
          </w:p>
          <w:p w14:paraId="654118FD" w14:textId="7DC365BF" w:rsidR="00AF6487" w:rsidRPr="00D209A8" w:rsidRDefault="00AF6487" w:rsidP="00AF6487">
            <w:pPr>
              <w:pStyle w:val="Lijstalinea"/>
              <w:numPr>
                <w:ilvl w:val="0"/>
                <w:numId w:val="2"/>
              </w:numPr>
            </w:pPr>
            <w:r w:rsidRPr="00D209A8">
              <w:t>Transponder</w:t>
            </w:r>
            <w:r>
              <w:t xml:space="preserve">posities </w:t>
            </w:r>
            <w:r w:rsidRPr="00D209A8">
              <w:t>zijn vergrendel</w:t>
            </w:r>
            <w:r>
              <w:t>d</w:t>
            </w:r>
            <w:r w:rsidRPr="00D209A8">
              <w:t xml:space="preserve"> voor geautoriseerde uitgave</w:t>
            </w:r>
            <w:r w:rsidR="00FD56E7">
              <w:t>.</w:t>
            </w:r>
          </w:p>
          <w:p w14:paraId="1E603E15" w14:textId="4C234D84" w:rsidR="00AF6487" w:rsidRDefault="00AF6487" w:rsidP="00AF6487">
            <w:pPr>
              <w:pStyle w:val="Lijstalinea"/>
              <w:numPr>
                <w:ilvl w:val="0"/>
                <w:numId w:val="2"/>
              </w:numPr>
              <w:tabs>
                <w:tab w:val="clear" w:pos="-1440"/>
                <w:tab w:val="clear" w:pos="-720"/>
                <w:tab w:val="clear" w:pos="0"/>
                <w:tab w:val="clear" w:pos="380"/>
              </w:tabs>
              <w:suppressAutoHyphens/>
              <w:spacing w:line="252" w:lineRule="atLeast"/>
            </w:pPr>
            <w:r w:rsidRPr="00D209A8">
              <w:t>Elke transponderpositie heeft per kast een uniek nummer</w:t>
            </w:r>
            <w:r w:rsidR="00FD56E7">
              <w:t>.</w:t>
            </w:r>
          </w:p>
          <w:p w14:paraId="53CAE49B" w14:textId="0161A7FC" w:rsidR="00AF6487" w:rsidRDefault="00AF6487" w:rsidP="00AF6487">
            <w:pPr>
              <w:numPr>
                <w:ilvl w:val="0"/>
                <w:numId w:val="2"/>
              </w:numPr>
              <w:tabs>
                <w:tab w:val="clear" w:pos="-1440"/>
                <w:tab w:val="clear" w:pos="-720"/>
                <w:tab w:val="clear" w:pos="0"/>
                <w:tab w:val="clear" w:pos="380"/>
              </w:tabs>
              <w:suppressAutoHyphens/>
              <w:spacing w:line="252" w:lineRule="atLeast"/>
            </w:pPr>
            <w:r>
              <w:lastRenderedPageBreak/>
              <w:t>Elke geleverde transponderpositie bevat een sleuteltransponder</w:t>
            </w:r>
            <w:r w:rsidR="00FD56E7">
              <w:t>.</w:t>
            </w:r>
          </w:p>
          <w:p w14:paraId="29B0FBEE" w14:textId="19619889" w:rsidR="00AF6487" w:rsidRDefault="00AF6487" w:rsidP="00AF6487">
            <w:pPr>
              <w:numPr>
                <w:ilvl w:val="0"/>
                <w:numId w:val="2"/>
              </w:numPr>
              <w:tabs>
                <w:tab w:val="clear" w:pos="-1440"/>
                <w:tab w:val="clear" w:pos="-720"/>
                <w:tab w:val="clear" w:pos="0"/>
                <w:tab w:val="clear" w:pos="380"/>
              </w:tabs>
              <w:suppressAutoHyphens/>
              <w:spacing w:line="252" w:lineRule="atLeast"/>
            </w:pPr>
            <w:r>
              <w:t>Bij elke geleverde sleutelpositie wordt een stalen sleutelring geleverd.</w:t>
            </w:r>
          </w:p>
          <w:p w14:paraId="05BDA957" w14:textId="3F9CC205" w:rsidR="00AF6487" w:rsidRDefault="00AF6487" w:rsidP="00AF6487">
            <w:pPr>
              <w:numPr>
                <w:ilvl w:val="0"/>
                <w:numId w:val="2"/>
              </w:numPr>
              <w:tabs>
                <w:tab w:val="clear" w:pos="-1440"/>
                <w:tab w:val="clear" w:pos="-720"/>
                <w:tab w:val="clear" w:pos="0"/>
                <w:tab w:val="clear" w:pos="380"/>
              </w:tabs>
              <w:suppressAutoHyphens/>
              <w:spacing w:line="252" w:lineRule="atLeast"/>
            </w:pPr>
            <w:r>
              <w:t>Bij elke geleverde sleutelpositie wordt een uniek metalen nummerpenning geleverd (zie 4.1.6)</w:t>
            </w:r>
          </w:p>
          <w:p w14:paraId="78619CD7" w14:textId="53431E78" w:rsidR="00AF6487" w:rsidRDefault="00AF6487" w:rsidP="00AF6487">
            <w:pPr>
              <w:pStyle w:val="Lijstalinea"/>
              <w:tabs>
                <w:tab w:val="clear" w:pos="-1440"/>
                <w:tab w:val="clear" w:pos="-720"/>
                <w:tab w:val="clear" w:pos="0"/>
                <w:tab w:val="clear" w:pos="380"/>
              </w:tabs>
              <w:suppressAutoHyphens/>
              <w:spacing w:line="252" w:lineRule="atLeast"/>
              <w:ind w:left="301"/>
            </w:pPr>
          </w:p>
          <w:p w14:paraId="1E49E098" w14:textId="3E0D52CF" w:rsidR="00AF6487" w:rsidRDefault="006D5A07" w:rsidP="00AF6487">
            <w:pPr>
              <w:pStyle w:val="Lijstalinea"/>
              <w:tabs>
                <w:tab w:val="clear" w:pos="-1440"/>
                <w:tab w:val="clear" w:pos="-720"/>
                <w:tab w:val="clear" w:pos="0"/>
                <w:tab w:val="clear" w:pos="380"/>
              </w:tabs>
              <w:suppressAutoHyphens/>
              <w:spacing w:line="252" w:lineRule="atLeast"/>
              <w:ind w:left="301"/>
            </w:pPr>
            <w:r>
              <w:rPr>
                <w:noProof/>
              </w:rPr>
              <mc:AlternateContent>
                <mc:Choice Requires="wps">
                  <w:drawing>
                    <wp:anchor distT="0" distB="0" distL="114300" distR="114300" simplePos="0" relativeHeight="251768832" behindDoc="0" locked="0" layoutInCell="1" allowOverlap="1" wp14:anchorId="6D1731B8" wp14:editId="2716C43B">
                      <wp:simplePos x="0" y="0"/>
                      <wp:positionH relativeFrom="column">
                        <wp:posOffset>429895</wp:posOffset>
                      </wp:positionH>
                      <wp:positionV relativeFrom="paragraph">
                        <wp:posOffset>166370</wp:posOffset>
                      </wp:positionV>
                      <wp:extent cx="114300" cy="200025"/>
                      <wp:effectExtent l="0" t="0" r="19050" b="28575"/>
                      <wp:wrapNone/>
                      <wp:docPr id="40" name="Rechte verbindingslijn 40"/>
                      <wp:cNvGraphicFramePr/>
                      <a:graphic xmlns:a="http://schemas.openxmlformats.org/drawingml/2006/main">
                        <a:graphicData uri="http://schemas.microsoft.com/office/word/2010/wordprocessingShape">
                          <wps:wsp>
                            <wps:cNvCnPr/>
                            <wps:spPr>
                              <a:xfrm flipH="1">
                                <a:off x="0" y="0"/>
                                <a:ext cx="114300" cy="2000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3522445" id="Rechte verbindingslijn 40" o:spid="_x0000_s1026" style="position:absolute;flip:x;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85pt,13.1pt" to="42.85pt,2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" strokecolor="black [3040]"/>
                  </w:pict>
                </mc:Fallback>
              </mc:AlternateContent>
            </w:r>
            <w:r>
              <w:rPr>
                <w:noProof/>
              </w:rPr>
              <mc:AlternateContent>
                <mc:Choice Requires="wps">
                  <w:drawing>
                    <wp:anchor distT="0" distB="0" distL="114300" distR="114300" simplePos="0" relativeHeight="251767808" behindDoc="0" locked="0" layoutInCell="1" allowOverlap="1" wp14:anchorId="3F665162" wp14:editId="676B3E21">
                      <wp:simplePos x="0" y="0"/>
                      <wp:positionH relativeFrom="column">
                        <wp:posOffset>466090</wp:posOffset>
                      </wp:positionH>
                      <wp:positionV relativeFrom="paragraph">
                        <wp:posOffset>52070</wp:posOffset>
                      </wp:positionV>
                      <wp:extent cx="1744345" cy="241935"/>
                      <wp:effectExtent l="0" t="0" r="0" b="5715"/>
                      <wp:wrapNone/>
                      <wp:docPr id="39" name="Tekstvak 39"/>
                      <wp:cNvGraphicFramePr/>
                      <a:graphic xmlns:a="http://schemas.openxmlformats.org/drawingml/2006/main">
                        <a:graphicData uri="http://schemas.microsoft.com/office/word/2010/wordprocessingShape">
                          <wps:wsp>
                            <wps:cNvSpPr txBox="1"/>
                            <wps:spPr>
                              <a:xfrm>
                                <a:off x="0" y="0"/>
                                <a:ext cx="1744345" cy="241935"/>
                              </a:xfrm>
                              <a:prstGeom prst="rect">
                                <a:avLst/>
                              </a:prstGeom>
                              <a:noFill/>
                              <a:ln w="6350">
                                <a:noFill/>
                              </a:ln>
                            </wps:spPr>
                            <wps:txbx>
                              <w:txbxContent>
                                <w:p w14:paraId="0740DACC" w14:textId="79543D83" w:rsidR="005878C1" w:rsidRPr="006D5A07" w:rsidRDefault="005878C1" w:rsidP="00BF2F4F">
                                  <w:pPr>
                                    <w:jc w:val="center"/>
                                    <w:rPr>
                                      <w:sz w:val="16"/>
                                      <w:szCs w:val="16"/>
                                    </w:rPr>
                                  </w:pPr>
                                  <w:r w:rsidRPr="006D5A07">
                                    <w:rPr>
                                      <w:sz w:val="16"/>
                                      <w:szCs w:val="16"/>
                                    </w:rPr>
                                    <w:t>Positienummer in de kast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665162" id="Tekstvak 39" o:spid="_x0000_s1028" type="#_x0000_t202" style="position:absolute;left:0;text-align:left;margin-left:36.7pt;margin-top:4.1pt;width:137.35pt;height:19.0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" filled="f" stroked="f" strokeweight=".5pt">
                      <v:textbox>
                        <w:txbxContent>
                          <w:p w14:paraId="0740DACC" w14:textId="79543D83" w:rsidR="005878C1" w:rsidRPr="006D5A07" w:rsidRDefault="005878C1" w:rsidP="00BF2F4F">
                            <w:pPr>
                              <w:jc w:val="center"/>
                              <w:rPr>
                                <w:sz w:val="16"/>
                                <w:szCs w:val="16"/>
                              </w:rPr>
                            </w:pPr>
                            <w:r w:rsidRPr="006D5A07">
                              <w:rPr>
                                <w:sz w:val="16"/>
                                <w:szCs w:val="16"/>
                              </w:rPr>
                              <w:t>Positienummer in de kast</w:t>
                            </w:r>
                          </w:p>
                        </w:txbxContent>
                      </v:textbox>
                    </v:shape>
                  </w:pict>
                </mc:Fallback>
              </mc:AlternateContent>
            </w:r>
            <w:r>
              <w:rPr>
                <w:noProof/>
              </w:rPr>
              <mc:AlternateContent>
                <mc:Choice Requires="wps">
                  <w:drawing>
                    <wp:anchor distT="0" distB="0" distL="114300" distR="114300" simplePos="0" relativeHeight="251759616" behindDoc="0" locked="0" layoutInCell="1" allowOverlap="1" wp14:anchorId="4A21009E" wp14:editId="04EB8BC6">
                      <wp:simplePos x="0" y="0"/>
                      <wp:positionH relativeFrom="column">
                        <wp:posOffset>2357120</wp:posOffset>
                      </wp:positionH>
                      <wp:positionV relativeFrom="paragraph">
                        <wp:posOffset>52070</wp:posOffset>
                      </wp:positionV>
                      <wp:extent cx="1873250" cy="328930"/>
                      <wp:effectExtent l="0" t="0" r="0" b="0"/>
                      <wp:wrapNone/>
                      <wp:docPr id="22" name="Tekstvak 22"/>
                      <wp:cNvGraphicFramePr/>
                      <a:graphic xmlns:a="http://schemas.openxmlformats.org/drawingml/2006/main">
                        <a:graphicData uri="http://schemas.microsoft.com/office/word/2010/wordprocessingShape">
                          <wps:wsp>
                            <wps:cNvSpPr txBox="1"/>
                            <wps:spPr>
                              <a:xfrm>
                                <a:off x="0" y="0"/>
                                <a:ext cx="1873250" cy="328930"/>
                              </a:xfrm>
                              <a:prstGeom prst="rect">
                                <a:avLst/>
                              </a:prstGeom>
                              <a:noFill/>
                              <a:ln w="6350">
                                <a:noFill/>
                              </a:ln>
                            </wps:spPr>
                            <wps:txbx>
                              <w:txbxContent>
                                <w:p w14:paraId="48AE4A62" w14:textId="0468E3DE" w:rsidR="005878C1" w:rsidRPr="006D5A07" w:rsidRDefault="005878C1" w:rsidP="00BF2F4F">
                                  <w:pPr>
                                    <w:jc w:val="center"/>
                                    <w:rPr>
                                      <w:sz w:val="16"/>
                                      <w:szCs w:val="16"/>
                                    </w:rPr>
                                  </w:pPr>
                                  <w:r w:rsidRPr="006D5A07">
                                    <w:rPr>
                                      <w:sz w:val="16"/>
                                      <w:szCs w:val="16"/>
                                    </w:rPr>
                                    <w:t>Sleutelstrip (8-10 posities)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21009E" id="Tekstvak 22" o:spid="_x0000_s1029" type="#_x0000_t202" style="position:absolute;left:0;text-align:left;margin-left:185.6pt;margin-top:4.1pt;width:147.5pt;height:25.9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" filled="f" stroked="f" strokeweight=".5pt">
                      <v:textbox>
                        <w:txbxContent>
                          <w:p w14:paraId="48AE4A62" w14:textId="0468E3DE" w:rsidR="005878C1" w:rsidRPr="006D5A07" w:rsidRDefault="005878C1" w:rsidP="00BF2F4F">
                            <w:pPr>
                              <w:jc w:val="center"/>
                              <w:rPr>
                                <w:sz w:val="16"/>
                                <w:szCs w:val="16"/>
                              </w:rPr>
                            </w:pPr>
                            <w:r w:rsidRPr="006D5A07">
                              <w:rPr>
                                <w:sz w:val="16"/>
                                <w:szCs w:val="16"/>
                              </w:rPr>
                              <w:t>Sleutelstrip (8-10 posities)</w:t>
                            </w:r>
                          </w:p>
                        </w:txbxContent>
                      </v:textbox>
                    </v:shape>
                  </w:pict>
                </mc:Fallback>
              </mc:AlternateContent>
            </w:r>
          </w:p>
          <w:p w14:paraId="30958D29" w14:textId="791537DF" w:rsidR="00AF6487" w:rsidRDefault="00AF6487" w:rsidP="00AF6487">
            <w:pPr>
              <w:pStyle w:val="Lijstalinea"/>
              <w:tabs>
                <w:tab w:val="clear" w:pos="-1440"/>
                <w:tab w:val="clear" w:pos="-720"/>
                <w:tab w:val="clear" w:pos="0"/>
                <w:tab w:val="clear" w:pos="380"/>
              </w:tabs>
              <w:suppressAutoHyphens/>
              <w:spacing w:line="252" w:lineRule="atLeast"/>
              <w:ind w:left="301"/>
            </w:pPr>
            <w:r>
              <w:rPr>
                <w:noProof/>
              </w:rPr>
              <mc:AlternateContent>
                <mc:Choice Requires="wps">
                  <w:drawing>
                    <wp:anchor distT="0" distB="0" distL="114300" distR="114300" simplePos="0" relativeHeight="251746304" behindDoc="0" locked="0" layoutInCell="1" allowOverlap="1" wp14:anchorId="2236F56F" wp14:editId="12D75450">
                      <wp:simplePos x="0" y="0"/>
                      <wp:positionH relativeFrom="column">
                        <wp:posOffset>265430</wp:posOffset>
                      </wp:positionH>
                      <wp:positionV relativeFrom="paragraph">
                        <wp:posOffset>254111</wp:posOffset>
                      </wp:positionV>
                      <wp:extent cx="238125" cy="198010"/>
                      <wp:effectExtent l="0" t="0" r="0" b="0"/>
                      <wp:wrapNone/>
                      <wp:docPr id="21" name="Tekstvak 21"/>
                      <wp:cNvGraphicFramePr/>
                      <a:graphic xmlns:a="http://schemas.openxmlformats.org/drawingml/2006/main">
                        <a:graphicData uri="http://schemas.microsoft.com/office/word/2010/wordprocessingShape">
                          <wps:wsp>
                            <wps:cNvSpPr txBox="1"/>
                            <wps:spPr>
                              <a:xfrm>
                                <a:off x="0" y="0"/>
                                <a:ext cx="238125" cy="198010"/>
                              </a:xfrm>
                              <a:prstGeom prst="rect">
                                <a:avLst/>
                              </a:prstGeom>
                              <a:noFill/>
                              <a:ln w="6350">
                                <a:noFill/>
                              </a:ln>
                            </wps:spPr>
                            <wps:txbx>
                              <w:txbxContent>
                                <w:p w14:paraId="3B09AB15" w14:textId="0C53F49C" w:rsidR="005878C1" w:rsidRPr="0084705F" w:rsidRDefault="005878C1">
                                  <w:pPr>
                                    <w:rPr>
                                      <w:sz w:val="14"/>
                                      <w:szCs w:val="14"/>
                                    </w:rPr>
                                  </w:pPr>
                                  <w:r w:rsidRPr="0084705F">
                                    <w:rPr>
                                      <w:sz w:val="14"/>
                                      <w:szCs w:val="1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36F56F" id="Tekstvak 21" o:spid="_x0000_s1030" type="#_x0000_t202" style="position:absolute;left:0;text-align:left;margin-left:20.9pt;margin-top:20pt;width:18.75pt;height:15.6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" filled="f" stroked="f" strokeweight=".5pt">
                      <v:textbox>
                        <w:txbxContent>
                          <w:p w14:paraId="3B09AB15" w14:textId="0C53F49C" w:rsidR="005878C1" w:rsidRPr="0084705F" w:rsidRDefault="005878C1">
                            <w:pPr>
                              <w:rPr>
                                <w:sz w:val="14"/>
                                <w:szCs w:val="14"/>
                              </w:rPr>
                            </w:pPr>
                            <w:r w:rsidRPr="0084705F">
                              <w:rPr>
                                <w:sz w:val="14"/>
                                <w:szCs w:val="14"/>
                              </w:rPr>
                              <w:t>1</w:t>
                            </w:r>
                          </w:p>
                        </w:txbxContent>
                      </v:textbox>
                    </v:shape>
                  </w:pict>
                </mc:Fallback>
              </mc:AlternateContent>
            </w:r>
            <w:r>
              <w:rPr>
                <w:noProof/>
              </w:rPr>
              <mc:AlternateContent>
                <mc:Choice Requires="wps">
                  <w:drawing>
                    <wp:anchor distT="0" distB="0" distL="114300" distR="114300" simplePos="0" relativeHeight="251771904" behindDoc="0" locked="0" layoutInCell="1" allowOverlap="1" wp14:anchorId="3E9E634E" wp14:editId="58921023">
                      <wp:simplePos x="0" y="0"/>
                      <wp:positionH relativeFrom="column">
                        <wp:posOffset>1568257</wp:posOffset>
                      </wp:positionH>
                      <wp:positionV relativeFrom="paragraph">
                        <wp:posOffset>277495</wp:posOffset>
                      </wp:positionV>
                      <wp:extent cx="238677" cy="175426"/>
                      <wp:effectExtent l="0" t="0" r="0" b="0"/>
                      <wp:wrapNone/>
                      <wp:docPr id="48" name="Tekstvak 48"/>
                      <wp:cNvGraphicFramePr/>
                      <a:graphic xmlns:a="http://schemas.openxmlformats.org/drawingml/2006/main">
                        <a:graphicData uri="http://schemas.microsoft.com/office/word/2010/wordprocessingShape">
                          <wps:wsp>
                            <wps:cNvSpPr txBox="1"/>
                            <wps:spPr>
                              <a:xfrm>
                                <a:off x="0" y="0"/>
                                <a:ext cx="238677" cy="175426"/>
                              </a:xfrm>
                              <a:prstGeom prst="rect">
                                <a:avLst/>
                              </a:prstGeom>
                              <a:noFill/>
                              <a:ln w="6350">
                                <a:noFill/>
                              </a:ln>
                            </wps:spPr>
                            <wps:txbx>
                              <w:txbxContent>
                                <w:p w14:paraId="352DE892" w14:textId="69CA3B94" w:rsidR="005878C1" w:rsidRPr="0084705F" w:rsidRDefault="005878C1">
                                  <w:pPr>
                                    <w:rPr>
                                      <w:sz w:val="14"/>
                                      <w:szCs w:val="1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9E634E" id="Tekstvak 48" o:spid="_x0000_s1031" type="#_x0000_t202" style="position:absolute;left:0;text-align:left;margin-left:123.5pt;margin-top:21.85pt;width:18.8pt;height:13.8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" filled="f" stroked="f" strokeweight=".5pt">
                      <v:textbox>
                        <w:txbxContent>
                          <w:p w14:paraId="352DE892" w14:textId="69CA3B94" w:rsidR="005878C1" w:rsidRPr="0084705F" w:rsidRDefault="005878C1">
                            <w:pPr>
                              <w:rPr>
                                <w:sz w:val="14"/>
                                <w:szCs w:val="14"/>
                              </w:rPr>
                            </w:pPr>
                          </w:p>
                        </w:txbxContent>
                      </v:textbox>
                    </v:shape>
                  </w:pict>
                </mc:Fallback>
              </mc:AlternateContent>
            </w:r>
            <w:r>
              <w:rPr>
                <w:noProof/>
              </w:rPr>
              <mc:AlternateContent>
                <mc:Choice Requires="wps">
                  <w:drawing>
                    <wp:anchor distT="0" distB="0" distL="114300" distR="114300" simplePos="0" relativeHeight="251761664" behindDoc="0" locked="0" layoutInCell="1" allowOverlap="1" wp14:anchorId="19521F87" wp14:editId="125C8F3C">
                      <wp:simplePos x="0" y="0"/>
                      <wp:positionH relativeFrom="column">
                        <wp:posOffset>2365871</wp:posOffset>
                      </wp:positionH>
                      <wp:positionV relativeFrom="paragraph">
                        <wp:posOffset>134620</wp:posOffset>
                      </wp:positionV>
                      <wp:extent cx="120153" cy="199003"/>
                      <wp:effectExtent l="0" t="0" r="32385" b="29845"/>
                      <wp:wrapNone/>
                      <wp:docPr id="24" name="Rechte verbindingslijn 24"/>
                      <wp:cNvGraphicFramePr/>
                      <a:graphic xmlns:a="http://schemas.openxmlformats.org/drawingml/2006/main">
                        <a:graphicData uri="http://schemas.microsoft.com/office/word/2010/wordprocessingShape">
                          <wps:wsp>
                            <wps:cNvCnPr/>
                            <wps:spPr>
                              <a:xfrm flipH="1">
                                <a:off x="0" y="0"/>
                                <a:ext cx="120153" cy="19900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18E74F" id="Rechte verbindingslijn 24" o:spid="_x0000_s1026" style="position:absolute;flip:x;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6.3pt,10.6pt" to="195.75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" strokecolor="black [3040]"/>
                  </w:pict>
                </mc:Fallback>
              </mc:AlternateContent>
            </w:r>
            <w:r>
              <w:rPr>
                <w:noProof/>
              </w:rPr>
              <mc:AlternateContent>
                <mc:Choice Requires="wps">
                  <w:drawing>
                    <wp:anchor distT="0" distB="0" distL="114300" distR="114300" simplePos="0" relativeHeight="251762688" behindDoc="0" locked="0" layoutInCell="1" allowOverlap="1" wp14:anchorId="47A336F2" wp14:editId="026D3479">
                      <wp:simplePos x="0" y="0"/>
                      <wp:positionH relativeFrom="column">
                        <wp:posOffset>409574</wp:posOffset>
                      </wp:positionH>
                      <wp:positionV relativeFrom="paragraph">
                        <wp:posOffset>532129</wp:posOffset>
                      </wp:positionV>
                      <wp:extent cx="207010" cy="692040"/>
                      <wp:effectExtent l="0" t="0" r="21590" b="13335"/>
                      <wp:wrapNone/>
                      <wp:docPr id="25" name="Rechte verbindingslijn 25"/>
                      <wp:cNvGraphicFramePr/>
                      <a:graphic xmlns:a="http://schemas.openxmlformats.org/drawingml/2006/main">
                        <a:graphicData uri="http://schemas.microsoft.com/office/word/2010/wordprocessingShape">
                          <wps:wsp>
                            <wps:cNvCnPr/>
                            <wps:spPr>
                              <a:xfrm flipH="1" flipV="1">
                                <a:off x="0" y="0"/>
                                <a:ext cx="207010" cy="6920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2B4F11" id="Rechte verbindingslijn 25" o:spid="_x0000_s1026" style="position:absolute;flip:x y;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25pt,41.9pt" to="48.55pt,9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" strokecolor="black [3040]"/>
                  </w:pict>
                </mc:Fallback>
              </mc:AlternateContent>
            </w:r>
            <w:r>
              <w:rPr>
                <w:noProof/>
              </w:rPr>
              <mc:AlternateContent>
                <mc:Choice Requires="wps">
                  <w:drawing>
                    <wp:anchor distT="0" distB="0" distL="114300" distR="114300" simplePos="0" relativeHeight="251749376" behindDoc="0" locked="0" layoutInCell="1" allowOverlap="1" wp14:anchorId="40A9A311" wp14:editId="7C287BE5">
                      <wp:simplePos x="0" y="0"/>
                      <wp:positionH relativeFrom="column">
                        <wp:posOffset>51435</wp:posOffset>
                      </wp:positionH>
                      <wp:positionV relativeFrom="paragraph">
                        <wp:posOffset>248616</wp:posOffset>
                      </wp:positionV>
                      <wp:extent cx="4643120" cy="643890"/>
                      <wp:effectExtent l="0" t="0" r="24130" b="22860"/>
                      <wp:wrapSquare wrapText="bothSides"/>
                      <wp:docPr id="6" name="Rechthoek 6"/>
                      <wp:cNvGraphicFramePr/>
                      <a:graphic xmlns:a="http://schemas.openxmlformats.org/drawingml/2006/main">
                        <a:graphicData uri="http://schemas.microsoft.com/office/word/2010/wordprocessingShape">
                          <wps:wsp>
                            <wps:cNvSpPr/>
                            <wps:spPr>
                              <a:xfrm>
                                <a:off x="0" y="0"/>
                                <a:ext cx="4643120" cy="643890"/>
                              </a:xfrm>
                              <a:prstGeom prst="rect">
                                <a:avLst/>
                              </a:prstGeom>
                              <a:noFill/>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327C7B" id="Rechthoek 6" o:spid="_x0000_s1026" style="position:absolute;margin-left:4.05pt;margin-top:19.6pt;width:365.6pt;height:50.7pt;z-index:251749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" filled="f" strokecolor="black [3200]" strokeweight="1pt">
                      <w10:wrap type="square"/>
                    </v:rect>
                  </w:pict>
                </mc:Fallback>
              </mc:AlternateContent>
            </w:r>
          </w:p>
          <w:p w14:paraId="02F4C83C" w14:textId="4F6010C7" w:rsidR="00AF6487" w:rsidRPr="00D209A8" w:rsidRDefault="00AF6487" w:rsidP="00AF6487">
            <w:pPr>
              <w:pStyle w:val="Lijstalinea"/>
              <w:tabs>
                <w:tab w:val="clear" w:pos="-1440"/>
                <w:tab w:val="clear" w:pos="-720"/>
                <w:tab w:val="clear" w:pos="0"/>
                <w:tab w:val="clear" w:pos="380"/>
              </w:tabs>
              <w:suppressAutoHyphens/>
              <w:spacing w:line="252" w:lineRule="atLeast"/>
              <w:ind w:left="301"/>
            </w:pPr>
            <w:r>
              <w:rPr>
                <w:noProof/>
              </w:rPr>
              <mc:AlternateContent>
                <mc:Choice Requires="wpg">
                  <w:drawing>
                    <wp:anchor distT="0" distB="0" distL="114300" distR="114300" simplePos="0" relativeHeight="251764736" behindDoc="0" locked="0" layoutInCell="1" allowOverlap="1" wp14:anchorId="327CE83D" wp14:editId="29767976">
                      <wp:simplePos x="0" y="0"/>
                      <wp:positionH relativeFrom="column">
                        <wp:posOffset>2933369</wp:posOffset>
                      </wp:positionH>
                      <wp:positionV relativeFrom="paragraph">
                        <wp:posOffset>908685</wp:posOffset>
                      </wp:positionV>
                      <wp:extent cx="728345" cy="143510"/>
                      <wp:effectExtent l="0" t="0" r="14605" b="27940"/>
                      <wp:wrapNone/>
                      <wp:docPr id="38" name="Groep 38"/>
                      <wp:cNvGraphicFramePr/>
                      <a:graphic xmlns:a="http://schemas.openxmlformats.org/drawingml/2006/main">
                        <a:graphicData uri="http://schemas.microsoft.com/office/word/2010/wordprocessingGroup">
                          <wpg:wgp>
                            <wpg:cNvGrpSpPr/>
                            <wpg:grpSpPr>
                              <a:xfrm>
                                <a:off x="0" y="0"/>
                                <a:ext cx="728345" cy="143510"/>
                                <a:chOff x="0" y="0"/>
                                <a:chExt cx="728345" cy="143510"/>
                              </a:xfrm>
                            </wpg:grpSpPr>
                            <wps:wsp>
                              <wps:cNvPr id="26" name="Rechthoek: afgeronde bovenhoeken 26"/>
                              <wps:cNvSpPr/>
                              <wps:spPr>
                                <a:xfrm rot="16200000">
                                  <a:off x="-23495" y="23495"/>
                                  <a:ext cx="143510" cy="96520"/>
                                </a:xfrm>
                                <a:prstGeom prst="round2SameRect">
                                  <a:avLst/>
                                </a:prstGeom>
                                <a:noFill/>
                                <a:ln w="12700"/>
                              </wps:spPr>
                              <wps:style>
                                <a:lnRef idx="2">
                                  <a:schemeClr val="dk1"/>
                                </a:lnRef>
                                <a:fillRef idx="1">
                                  <a:schemeClr val="lt1"/>
                                </a:fillRef>
                                <a:effectRef idx="0">
                                  <a:schemeClr val="dk1"/>
                                </a:effectRef>
                                <a:fontRef idx="minor">
                                  <a:schemeClr val="dk1"/>
                                </a:fontRef>
                              </wps:style>
                              <wps:txbx>
                                <w:txbxContent>
                                  <w:p w14:paraId="542C182E" w14:textId="6D571FB1" w:rsidR="005878C1" w:rsidRDefault="005878C1" w:rsidP="00BF2F4F">
                                    <w:pPr>
                                      <w:jc w:val="center"/>
                                    </w:pPr>
                                  </w:p>
                                  <w:p w14:paraId="4267BE0A" w14:textId="77777777" w:rsidR="005878C1" w:rsidRDefault="005878C1" w:rsidP="00BF2F4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Stroomdiagram: Uitstel 27"/>
                              <wps:cNvSpPr/>
                              <wps:spPr>
                                <a:xfrm>
                                  <a:off x="601345" y="0"/>
                                  <a:ext cx="127000" cy="143510"/>
                                </a:xfrm>
                                <a:prstGeom prst="flowChartDelay">
                                  <a:avLst/>
                                </a:prstGeom>
                                <a:noFill/>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hthoek 28"/>
                              <wps:cNvSpPr/>
                              <wps:spPr>
                                <a:xfrm>
                                  <a:off x="160655" y="0"/>
                                  <a:ext cx="248920" cy="143510"/>
                                </a:xfrm>
                                <a:prstGeom prst="rect">
                                  <a:avLst/>
                                </a:prstGeom>
                                <a:noFill/>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Rechthoek 29"/>
                              <wps:cNvSpPr/>
                              <wps:spPr>
                                <a:xfrm>
                                  <a:off x="410845" y="35560"/>
                                  <a:ext cx="187325" cy="72390"/>
                                </a:xfrm>
                                <a:prstGeom prst="rect">
                                  <a:avLst/>
                                </a:prstGeom>
                                <a:noFill/>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Rechthoek 32"/>
                              <wps:cNvSpPr/>
                              <wps:spPr>
                                <a:xfrm>
                                  <a:off x="96520" y="35560"/>
                                  <a:ext cx="63500" cy="72390"/>
                                </a:xfrm>
                                <a:prstGeom prst="rect">
                                  <a:avLst/>
                                </a:prstGeom>
                                <a:noFill/>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Ovaal 35"/>
                              <wps:cNvSpPr/>
                              <wps:spPr>
                                <a:xfrm>
                                  <a:off x="25400" y="40640"/>
                                  <a:ext cx="45720" cy="55245"/>
                                </a:xfrm>
                                <a:prstGeom prst="ellipse">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27CE83D" id="Groep 38" o:spid="_x0000_s1032" style="position:absolute;left:0;text-align:left;margin-left:230.95pt;margin-top:71.55pt;width:57.35pt;height:11.3pt;z-index:251764736" coordsize="7283,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">
                      <v:shape id="Rechthoek: afgeronde bovenhoeken 26" o:spid="_x0000_s1033" style="position:absolute;left:-235;top:235;width:1435;height:965;rotation:-90;visibility:visible;mso-wrap-style:square;v-text-anchor:middle" coordsize="143510,9652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" adj="-11796480,,5400" path="m16087,l127423,v8885,,16087,7202,16087,16087l143510,96520r,l,96520r,l,16087c,7202,7202,,16087,xe" filled="f" strokecolor="black [3200]" strokeweight="1pt">
                        <v:stroke joinstyle="miter"/>
                        <v:formulas/>
                        <v:path arrowok="t" o:connecttype="custom" o:connectlocs="16087,0;127423,0;143510,16087;143510,96520;143510,96520;0,96520;0,96520;0,16087;16087,0" o:connectangles="0,0,0,0,0,0,0,0,0" textboxrect="0,0,143510,96520"/>
                        <v:textbox>
                          <w:txbxContent>
                            <w:p w14:paraId="542C182E" w14:textId="6D571FB1" w:rsidR="005878C1" w:rsidRDefault="005878C1" w:rsidP="00BF2F4F">
                              <w:pPr>
                                <w:jc w:val="center"/>
                              </w:pPr>
                            </w:p>
                            <w:p w14:paraId="4267BE0A" w14:textId="77777777" w:rsidR="005878C1" w:rsidRDefault="005878C1" w:rsidP="00BF2F4F">
                              <w:pPr>
                                <w:jc w:val="center"/>
                              </w:pPr>
                            </w:p>
                          </w:txbxContent>
                        </v:textbox>
                      </v:shape>
                      <v:shapetype id="_x0000_t135" coordsize="21600,21600" o:spt="135" path="m10800,qx21600,10800,10800,21600l,21600,,xe">
                        <v:stroke joinstyle="miter"/>
                        <v:path gradientshapeok="t" o:connecttype="rect" textboxrect="0,3163,18437,18437"/>
                      </v:shapetype>
                      <v:shape id="Stroomdiagram: Uitstel 27" o:spid="_x0000_s1034" type="#_x0000_t135" style="position:absolute;left:6013;width:1270;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" filled="f" strokecolor="black [3200]" strokeweight="1pt"/>
                      <v:rect id="Rechthoek 28" o:spid="_x0000_s1035" style="position:absolute;left:1606;width:2489;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" filled="f" strokecolor="black [3200]" strokeweight="1pt"/>
                      <v:rect id="Rechthoek 29" o:spid="_x0000_s1036" style="position:absolute;left:4108;top:355;width:1873;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" filled="f" strokecolor="black [3200]" strokeweight="1pt"/>
                      <v:rect id="Rechthoek 32" o:spid="_x0000_s1037" style="position:absolute;left:965;top:355;width:635;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" filled="f" strokecolor="black [3200]" strokeweight="1pt"/>
                      <v:oval id="Ovaal 35" o:spid="_x0000_s1038" style="position:absolute;left:254;top:406;width:457;height:5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" fillcolor="white [3201]" strokecolor="black [3200]" strokeweight="1pt"/>
                    </v:group>
                  </w:pict>
                </mc:Fallback>
              </mc:AlternateContent>
            </w:r>
            <w:r>
              <w:rPr>
                <w:noProof/>
              </w:rPr>
              <mc:AlternateContent>
                <mc:Choice Requires="wpg">
                  <w:drawing>
                    <wp:anchor distT="0" distB="0" distL="114300" distR="114300" simplePos="0" relativeHeight="251769856" behindDoc="0" locked="0" layoutInCell="1" allowOverlap="1" wp14:anchorId="0A54FFCC" wp14:editId="578C42F8">
                      <wp:simplePos x="0" y="0"/>
                      <wp:positionH relativeFrom="column">
                        <wp:posOffset>4218305</wp:posOffset>
                      </wp:positionH>
                      <wp:positionV relativeFrom="paragraph">
                        <wp:posOffset>857885</wp:posOffset>
                      </wp:positionV>
                      <wp:extent cx="309245" cy="293370"/>
                      <wp:effectExtent l="0" t="0" r="14605" b="11430"/>
                      <wp:wrapThrough wrapText="bothSides">
                        <wp:wrapPolygon edited="0">
                          <wp:start x="3992" y="0"/>
                          <wp:lineTo x="0" y="4208"/>
                          <wp:lineTo x="0" y="16831"/>
                          <wp:lineTo x="2661" y="21039"/>
                          <wp:lineTo x="18628" y="21039"/>
                          <wp:lineTo x="21290" y="16831"/>
                          <wp:lineTo x="21290" y="4208"/>
                          <wp:lineTo x="17298" y="0"/>
                          <wp:lineTo x="3992" y="0"/>
                        </wp:wrapPolygon>
                      </wp:wrapThrough>
                      <wp:docPr id="42" name="Groep 42"/>
                      <wp:cNvGraphicFramePr/>
                      <a:graphic xmlns:a="http://schemas.openxmlformats.org/drawingml/2006/main">
                        <a:graphicData uri="http://schemas.microsoft.com/office/word/2010/wordprocessingGroup">
                          <wpg:wgp>
                            <wpg:cNvGrpSpPr/>
                            <wpg:grpSpPr>
                              <a:xfrm>
                                <a:off x="0" y="0"/>
                                <a:ext cx="309245" cy="293370"/>
                                <a:chOff x="0" y="0"/>
                                <a:chExt cx="977900" cy="977900"/>
                              </a:xfrm>
                            </wpg:grpSpPr>
                            <wps:wsp>
                              <wps:cNvPr id="43" name="Ovaal 43"/>
                              <wps:cNvSpPr/>
                              <wps:spPr>
                                <a:xfrm>
                                  <a:off x="0" y="0"/>
                                  <a:ext cx="977900" cy="977900"/>
                                </a:xfrm>
                                <a:prstGeom prst="ellipse">
                                  <a:avLst/>
                                </a:prstGeom>
                                <a:solidFill>
                                  <a:schemeClr val="bg1">
                                    <a:lumMod val="95000"/>
                                  </a:schemeClr>
                                </a:solidFill>
                                <a:ln w="12700"/>
                              </wps:spPr>
                              <wps:style>
                                <a:lnRef idx="2">
                                  <a:schemeClr val="dk1"/>
                                </a:lnRef>
                                <a:fillRef idx="1">
                                  <a:schemeClr val="lt1"/>
                                </a:fillRef>
                                <a:effectRef idx="0">
                                  <a:schemeClr val="dk1"/>
                                </a:effectRef>
                                <a:fontRef idx="minor">
                                  <a:schemeClr val="dk1"/>
                                </a:fontRef>
                              </wps:style>
                              <wps:txbx>
                                <w:txbxContent>
                                  <w:p w14:paraId="68A3E01A" w14:textId="3B0FED54" w:rsidR="005878C1" w:rsidRPr="00F741AA" w:rsidRDefault="005878C1" w:rsidP="00EF2629">
                                    <w:pPr>
                                      <w:jc w:val="center"/>
                                      <w:rPr>
                                        <w:sz w:val="22"/>
                                        <w:szCs w:val="22"/>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Ovaal 44"/>
                              <wps:cNvSpPr/>
                              <wps:spPr>
                                <a:xfrm>
                                  <a:off x="373381" y="115950"/>
                                  <a:ext cx="182879" cy="182881"/>
                                </a:xfrm>
                                <a:prstGeom prst="ellipse">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A54FFCC" id="Groep 42" o:spid="_x0000_s1039" style="position:absolute;left:0;text-align:left;margin-left:332.15pt;margin-top:67.55pt;width:24.35pt;height:23.1pt;z-index:251769856;mso-width-relative:margin;mso-height-relative:margin" coordsize="9779,97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">
                      <v:oval id="Ovaal 43" o:spid="_x0000_s1040" style="position:absolute;width:9779;height:97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" fillcolor="#f2f2f2 [3052]" strokecolor="black [3200]" strokeweight="1pt">
                        <v:textbox>
                          <w:txbxContent>
                            <w:p w14:paraId="68A3E01A" w14:textId="3B0FED54" w:rsidR="005878C1" w:rsidRPr="00F741AA" w:rsidRDefault="005878C1" w:rsidP="00EF2629">
                              <w:pPr>
                                <w:jc w:val="center"/>
                                <w:rPr>
                                  <w:sz w:val="22"/>
                                  <w:szCs w:val="22"/>
                                  <w:lang w:val="en-US"/>
                                </w:rPr>
                              </w:pPr>
                            </w:p>
                          </w:txbxContent>
                        </v:textbox>
                      </v:oval>
                      <v:oval id="Ovaal 44" o:spid="_x0000_s1041" style="position:absolute;left:3733;top:115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" fillcolor="white [3201]" strokecolor="black [3200]" strokeweight="1pt"/>
                      <w10:wrap type="through"/>
                    </v:group>
                  </w:pict>
                </mc:Fallback>
              </mc:AlternateContent>
            </w:r>
            <w:r>
              <w:rPr>
                <w:noProof/>
              </w:rPr>
              <mc:AlternateContent>
                <mc:Choice Requires="wps">
                  <w:drawing>
                    <wp:anchor distT="0" distB="0" distL="114300" distR="114300" simplePos="0" relativeHeight="251765760" behindDoc="1" locked="0" layoutInCell="1" allowOverlap="1" wp14:anchorId="00E133D8" wp14:editId="3AF20E7E">
                      <wp:simplePos x="0" y="0"/>
                      <wp:positionH relativeFrom="column">
                        <wp:posOffset>2123099</wp:posOffset>
                      </wp:positionH>
                      <wp:positionV relativeFrom="paragraph">
                        <wp:posOffset>829402</wp:posOffset>
                      </wp:positionV>
                      <wp:extent cx="364490" cy="359410"/>
                      <wp:effectExtent l="19050" t="19050" r="16510" b="21590"/>
                      <wp:wrapTight wrapText="bothSides">
                        <wp:wrapPolygon edited="0">
                          <wp:start x="5645" y="-1145"/>
                          <wp:lineTo x="-1129" y="-1145"/>
                          <wp:lineTo x="-1129" y="16028"/>
                          <wp:lineTo x="3387" y="21753"/>
                          <wp:lineTo x="4516" y="21753"/>
                          <wp:lineTo x="15805" y="21753"/>
                          <wp:lineTo x="16934" y="21753"/>
                          <wp:lineTo x="21449" y="17173"/>
                          <wp:lineTo x="21449" y="6869"/>
                          <wp:lineTo x="19192" y="1145"/>
                          <wp:lineTo x="14676" y="-1145"/>
                          <wp:lineTo x="5645" y="-1145"/>
                        </wp:wrapPolygon>
                      </wp:wrapTight>
                      <wp:docPr id="36" name="Ovaal 36"/>
                      <wp:cNvGraphicFramePr/>
                      <a:graphic xmlns:a="http://schemas.openxmlformats.org/drawingml/2006/main">
                        <a:graphicData uri="http://schemas.microsoft.com/office/word/2010/wordprocessingShape">
                          <wps:wsp>
                            <wps:cNvSpPr/>
                            <wps:spPr>
                              <a:xfrm>
                                <a:off x="0" y="0"/>
                                <a:ext cx="364490" cy="359410"/>
                              </a:xfrm>
                              <a:prstGeom prst="ellipse">
                                <a:avLst/>
                              </a:prstGeom>
                              <a:ln w="285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B50FB9E" id="Ovaal 36" o:spid="_x0000_s1026" style="position:absolute;margin-left:167.15pt;margin-top:65.3pt;width:28.7pt;height:28.3pt;z-index:-251550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" fillcolor="white [3201]" strokecolor="black [3200]" strokeweight="2.25pt">
                      <w10:wrap type="tight"/>
                    </v:oval>
                  </w:pict>
                </mc:Fallback>
              </mc:AlternateContent>
            </w:r>
            <w:r>
              <w:rPr>
                <w:noProof/>
              </w:rPr>
              <mc:AlternateContent>
                <mc:Choice Requires="wps">
                  <w:drawing>
                    <wp:anchor distT="0" distB="0" distL="114300" distR="114300" simplePos="0" relativeHeight="251758592" behindDoc="0" locked="0" layoutInCell="1" allowOverlap="1" wp14:anchorId="6B9ABA83" wp14:editId="0BC54961">
                      <wp:simplePos x="0" y="0"/>
                      <wp:positionH relativeFrom="column">
                        <wp:posOffset>3769360</wp:posOffset>
                      </wp:positionH>
                      <wp:positionV relativeFrom="paragraph">
                        <wp:posOffset>293370</wp:posOffset>
                      </wp:positionV>
                      <wp:extent cx="111125" cy="111125"/>
                      <wp:effectExtent l="0" t="0" r="22225" b="22225"/>
                      <wp:wrapThrough wrapText="bothSides">
                        <wp:wrapPolygon edited="0">
                          <wp:start x="0" y="0"/>
                          <wp:lineTo x="0" y="22217"/>
                          <wp:lineTo x="22217" y="22217"/>
                          <wp:lineTo x="22217" y="0"/>
                          <wp:lineTo x="0" y="0"/>
                        </wp:wrapPolygon>
                      </wp:wrapThrough>
                      <wp:docPr id="19" name="Ovaal 19"/>
                      <wp:cNvGraphicFramePr/>
                      <a:graphic xmlns:a="http://schemas.openxmlformats.org/drawingml/2006/main">
                        <a:graphicData uri="http://schemas.microsoft.com/office/word/2010/wordprocessingShape">
                          <wps:wsp>
                            <wps:cNvSpPr/>
                            <wps:spPr>
                              <a:xfrm>
                                <a:off x="0" y="0"/>
                                <a:ext cx="111125" cy="111125"/>
                              </a:xfrm>
                              <a:prstGeom prst="ellipse">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204C804" id="Ovaal 19" o:spid="_x0000_s1026" style="position:absolute;margin-left:296.8pt;margin-top:23.1pt;width:8.75pt;height:8.7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" fillcolor="white [3201]" strokecolor="black [3200]" strokeweight="1pt">
                      <w10:wrap type="through"/>
                    </v:oval>
                  </w:pict>
                </mc:Fallback>
              </mc:AlternateContent>
            </w:r>
            <w:r>
              <w:rPr>
                <w:noProof/>
              </w:rPr>
              <mc:AlternateContent>
                <mc:Choice Requires="wps">
                  <w:drawing>
                    <wp:anchor distT="0" distB="0" distL="114300" distR="114300" simplePos="0" relativeHeight="251757568" behindDoc="0" locked="0" layoutInCell="1" allowOverlap="1" wp14:anchorId="56250C3D" wp14:editId="588CF480">
                      <wp:simplePos x="0" y="0"/>
                      <wp:positionH relativeFrom="column">
                        <wp:posOffset>2788920</wp:posOffset>
                      </wp:positionH>
                      <wp:positionV relativeFrom="paragraph">
                        <wp:posOffset>293370</wp:posOffset>
                      </wp:positionV>
                      <wp:extent cx="111125" cy="111125"/>
                      <wp:effectExtent l="0" t="0" r="22225" b="22225"/>
                      <wp:wrapThrough wrapText="bothSides">
                        <wp:wrapPolygon edited="0">
                          <wp:start x="0" y="0"/>
                          <wp:lineTo x="0" y="22217"/>
                          <wp:lineTo x="22217" y="22217"/>
                          <wp:lineTo x="22217" y="0"/>
                          <wp:lineTo x="0" y="0"/>
                        </wp:wrapPolygon>
                      </wp:wrapThrough>
                      <wp:docPr id="18" name="Ovaal 18"/>
                      <wp:cNvGraphicFramePr/>
                      <a:graphic xmlns:a="http://schemas.openxmlformats.org/drawingml/2006/main">
                        <a:graphicData uri="http://schemas.microsoft.com/office/word/2010/wordprocessingShape">
                          <wps:wsp>
                            <wps:cNvSpPr/>
                            <wps:spPr>
                              <a:xfrm>
                                <a:off x="0" y="0"/>
                                <a:ext cx="111125" cy="111125"/>
                              </a:xfrm>
                              <a:prstGeom prst="ellipse">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27E2502" id="Ovaal 18" o:spid="_x0000_s1026" style="position:absolute;margin-left:219.6pt;margin-top:23.1pt;width:8.75pt;height:8.7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" fillcolor="white [3201]" strokecolor="black [3200]" strokeweight="1pt">
                      <w10:wrap type="through"/>
                    </v:oval>
                  </w:pict>
                </mc:Fallback>
              </mc:AlternateContent>
            </w:r>
            <w:r>
              <w:rPr>
                <w:noProof/>
              </w:rPr>
              <mc:AlternateContent>
                <mc:Choice Requires="wps">
                  <w:drawing>
                    <wp:anchor distT="0" distB="0" distL="114300" distR="114300" simplePos="0" relativeHeight="251756544" behindDoc="0" locked="0" layoutInCell="1" allowOverlap="1" wp14:anchorId="3793F78E" wp14:editId="328CADFD">
                      <wp:simplePos x="0" y="0"/>
                      <wp:positionH relativeFrom="column">
                        <wp:posOffset>2298700</wp:posOffset>
                      </wp:positionH>
                      <wp:positionV relativeFrom="paragraph">
                        <wp:posOffset>293370</wp:posOffset>
                      </wp:positionV>
                      <wp:extent cx="111125" cy="111125"/>
                      <wp:effectExtent l="0" t="0" r="22225" b="22225"/>
                      <wp:wrapThrough wrapText="bothSides">
                        <wp:wrapPolygon edited="0">
                          <wp:start x="0" y="0"/>
                          <wp:lineTo x="0" y="22217"/>
                          <wp:lineTo x="22217" y="22217"/>
                          <wp:lineTo x="22217" y="0"/>
                          <wp:lineTo x="0" y="0"/>
                        </wp:wrapPolygon>
                      </wp:wrapThrough>
                      <wp:docPr id="17" name="Ovaal 17"/>
                      <wp:cNvGraphicFramePr/>
                      <a:graphic xmlns:a="http://schemas.openxmlformats.org/drawingml/2006/main">
                        <a:graphicData uri="http://schemas.microsoft.com/office/word/2010/wordprocessingShape">
                          <wps:wsp>
                            <wps:cNvSpPr/>
                            <wps:spPr>
                              <a:xfrm>
                                <a:off x="0" y="0"/>
                                <a:ext cx="111125" cy="111125"/>
                              </a:xfrm>
                              <a:prstGeom prst="ellipse">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6CC39C7" id="Ovaal 17" o:spid="_x0000_s1026" style="position:absolute;margin-left:181pt;margin-top:23.1pt;width:8.75pt;height:8.7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" fillcolor="white [3201]" strokecolor="black [3200]" strokeweight="1pt">
                      <w10:wrap type="through"/>
                    </v:oval>
                  </w:pict>
                </mc:Fallback>
              </mc:AlternateContent>
            </w:r>
            <w:r>
              <w:rPr>
                <w:noProof/>
              </w:rPr>
              <mc:AlternateContent>
                <mc:Choice Requires="wps">
                  <w:drawing>
                    <wp:anchor distT="0" distB="0" distL="114300" distR="114300" simplePos="0" relativeHeight="251755520" behindDoc="0" locked="0" layoutInCell="1" allowOverlap="1" wp14:anchorId="2FF77542" wp14:editId="237A31C7">
                      <wp:simplePos x="0" y="0"/>
                      <wp:positionH relativeFrom="column">
                        <wp:posOffset>1318260</wp:posOffset>
                      </wp:positionH>
                      <wp:positionV relativeFrom="paragraph">
                        <wp:posOffset>293370</wp:posOffset>
                      </wp:positionV>
                      <wp:extent cx="111125" cy="111125"/>
                      <wp:effectExtent l="0" t="0" r="22225" b="22225"/>
                      <wp:wrapThrough wrapText="bothSides">
                        <wp:wrapPolygon edited="0">
                          <wp:start x="0" y="0"/>
                          <wp:lineTo x="0" y="22217"/>
                          <wp:lineTo x="22217" y="22217"/>
                          <wp:lineTo x="22217" y="0"/>
                          <wp:lineTo x="0" y="0"/>
                        </wp:wrapPolygon>
                      </wp:wrapThrough>
                      <wp:docPr id="16" name="Ovaal 16"/>
                      <wp:cNvGraphicFramePr/>
                      <a:graphic xmlns:a="http://schemas.openxmlformats.org/drawingml/2006/main">
                        <a:graphicData uri="http://schemas.microsoft.com/office/word/2010/wordprocessingShape">
                          <wps:wsp>
                            <wps:cNvSpPr/>
                            <wps:spPr>
                              <a:xfrm>
                                <a:off x="0" y="0"/>
                                <a:ext cx="111125" cy="111125"/>
                              </a:xfrm>
                              <a:prstGeom prst="ellipse">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50FE82E" id="Ovaal 16" o:spid="_x0000_s1026" style="position:absolute;margin-left:103.8pt;margin-top:23.1pt;width:8.75pt;height:8.7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" fillcolor="white [3201]" strokecolor="black [3200]" strokeweight="1pt">
                      <w10:wrap type="through"/>
                    </v:oval>
                  </w:pict>
                </mc:Fallback>
              </mc:AlternateContent>
            </w:r>
            <w:r>
              <w:rPr>
                <w:noProof/>
              </w:rPr>
              <mc:AlternateContent>
                <mc:Choice Requires="wps">
                  <w:drawing>
                    <wp:anchor distT="0" distB="0" distL="114300" distR="114300" simplePos="0" relativeHeight="251754496" behindDoc="0" locked="0" layoutInCell="1" allowOverlap="1" wp14:anchorId="1DB623E3" wp14:editId="21D475C3">
                      <wp:simplePos x="0" y="0"/>
                      <wp:positionH relativeFrom="column">
                        <wp:posOffset>828040</wp:posOffset>
                      </wp:positionH>
                      <wp:positionV relativeFrom="paragraph">
                        <wp:posOffset>293370</wp:posOffset>
                      </wp:positionV>
                      <wp:extent cx="111125" cy="111125"/>
                      <wp:effectExtent l="0" t="0" r="22225" b="22225"/>
                      <wp:wrapThrough wrapText="bothSides">
                        <wp:wrapPolygon edited="0">
                          <wp:start x="0" y="0"/>
                          <wp:lineTo x="0" y="22217"/>
                          <wp:lineTo x="22217" y="22217"/>
                          <wp:lineTo x="22217" y="0"/>
                          <wp:lineTo x="0" y="0"/>
                        </wp:wrapPolygon>
                      </wp:wrapThrough>
                      <wp:docPr id="15" name="Ovaal 15"/>
                      <wp:cNvGraphicFramePr/>
                      <a:graphic xmlns:a="http://schemas.openxmlformats.org/drawingml/2006/main">
                        <a:graphicData uri="http://schemas.microsoft.com/office/word/2010/wordprocessingShape">
                          <wps:wsp>
                            <wps:cNvSpPr/>
                            <wps:spPr>
                              <a:xfrm>
                                <a:off x="0" y="0"/>
                                <a:ext cx="111125" cy="111125"/>
                              </a:xfrm>
                              <a:prstGeom prst="ellipse">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6A45707" id="Ovaal 15" o:spid="_x0000_s1026" style="position:absolute;margin-left:65.2pt;margin-top:23.1pt;width:8.75pt;height:8.7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" fillcolor="white [3201]" strokecolor="black [3200]" strokeweight="1pt">
                      <w10:wrap type="through"/>
                    </v:oval>
                  </w:pict>
                </mc:Fallback>
              </mc:AlternateContent>
            </w:r>
            <w:r>
              <w:rPr>
                <w:noProof/>
              </w:rPr>
              <mc:AlternateContent>
                <mc:Choice Requires="wps">
                  <w:drawing>
                    <wp:anchor distT="0" distB="0" distL="114300" distR="114300" simplePos="0" relativeHeight="251753472" behindDoc="0" locked="0" layoutInCell="1" allowOverlap="1" wp14:anchorId="2414AF7C" wp14:editId="74CA30F6">
                      <wp:simplePos x="0" y="0"/>
                      <wp:positionH relativeFrom="column">
                        <wp:posOffset>4259580</wp:posOffset>
                      </wp:positionH>
                      <wp:positionV relativeFrom="paragraph">
                        <wp:posOffset>292735</wp:posOffset>
                      </wp:positionV>
                      <wp:extent cx="111125" cy="111125"/>
                      <wp:effectExtent l="0" t="0" r="22225" b="22225"/>
                      <wp:wrapThrough wrapText="bothSides">
                        <wp:wrapPolygon edited="0">
                          <wp:start x="0" y="0"/>
                          <wp:lineTo x="0" y="22217"/>
                          <wp:lineTo x="22217" y="22217"/>
                          <wp:lineTo x="22217" y="0"/>
                          <wp:lineTo x="0" y="0"/>
                        </wp:wrapPolygon>
                      </wp:wrapThrough>
                      <wp:docPr id="14" name="Ovaal 14"/>
                      <wp:cNvGraphicFramePr/>
                      <a:graphic xmlns:a="http://schemas.openxmlformats.org/drawingml/2006/main">
                        <a:graphicData uri="http://schemas.microsoft.com/office/word/2010/wordprocessingShape">
                          <wps:wsp>
                            <wps:cNvSpPr/>
                            <wps:spPr>
                              <a:xfrm>
                                <a:off x="0" y="0"/>
                                <a:ext cx="111125" cy="111125"/>
                              </a:xfrm>
                              <a:prstGeom prst="ellipse">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1E3DDF7" id="Ovaal 14" o:spid="_x0000_s1026" style="position:absolute;margin-left:335.4pt;margin-top:23.05pt;width:8.75pt;height:8.7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" fillcolor="white [3201]" strokecolor="black [3200]" strokeweight="1pt">
                      <w10:wrap type="through"/>
                    </v:oval>
                  </w:pict>
                </mc:Fallback>
              </mc:AlternateContent>
            </w:r>
            <w:r>
              <w:rPr>
                <w:noProof/>
              </w:rPr>
              <mc:AlternateContent>
                <mc:Choice Requires="wps">
                  <w:drawing>
                    <wp:anchor distT="0" distB="0" distL="114300" distR="114300" simplePos="0" relativeHeight="251751424" behindDoc="0" locked="0" layoutInCell="1" allowOverlap="1" wp14:anchorId="1DD1B128" wp14:editId="59FB946E">
                      <wp:simplePos x="0" y="0"/>
                      <wp:positionH relativeFrom="column">
                        <wp:posOffset>1808480</wp:posOffset>
                      </wp:positionH>
                      <wp:positionV relativeFrom="paragraph">
                        <wp:posOffset>293370</wp:posOffset>
                      </wp:positionV>
                      <wp:extent cx="111125" cy="111125"/>
                      <wp:effectExtent l="0" t="0" r="22225" b="22225"/>
                      <wp:wrapThrough wrapText="bothSides">
                        <wp:wrapPolygon edited="0">
                          <wp:start x="0" y="0"/>
                          <wp:lineTo x="0" y="22217"/>
                          <wp:lineTo x="22217" y="22217"/>
                          <wp:lineTo x="22217" y="0"/>
                          <wp:lineTo x="0" y="0"/>
                        </wp:wrapPolygon>
                      </wp:wrapThrough>
                      <wp:docPr id="9" name="Ovaal 9"/>
                      <wp:cNvGraphicFramePr/>
                      <a:graphic xmlns:a="http://schemas.openxmlformats.org/drawingml/2006/main">
                        <a:graphicData uri="http://schemas.microsoft.com/office/word/2010/wordprocessingShape">
                          <wps:wsp>
                            <wps:cNvSpPr/>
                            <wps:spPr>
                              <a:xfrm>
                                <a:off x="0" y="0"/>
                                <a:ext cx="111125" cy="111125"/>
                              </a:xfrm>
                              <a:prstGeom prst="ellipse">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D282CD4" id="Ovaal 9" o:spid="_x0000_s1026" style="position:absolute;margin-left:142.4pt;margin-top:23.1pt;width:8.75pt;height:8.7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" fillcolor="white [3201]" strokecolor="black [3200]" strokeweight="1pt">
                      <w10:wrap type="through"/>
                    </v:oval>
                  </w:pict>
                </mc:Fallback>
              </mc:AlternateContent>
            </w:r>
            <w:r>
              <w:rPr>
                <w:noProof/>
              </w:rPr>
              <mc:AlternateContent>
                <mc:Choice Requires="wps">
                  <w:drawing>
                    <wp:anchor distT="0" distB="0" distL="114300" distR="114300" simplePos="0" relativeHeight="251752448" behindDoc="0" locked="0" layoutInCell="1" allowOverlap="1" wp14:anchorId="6E1C22F6" wp14:editId="2A9CB308">
                      <wp:simplePos x="0" y="0"/>
                      <wp:positionH relativeFrom="column">
                        <wp:posOffset>3279140</wp:posOffset>
                      </wp:positionH>
                      <wp:positionV relativeFrom="paragraph">
                        <wp:posOffset>293370</wp:posOffset>
                      </wp:positionV>
                      <wp:extent cx="111125" cy="111125"/>
                      <wp:effectExtent l="0" t="0" r="22225" b="22225"/>
                      <wp:wrapThrough wrapText="bothSides">
                        <wp:wrapPolygon edited="0">
                          <wp:start x="0" y="0"/>
                          <wp:lineTo x="0" y="22217"/>
                          <wp:lineTo x="22217" y="22217"/>
                          <wp:lineTo x="22217" y="0"/>
                          <wp:lineTo x="0" y="0"/>
                        </wp:wrapPolygon>
                      </wp:wrapThrough>
                      <wp:docPr id="12" name="Ovaal 12"/>
                      <wp:cNvGraphicFramePr/>
                      <a:graphic xmlns:a="http://schemas.openxmlformats.org/drawingml/2006/main">
                        <a:graphicData uri="http://schemas.microsoft.com/office/word/2010/wordprocessingShape">
                          <wps:wsp>
                            <wps:cNvSpPr/>
                            <wps:spPr>
                              <a:xfrm>
                                <a:off x="0" y="0"/>
                                <a:ext cx="111125" cy="111125"/>
                              </a:xfrm>
                              <a:prstGeom prst="ellipse">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016E2F8" id="Ovaal 12" o:spid="_x0000_s1026" style="position:absolute;margin-left:258.2pt;margin-top:23.1pt;width:8.75pt;height:8.7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" fillcolor="white [3201]" strokecolor="black [3200]" strokeweight="1pt">
                      <w10:wrap type="through"/>
                    </v:oval>
                  </w:pict>
                </mc:Fallback>
              </mc:AlternateContent>
            </w:r>
            <w:r>
              <w:rPr>
                <w:noProof/>
              </w:rPr>
              <mc:AlternateContent>
                <mc:Choice Requires="wps">
                  <w:drawing>
                    <wp:anchor distT="0" distB="0" distL="114300" distR="114300" simplePos="0" relativeHeight="251750400" behindDoc="0" locked="0" layoutInCell="1" allowOverlap="1" wp14:anchorId="7CA187C5" wp14:editId="6EB684D7">
                      <wp:simplePos x="0" y="0"/>
                      <wp:positionH relativeFrom="column">
                        <wp:posOffset>337820</wp:posOffset>
                      </wp:positionH>
                      <wp:positionV relativeFrom="paragraph">
                        <wp:posOffset>293370</wp:posOffset>
                      </wp:positionV>
                      <wp:extent cx="111125" cy="111125"/>
                      <wp:effectExtent l="0" t="0" r="22225" b="22225"/>
                      <wp:wrapThrough wrapText="bothSides">
                        <wp:wrapPolygon edited="0">
                          <wp:start x="0" y="0"/>
                          <wp:lineTo x="0" y="22217"/>
                          <wp:lineTo x="22217" y="22217"/>
                          <wp:lineTo x="22217" y="0"/>
                          <wp:lineTo x="0" y="0"/>
                        </wp:wrapPolygon>
                      </wp:wrapThrough>
                      <wp:docPr id="7" name="Ovaal 7"/>
                      <wp:cNvGraphicFramePr/>
                      <a:graphic xmlns:a="http://schemas.openxmlformats.org/drawingml/2006/main">
                        <a:graphicData uri="http://schemas.microsoft.com/office/word/2010/wordprocessingShape">
                          <wps:wsp>
                            <wps:cNvSpPr/>
                            <wps:spPr>
                              <a:xfrm>
                                <a:off x="0" y="0"/>
                                <a:ext cx="111125" cy="111125"/>
                              </a:xfrm>
                              <a:prstGeom prst="ellipse">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ABB1A7E" id="Ovaal 7" o:spid="_x0000_s1026" style="position:absolute;margin-left:26.6pt;margin-top:23.1pt;width:8.75pt;height:8.7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" fillcolor="white [3201]" strokecolor="black [3200]" strokeweight="1pt">
                      <w10:wrap type="through"/>
                    </v:oval>
                  </w:pict>
                </mc:Fallback>
              </mc:AlternateContent>
            </w:r>
          </w:p>
          <w:p w14:paraId="64C2731C" w14:textId="5B1C53EC" w:rsidR="00AF6487" w:rsidRDefault="00AF6487" w:rsidP="00AF6487">
            <w:pPr>
              <w:tabs>
                <w:tab w:val="clear" w:pos="-1440"/>
                <w:tab w:val="clear" w:pos="-720"/>
                <w:tab w:val="clear" w:pos="0"/>
                <w:tab w:val="clear" w:pos="380"/>
              </w:tabs>
              <w:suppressAutoHyphens/>
              <w:spacing w:line="252" w:lineRule="atLeast"/>
            </w:pPr>
          </w:p>
          <w:p w14:paraId="7D50FFFE" w14:textId="1C956FC9" w:rsidR="00AF6487" w:rsidRDefault="00D70067" w:rsidP="00AF6487">
            <w:pPr>
              <w:tabs>
                <w:tab w:val="clear" w:pos="-1440"/>
                <w:tab w:val="clear" w:pos="-720"/>
                <w:tab w:val="clear" w:pos="0"/>
                <w:tab w:val="clear" w:pos="380"/>
              </w:tabs>
              <w:suppressAutoHyphens/>
              <w:spacing w:line="252" w:lineRule="atLeast"/>
            </w:pPr>
            <w:r>
              <w:rPr>
                <w:noProof/>
              </w:rPr>
              <mc:AlternateContent>
                <mc:Choice Requires="wps">
                  <w:drawing>
                    <wp:anchor distT="0" distB="0" distL="114300" distR="114300" simplePos="0" relativeHeight="251770880" behindDoc="0" locked="0" layoutInCell="1" allowOverlap="1" wp14:anchorId="22B626A5" wp14:editId="5FAAAF75">
                      <wp:simplePos x="0" y="0"/>
                      <wp:positionH relativeFrom="column">
                        <wp:posOffset>3854450</wp:posOffset>
                      </wp:positionH>
                      <wp:positionV relativeFrom="paragraph">
                        <wp:posOffset>91440</wp:posOffset>
                      </wp:positionV>
                      <wp:extent cx="1083374" cy="237490"/>
                      <wp:effectExtent l="0" t="0" r="0" b="0"/>
                      <wp:wrapNone/>
                      <wp:docPr id="45" name="Tekstvak 45"/>
                      <wp:cNvGraphicFramePr/>
                      <a:graphic xmlns:a="http://schemas.openxmlformats.org/drawingml/2006/main">
                        <a:graphicData uri="http://schemas.microsoft.com/office/word/2010/wordprocessingShape">
                          <wps:wsp>
                            <wps:cNvSpPr txBox="1"/>
                            <wps:spPr>
                              <a:xfrm>
                                <a:off x="0" y="0"/>
                                <a:ext cx="1083374" cy="237490"/>
                              </a:xfrm>
                              <a:prstGeom prst="rect">
                                <a:avLst/>
                              </a:prstGeom>
                              <a:noFill/>
                              <a:ln w="6350">
                                <a:noFill/>
                              </a:ln>
                            </wps:spPr>
                            <wps:txbx>
                              <w:txbxContent>
                                <w:p w14:paraId="325056C7" w14:textId="10BD9F09" w:rsidR="005878C1" w:rsidRPr="006D5A07" w:rsidRDefault="005878C1" w:rsidP="00BF2F4F">
                                  <w:pPr>
                                    <w:rPr>
                                      <w:sz w:val="16"/>
                                      <w:szCs w:val="16"/>
                                    </w:rPr>
                                  </w:pPr>
                                  <w:r w:rsidRPr="006D5A07">
                                    <w:rPr>
                                      <w:sz w:val="16"/>
                                      <w:szCs w:val="16"/>
                                    </w:rPr>
                                    <w:t>Nummerpenning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B626A5" id="Tekstvak 45" o:spid="_x0000_s1042" type="#_x0000_t202" style="position:absolute;margin-left:303.5pt;margin-top:7.2pt;width:85.3pt;height:18.7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" filled="f" stroked="f" strokeweight=".5pt">
                      <v:textbox>
                        <w:txbxContent>
                          <w:p w14:paraId="325056C7" w14:textId="10BD9F09" w:rsidR="005878C1" w:rsidRPr="006D5A07" w:rsidRDefault="005878C1" w:rsidP="00BF2F4F">
                            <w:pPr>
                              <w:rPr>
                                <w:sz w:val="16"/>
                                <w:szCs w:val="16"/>
                              </w:rPr>
                            </w:pPr>
                            <w:r w:rsidRPr="006D5A07">
                              <w:rPr>
                                <w:sz w:val="16"/>
                                <w:szCs w:val="16"/>
                              </w:rPr>
                              <w:t>Nummerpenning</w:t>
                            </w:r>
                          </w:p>
                        </w:txbxContent>
                      </v:textbox>
                    </v:shape>
                  </w:pict>
                </mc:Fallback>
              </mc:AlternateContent>
            </w:r>
            <w:r w:rsidR="006D5A07">
              <w:rPr>
                <w:noProof/>
              </w:rPr>
              <mc:AlternateContent>
                <mc:Choice Requires="wps">
                  <w:drawing>
                    <wp:anchor distT="0" distB="0" distL="114300" distR="114300" simplePos="0" relativeHeight="251766784" behindDoc="0" locked="0" layoutInCell="1" allowOverlap="1" wp14:anchorId="2E7A2E9A" wp14:editId="56545772">
                      <wp:simplePos x="0" y="0"/>
                      <wp:positionH relativeFrom="column">
                        <wp:posOffset>1922145</wp:posOffset>
                      </wp:positionH>
                      <wp:positionV relativeFrom="paragraph">
                        <wp:posOffset>92710</wp:posOffset>
                      </wp:positionV>
                      <wp:extent cx="788670" cy="269240"/>
                      <wp:effectExtent l="0" t="0" r="0" b="0"/>
                      <wp:wrapNone/>
                      <wp:docPr id="37" name="Tekstvak 37"/>
                      <wp:cNvGraphicFramePr/>
                      <a:graphic xmlns:a="http://schemas.openxmlformats.org/drawingml/2006/main">
                        <a:graphicData uri="http://schemas.microsoft.com/office/word/2010/wordprocessingShape">
                          <wps:wsp>
                            <wps:cNvSpPr txBox="1"/>
                            <wps:spPr>
                              <a:xfrm>
                                <a:off x="0" y="0"/>
                                <a:ext cx="788670" cy="269240"/>
                              </a:xfrm>
                              <a:prstGeom prst="rect">
                                <a:avLst/>
                              </a:prstGeom>
                              <a:noFill/>
                              <a:ln w="6350">
                                <a:noFill/>
                              </a:ln>
                            </wps:spPr>
                            <wps:txbx>
                              <w:txbxContent>
                                <w:p w14:paraId="5A305905" w14:textId="1262F6A3" w:rsidR="005878C1" w:rsidRPr="006D5A07" w:rsidRDefault="005878C1" w:rsidP="00BF2F4F">
                                  <w:pPr>
                                    <w:rPr>
                                      <w:sz w:val="16"/>
                                      <w:szCs w:val="16"/>
                                    </w:rPr>
                                  </w:pPr>
                                  <w:r w:rsidRPr="006D5A07">
                                    <w:rPr>
                                      <w:sz w:val="16"/>
                                      <w:szCs w:val="16"/>
                                    </w:rPr>
                                    <w:t>Sleutelring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7A2E9A" id="Tekstvak 37" o:spid="_x0000_s1043" type="#_x0000_t202" style="position:absolute;margin-left:151.35pt;margin-top:7.3pt;width:62.1pt;height:21.2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" filled="f" stroked="f" strokeweight=".5pt">
                      <v:textbox>
                        <w:txbxContent>
                          <w:p w14:paraId="5A305905" w14:textId="1262F6A3" w:rsidR="005878C1" w:rsidRPr="006D5A07" w:rsidRDefault="005878C1" w:rsidP="00BF2F4F">
                            <w:pPr>
                              <w:rPr>
                                <w:sz w:val="16"/>
                                <w:szCs w:val="16"/>
                              </w:rPr>
                            </w:pPr>
                            <w:r w:rsidRPr="006D5A07">
                              <w:rPr>
                                <w:sz w:val="16"/>
                                <w:szCs w:val="16"/>
                              </w:rPr>
                              <w:t>Sleutelring</w:t>
                            </w:r>
                          </w:p>
                        </w:txbxContent>
                      </v:textbox>
                    </v:shape>
                  </w:pict>
                </mc:Fallback>
              </mc:AlternateContent>
            </w:r>
            <w:r w:rsidR="00AF6487">
              <w:rPr>
                <w:noProof/>
              </w:rPr>
              <mc:AlternateContent>
                <mc:Choice Requires="wps">
                  <w:drawing>
                    <wp:anchor distT="0" distB="0" distL="114300" distR="114300" simplePos="0" relativeHeight="251763712" behindDoc="0" locked="0" layoutInCell="1" allowOverlap="1" wp14:anchorId="7FA4AD26" wp14:editId="2BEE28A5">
                      <wp:simplePos x="0" y="0"/>
                      <wp:positionH relativeFrom="column">
                        <wp:posOffset>2657779</wp:posOffset>
                      </wp:positionH>
                      <wp:positionV relativeFrom="paragraph">
                        <wp:posOffset>92710</wp:posOffset>
                      </wp:positionV>
                      <wp:extent cx="1320165" cy="215900"/>
                      <wp:effectExtent l="0" t="0" r="0" b="0"/>
                      <wp:wrapNone/>
                      <wp:docPr id="34" name="Tekstvak 34"/>
                      <wp:cNvGraphicFramePr/>
                      <a:graphic xmlns:a="http://schemas.openxmlformats.org/drawingml/2006/main">
                        <a:graphicData uri="http://schemas.microsoft.com/office/word/2010/wordprocessingShape">
                          <wps:wsp>
                            <wps:cNvSpPr txBox="1"/>
                            <wps:spPr>
                              <a:xfrm>
                                <a:off x="0" y="0"/>
                                <a:ext cx="1320165" cy="215900"/>
                              </a:xfrm>
                              <a:prstGeom prst="rect">
                                <a:avLst/>
                              </a:prstGeom>
                              <a:noFill/>
                              <a:ln w="6350">
                                <a:noFill/>
                              </a:ln>
                            </wps:spPr>
                            <wps:txbx>
                              <w:txbxContent>
                                <w:p w14:paraId="770A004D" w14:textId="2CFEBC1D" w:rsidR="005878C1" w:rsidRPr="006D5A07" w:rsidRDefault="005878C1" w:rsidP="00BF2F4F">
                                  <w:pPr>
                                    <w:jc w:val="center"/>
                                    <w:rPr>
                                      <w:sz w:val="16"/>
                                      <w:szCs w:val="16"/>
                                    </w:rPr>
                                  </w:pPr>
                                  <w:r w:rsidRPr="006D5A07">
                                    <w:rPr>
                                      <w:sz w:val="16"/>
                                      <w:szCs w:val="16"/>
                                    </w:rPr>
                                    <w:t>Sleuteltransponder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A4AD26" id="Tekstvak 34" o:spid="_x0000_s1044" type="#_x0000_t202" style="position:absolute;margin-left:209.25pt;margin-top:7.3pt;width:103.95pt;height:17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" filled="f" stroked="f" strokeweight=".5pt">
                      <v:textbox>
                        <w:txbxContent>
                          <w:p w14:paraId="770A004D" w14:textId="2CFEBC1D" w:rsidR="005878C1" w:rsidRPr="006D5A07" w:rsidRDefault="005878C1" w:rsidP="00BF2F4F">
                            <w:pPr>
                              <w:jc w:val="center"/>
                              <w:rPr>
                                <w:sz w:val="16"/>
                                <w:szCs w:val="16"/>
                              </w:rPr>
                            </w:pPr>
                            <w:r w:rsidRPr="006D5A07">
                              <w:rPr>
                                <w:sz w:val="16"/>
                                <w:szCs w:val="16"/>
                              </w:rPr>
                              <w:t>Sleuteltransponder</w:t>
                            </w:r>
                          </w:p>
                        </w:txbxContent>
                      </v:textbox>
                    </v:shape>
                  </w:pict>
                </mc:Fallback>
              </mc:AlternateContent>
            </w:r>
            <w:r w:rsidR="00AF6487">
              <w:rPr>
                <w:noProof/>
              </w:rPr>
              <mc:AlternateContent>
                <mc:Choice Requires="wps">
                  <w:drawing>
                    <wp:anchor distT="0" distB="0" distL="114300" distR="114300" simplePos="0" relativeHeight="251760640" behindDoc="0" locked="0" layoutInCell="1" allowOverlap="1" wp14:anchorId="449414F7" wp14:editId="757F0619">
                      <wp:simplePos x="0" y="0"/>
                      <wp:positionH relativeFrom="column">
                        <wp:posOffset>3810</wp:posOffset>
                      </wp:positionH>
                      <wp:positionV relativeFrom="paragraph">
                        <wp:posOffset>92710</wp:posOffset>
                      </wp:positionV>
                      <wp:extent cx="1320634" cy="216000"/>
                      <wp:effectExtent l="0" t="0" r="0" b="0"/>
                      <wp:wrapNone/>
                      <wp:docPr id="23" name="Tekstvak 23"/>
                      <wp:cNvGraphicFramePr/>
                      <a:graphic xmlns:a="http://schemas.openxmlformats.org/drawingml/2006/main">
                        <a:graphicData uri="http://schemas.microsoft.com/office/word/2010/wordprocessingShape">
                          <wps:wsp>
                            <wps:cNvSpPr txBox="1"/>
                            <wps:spPr>
                              <a:xfrm>
                                <a:off x="0" y="0"/>
                                <a:ext cx="1320634" cy="216000"/>
                              </a:xfrm>
                              <a:prstGeom prst="rect">
                                <a:avLst/>
                              </a:prstGeom>
                              <a:noFill/>
                              <a:ln w="6350">
                                <a:noFill/>
                              </a:ln>
                            </wps:spPr>
                            <wps:txbx>
                              <w:txbxContent>
                                <w:p w14:paraId="2AA77631" w14:textId="63BF3C08" w:rsidR="005878C1" w:rsidRPr="006D5A07" w:rsidRDefault="005878C1" w:rsidP="00BF2F4F">
                                  <w:pPr>
                                    <w:jc w:val="center"/>
                                    <w:rPr>
                                      <w:sz w:val="16"/>
                                      <w:szCs w:val="16"/>
                                    </w:rPr>
                                  </w:pPr>
                                  <w:r w:rsidRPr="006D5A07">
                                    <w:rPr>
                                      <w:sz w:val="16"/>
                                      <w:szCs w:val="16"/>
                                    </w:rPr>
                                    <w:t>Transponderpositie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9414F7" id="Tekstvak 23" o:spid="_x0000_s1045" type="#_x0000_t202" style="position:absolute;margin-left:.3pt;margin-top:7.3pt;width:104pt;height:17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" filled="f" stroked="f" strokeweight=".5pt">
                      <v:textbox>
                        <w:txbxContent>
                          <w:p w14:paraId="2AA77631" w14:textId="63BF3C08" w:rsidR="005878C1" w:rsidRPr="006D5A07" w:rsidRDefault="005878C1" w:rsidP="00BF2F4F">
                            <w:pPr>
                              <w:jc w:val="center"/>
                              <w:rPr>
                                <w:sz w:val="16"/>
                                <w:szCs w:val="16"/>
                              </w:rPr>
                            </w:pPr>
                            <w:r w:rsidRPr="006D5A07">
                              <w:rPr>
                                <w:sz w:val="16"/>
                                <w:szCs w:val="16"/>
                              </w:rPr>
                              <w:t>Transponderpositie</w:t>
                            </w:r>
                          </w:p>
                        </w:txbxContent>
                      </v:textbox>
                    </v:shape>
                  </w:pict>
                </mc:Fallback>
              </mc:AlternateContent>
            </w:r>
          </w:p>
          <w:p w14:paraId="4BB70C5F" w14:textId="60A604DF" w:rsidR="00AF6487" w:rsidRDefault="00AF6487" w:rsidP="00AF6487">
            <w:pPr>
              <w:tabs>
                <w:tab w:val="clear" w:pos="-1440"/>
                <w:tab w:val="clear" w:pos="-720"/>
                <w:tab w:val="clear" w:pos="0"/>
                <w:tab w:val="clear" w:pos="380"/>
              </w:tabs>
              <w:suppressAutoHyphens/>
              <w:spacing w:line="252" w:lineRule="atLeast"/>
            </w:pPr>
          </w:p>
          <w:p w14:paraId="040055EA" w14:textId="79C5F318" w:rsidR="00AF6487" w:rsidRDefault="00AF6487" w:rsidP="00AF6487">
            <w:pPr>
              <w:tabs>
                <w:tab w:val="clear" w:pos="-1440"/>
                <w:tab w:val="clear" w:pos="-720"/>
                <w:tab w:val="clear" w:pos="0"/>
                <w:tab w:val="clear" w:pos="380"/>
              </w:tabs>
              <w:suppressAutoHyphens/>
              <w:spacing w:line="252" w:lineRule="atLeast"/>
            </w:pPr>
          </w:p>
          <w:p w14:paraId="1C9F4E80" w14:textId="019647E6" w:rsidR="00AF6487" w:rsidRPr="00B301C3" w:rsidRDefault="00AF6487" w:rsidP="00AF6487">
            <w:pPr>
              <w:tabs>
                <w:tab w:val="clear" w:pos="-1440"/>
                <w:tab w:val="clear" w:pos="-720"/>
                <w:tab w:val="clear" w:pos="0"/>
                <w:tab w:val="clear" w:pos="380"/>
              </w:tabs>
              <w:suppressAutoHyphens/>
              <w:spacing w:line="252" w:lineRule="atLeast"/>
            </w:pPr>
          </w:p>
        </w:tc>
      </w:tr>
      <w:tr w:rsidR="00AF6487" w:rsidRPr="00B301C3" w14:paraId="3506300A" w14:textId="77777777" w:rsidTr="0060613E">
        <w:tc>
          <w:tcPr>
            <w:tcW w:w="1134" w:type="dxa"/>
          </w:tcPr>
          <w:p w14:paraId="41FA49D7" w14:textId="470F4FF0" w:rsidR="00AF6487" w:rsidRPr="00126BCD" w:rsidRDefault="00AF6487" w:rsidP="00AF6487">
            <w:pPr>
              <w:rPr>
                <w:bCs/>
              </w:rPr>
            </w:pPr>
            <w:r w:rsidRPr="00126BCD">
              <w:rPr>
                <w:bCs/>
              </w:rPr>
              <w:lastRenderedPageBreak/>
              <w:t>4.1.</w:t>
            </w:r>
            <w:r>
              <w:rPr>
                <w:bCs/>
              </w:rPr>
              <w:t>6</w:t>
            </w:r>
          </w:p>
        </w:tc>
        <w:tc>
          <w:tcPr>
            <w:tcW w:w="7938" w:type="dxa"/>
          </w:tcPr>
          <w:p w14:paraId="0289F402" w14:textId="6C1D7CA7" w:rsidR="00AF6487" w:rsidRPr="00411D02" w:rsidRDefault="00AF6487" w:rsidP="00AF6487">
            <w:r w:rsidRPr="00411D02">
              <w:t xml:space="preserve">Een </w:t>
            </w:r>
            <w:r>
              <w:t xml:space="preserve">metalen </w:t>
            </w:r>
            <w:r w:rsidRPr="00411D02">
              <w:t>nummerpenning voor aan een sleutelbos bestaat uit</w:t>
            </w:r>
            <w:r>
              <w:t>:</w:t>
            </w:r>
          </w:p>
          <w:p w14:paraId="711659B6" w14:textId="2CF8327E" w:rsidR="00AF6487" w:rsidRPr="00411D02" w:rsidRDefault="00AF6487" w:rsidP="0067298E">
            <w:pPr>
              <w:pStyle w:val="Lijstalinea"/>
              <w:numPr>
                <w:ilvl w:val="0"/>
                <w:numId w:val="2"/>
              </w:numPr>
            </w:pPr>
            <w:r w:rsidRPr="00411D02">
              <w:t>Het kastnummer</w:t>
            </w:r>
            <w:r>
              <w:t xml:space="preserve"> (4.1.5)</w:t>
            </w:r>
          </w:p>
          <w:p w14:paraId="6BBB9007" w14:textId="57410479" w:rsidR="00AF6487" w:rsidRPr="00411D02" w:rsidRDefault="00AF6487" w:rsidP="0067298E">
            <w:pPr>
              <w:pStyle w:val="Lijstalinea"/>
              <w:numPr>
                <w:ilvl w:val="0"/>
                <w:numId w:val="2"/>
              </w:numPr>
            </w:pPr>
            <w:r w:rsidRPr="00411D02">
              <w:t xml:space="preserve">Het positienummer </w:t>
            </w:r>
            <w:r>
              <w:t>(corresponderend met positie in de kast</w:t>
            </w:r>
            <w:r w:rsidR="006D5A07">
              <w:t>)</w:t>
            </w:r>
          </w:p>
          <w:p w14:paraId="11B1DDF4" w14:textId="6DEA4011" w:rsidR="00AF6487" w:rsidRDefault="00AF6487" w:rsidP="00AF6487">
            <w:pPr>
              <w:tabs>
                <w:tab w:val="clear" w:pos="-1440"/>
                <w:tab w:val="clear" w:pos="-720"/>
                <w:tab w:val="clear" w:pos="0"/>
                <w:tab w:val="clear" w:pos="380"/>
              </w:tabs>
              <w:suppressAutoHyphens/>
              <w:spacing w:line="252" w:lineRule="atLeast"/>
            </w:pPr>
            <w:r>
              <w:rPr>
                <w:noProof/>
              </w:rPr>
              <mc:AlternateContent>
                <mc:Choice Requires="wpg">
                  <w:drawing>
                    <wp:anchor distT="0" distB="0" distL="114300" distR="114300" simplePos="0" relativeHeight="251748352" behindDoc="0" locked="0" layoutInCell="1" allowOverlap="1" wp14:anchorId="4EA8C0EA" wp14:editId="0F09E5B8">
                      <wp:simplePos x="0" y="0"/>
                      <wp:positionH relativeFrom="column">
                        <wp:posOffset>1928495</wp:posOffset>
                      </wp:positionH>
                      <wp:positionV relativeFrom="paragraph">
                        <wp:posOffset>38100</wp:posOffset>
                      </wp:positionV>
                      <wp:extent cx="977900" cy="977900"/>
                      <wp:effectExtent l="0" t="0" r="12700" b="12700"/>
                      <wp:wrapThrough wrapText="bothSides">
                        <wp:wrapPolygon edited="0">
                          <wp:start x="7574" y="0"/>
                          <wp:lineTo x="5049" y="421"/>
                          <wp:lineTo x="0" y="5049"/>
                          <wp:lineTo x="0" y="15990"/>
                          <wp:lineTo x="4208" y="20197"/>
                          <wp:lineTo x="7153" y="21460"/>
                          <wp:lineTo x="14306" y="21460"/>
                          <wp:lineTo x="17252" y="20197"/>
                          <wp:lineTo x="21460" y="15990"/>
                          <wp:lineTo x="21460" y="5049"/>
                          <wp:lineTo x="16410" y="421"/>
                          <wp:lineTo x="13886" y="0"/>
                          <wp:lineTo x="7574" y="0"/>
                        </wp:wrapPolygon>
                      </wp:wrapThrough>
                      <wp:docPr id="41" name="Groep 41"/>
                      <wp:cNvGraphicFramePr/>
                      <a:graphic xmlns:a="http://schemas.openxmlformats.org/drawingml/2006/main">
                        <a:graphicData uri="http://schemas.microsoft.com/office/word/2010/wordprocessingGroup">
                          <wpg:wgp>
                            <wpg:cNvGrpSpPr/>
                            <wpg:grpSpPr>
                              <a:xfrm>
                                <a:off x="0" y="0"/>
                                <a:ext cx="977900" cy="977900"/>
                                <a:chOff x="0" y="0"/>
                                <a:chExt cx="977900" cy="977900"/>
                              </a:xfrm>
                              <a:solidFill>
                                <a:schemeClr val="bg1">
                                  <a:lumMod val="95000"/>
                                </a:schemeClr>
                              </a:solidFill>
                            </wpg:grpSpPr>
                            <wps:wsp>
                              <wps:cNvPr id="2" name="Ovaal 2"/>
                              <wps:cNvSpPr/>
                              <wps:spPr>
                                <a:xfrm>
                                  <a:off x="0" y="0"/>
                                  <a:ext cx="977900" cy="977900"/>
                                </a:xfrm>
                                <a:prstGeom prst="ellipse">
                                  <a:avLst/>
                                </a:prstGeom>
                                <a:grpFill/>
                                <a:ln w="12700"/>
                              </wps:spPr>
                              <wps:style>
                                <a:lnRef idx="2">
                                  <a:schemeClr val="dk1"/>
                                </a:lnRef>
                                <a:fillRef idx="1">
                                  <a:schemeClr val="lt1"/>
                                </a:fillRef>
                                <a:effectRef idx="0">
                                  <a:schemeClr val="dk1"/>
                                </a:effectRef>
                                <a:fontRef idx="minor">
                                  <a:schemeClr val="dk1"/>
                                </a:fontRef>
                              </wps:style>
                              <wps:txbx>
                                <w:txbxContent>
                                  <w:p w14:paraId="394EE5A7" w14:textId="74D2789C" w:rsidR="005878C1" w:rsidRPr="00F741AA" w:rsidRDefault="005878C1" w:rsidP="00F741AA">
                                    <w:pPr>
                                      <w:jc w:val="center"/>
                                      <w:rPr>
                                        <w:sz w:val="22"/>
                                        <w:szCs w:val="22"/>
                                        <w:lang w:val="en-US"/>
                                      </w:rPr>
                                    </w:pPr>
                                    <w:r w:rsidRPr="00F741AA">
                                      <w:rPr>
                                        <w:sz w:val="22"/>
                                        <w:szCs w:val="22"/>
                                        <w:lang w:val="en-US"/>
                                      </w:rPr>
                                      <w:t>ZW-</w:t>
                                    </w:r>
                                    <w:r>
                                      <w:rPr>
                                        <w:sz w:val="22"/>
                                        <w:szCs w:val="22"/>
                                        <w:lang w:val="en-US"/>
                                      </w:rPr>
                                      <w:t>0</w:t>
                                    </w:r>
                                    <w:r w:rsidRPr="00F741AA">
                                      <w:rPr>
                                        <w:sz w:val="22"/>
                                        <w:szCs w:val="22"/>
                                        <w:lang w:val="en-US"/>
                                      </w:rPr>
                                      <w:t>1</w:t>
                                    </w:r>
                                  </w:p>
                                  <w:p w14:paraId="22CD04C5" w14:textId="17A8DEEF" w:rsidR="005878C1" w:rsidRPr="00F741AA" w:rsidRDefault="005878C1" w:rsidP="00F741AA">
                                    <w:pPr>
                                      <w:jc w:val="center"/>
                                      <w:rPr>
                                        <w:sz w:val="22"/>
                                        <w:szCs w:val="22"/>
                                        <w:lang w:val="en-US"/>
                                      </w:rPr>
                                    </w:pPr>
                                    <w:r>
                                      <w:rPr>
                                        <w:sz w:val="22"/>
                                        <w:szCs w:val="22"/>
                                        <w:lang w:val="en-US"/>
                                      </w:rPr>
                                      <w:t>0</w:t>
                                    </w:r>
                                    <w:r w:rsidRPr="00F741AA">
                                      <w:rPr>
                                        <w:sz w:val="22"/>
                                        <w:szCs w:val="22"/>
                                        <w:lang w:val="en-US"/>
                                      </w:rPr>
                                      <w:t>01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Ovaal 5"/>
                              <wps:cNvSpPr/>
                              <wps:spPr>
                                <a:xfrm>
                                  <a:off x="373380" y="69215"/>
                                  <a:ext cx="182880" cy="182880"/>
                                </a:xfrm>
                                <a:prstGeom prst="ellipse">
                                  <a:avLst/>
                                </a:prstGeom>
                                <a:solidFill>
                                  <a:schemeClr val="bg1"/>
                                </a:solidFill>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4EA8C0EA" id="Groep 41" o:spid="_x0000_s1046" style="position:absolute;margin-left:151.85pt;margin-top:3pt;width:77pt;height:77pt;z-index:251748352" coordsize="9779,97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">
                      <v:oval id="Ovaal 2" o:spid="_x0000_s1047" style="position:absolute;width:9779;height:97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" filled="f" strokecolor="black [3200]" strokeweight="1pt">
                        <v:textbox>
                          <w:txbxContent>
                            <w:p w14:paraId="394EE5A7" w14:textId="74D2789C" w:rsidR="005878C1" w:rsidRPr="00F741AA" w:rsidRDefault="005878C1" w:rsidP="00F741AA">
                              <w:pPr>
                                <w:jc w:val="center"/>
                                <w:rPr>
                                  <w:sz w:val="22"/>
                                  <w:szCs w:val="22"/>
                                  <w:lang w:val="en-US"/>
                                </w:rPr>
                              </w:pPr>
                              <w:r w:rsidRPr="00F741AA">
                                <w:rPr>
                                  <w:sz w:val="22"/>
                                  <w:szCs w:val="22"/>
                                  <w:lang w:val="en-US"/>
                                </w:rPr>
                                <w:t>ZW-</w:t>
                              </w:r>
                              <w:r>
                                <w:rPr>
                                  <w:sz w:val="22"/>
                                  <w:szCs w:val="22"/>
                                  <w:lang w:val="en-US"/>
                                </w:rPr>
                                <w:t>0</w:t>
                              </w:r>
                              <w:r w:rsidRPr="00F741AA">
                                <w:rPr>
                                  <w:sz w:val="22"/>
                                  <w:szCs w:val="22"/>
                                  <w:lang w:val="en-US"/>
                                </w:rPr>
                                <w:t>1</w:t>
                              </w:r>
                            </w:p>
                            <w:p w14:paraId="22CD04C5" w14:textId="17A8DEEF" w:rsidR="005878C1" w:rsidRPr="00F741AA" w:rsidRDefault="005878C1" w:rsidP="00F741AA">
                              <w:pPr>
                                <w:jc w:val="center"/>
                                <w:rPr>
                                  <w:sz w:val="22"/>
                                  <w:szCs w:val="22"/>
                                  <w:lang w:val="en-US"/>
                                </w:rPr>
                              </w:pPr>
                              <w:r>
                                <w:rPr>
                                  <w:sz w:val="22"/>
                                  <w:szCs w:val="22"/>
                                  <w:lang w:val="en-US"/>
                                </w:rPr>
                                <w:t>0</w:t>
                              </w:r>
                              <w:r w:rsidRPr="00F741AA">
                                <w:rPr>
                                  <w:sz w:val="22"/>
                                  <w:szCs w:val="22"/>
                                  <w:lang w:val="en-US"/>
                                </w:rPr>
                                <w:t>01</w:t>
                              </w:r>
                            </w:p>
                          </w:txbxContent>
                        </v:textbox>
                      </v:oval>
                      <v:oval id="Ovaal 5" o:spid="_x0000_s1048" style="position:absolute;left:3733;top:69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" fillcolor="white [3212]" strokecolor="black [3200]" strokeweight="1pt"/>
                      <w10:wrap type="through"/>
                    </v:group>
                  </w:pict>
                </mc:Fallback>
              </mc:AlternateContent>
            </w:r>
            <w:r>
              <w:t xml:space="preserve"> </w:t>
            </w:r>
          </w:p>
          <w:p w14:paraId="705549DD" w14:textId="1422C45A" w:rsidR="00AF6487" w:rsidRDefault="00AF6487" w:rsidP="00AF6487">
            <w:pPr>
              <w:tabs>
                <w:tab w:val="clear" w:pos="-1440"/>
                <w:tab w:val="clear" w:pos="-720"/>
                <w:tab w:val="clear" w:pos="0"/>
                <w:tab w:val="clear" w:pos="380"/>
              </w:tabs>
              <w:suppressAutoHyphens/>
              <w:spacing w:line="252" w:lineRule="atLeast"/>
            </w:pPr>
            <w:r>
              <w:t>Nummerpenning v</w:t>
            </w:r>
            <w:r w:rsidRPr="00411D02">
              <w:t>oorbeeld:</w:t>
            </w:r>
          </w:p>
          <w:p w14:paraId="420CEEDF" w14:textId="4C09AFB4" w:rsidR="00AF6487" w:rsidRDefault="00AF6487" w:rsidP="00AF6487">
            <w:pPr>
              <w:tabs>
                <w:tab w:val="clear" w:pos="-1440"/>
                <w:tab w:val="clear" w:pos="-720"/>
                <w:tab w:val="clear" w:pos="0"/>
                <w:tab w:val="clear" w:pos="380"/>
              </w:tabs>
              <w:suppressAutoHyphens/>
              <w:spacing w:line="252" w:lineRule="atLeast"/>
            </w:pPr>
            <w:r>
              <w:t xml:space="preserve">                                          </w:t>
            </w:r>
            <w:r>
              <w:sym w:font="Wingdings" w:char="F0DF"/>
            </w:r>
            <w:r>
              <w:t xml:space="preserve"> </w:t>
            </w:r>
            <w:r w:rsidRPr="00DC01FC">
              <w:t>d</w:t>
            </w:r>
            <w:r w:rsidRPr="009F6866">
              <w:t>iameter ongeveer 3</w:t>
            </w:r>
            <w:r w:rsidR="0067298E">
              <w:t>0</w:t>
            </w:r>
            <w:r w:rsidRPr="009F6866">
              <w:t xml:space="preserve"> </w:t>
            </w:r>
            <w:r w:rsidR="0067298E">
              <w:t>m</w:t>
            </w:r>
            <w:r w:rsidRPr="009F6866">
              <w:t>m</w:t>
            </w:r>
          </w:p>
          <w:p w14:paraId="1DD90F40" w14:textId="2B0270C0" w:rsidR="0067298E" w:rsidRDefault="0067298E" w:rsidP="00AF6487">
            <w:pPr>
              <w:tabs>
                <w:tab w:val="clear" w:pos="-1440"/>
                <w:tab w:val="clear" w:pos="-720"/>
                <w:tab w:val="clear" w:pos="0"/>
                <w:tab w:val="clear" w:pos="380"/>
              </w:tabs>
              <w:suppressAutoHyphens/>
              <w:spacing w:line="252" w:lineRule="atLeast"/>
            </w:pPr>
            <w:r>
              <w:t xml:space="preserve">                                                          diameter gaatje is groot       </w:t>
            </w:r>
          </w:p>
          <w:p w14:paraId="18AE2B0B" w14:textId="77777777" w:rsidR="0067298E" w:rsidRDefault="0067298E" w:rsidP="00AF6487">
            <w:pPr>
              <w:tabs>
                <w:tab w:val="clear" w:pos="-1440"/>
                <w:tab w:val="clear" w:pos="-720"/>
                <w:tab w:val="clear" w:pos="0"/>
                <w:tab w:val="clear" w:pos="380"/>
              </w:tabs>
              <w:suppressAutoHyphens/>
              <w:spacing w:line="252" w:lineRule="atLeast"/>
            </w:pPr>
            <w:r>
              <w:t xml:space="preserve">                                        genoeg voor de dikste  </w:t>
            </w:r>
          </w:p>
          <w:p w14:paraId="2AA66CAD" w14:textId="4A98028E" w:rsidR="0067298E" w:rsidRDefault="0067298E" w:rsidP="00AF6487">
            <w:pPr>
              <w:tabs>
                <w:tab w:val="clear" w:pos="-1440"/>
                <w:tab w:val="clear" w:pos="-720"/>
                <w:tab w:val="clear" w:pos="0"/>
                <w:tab w:val="clear" w:pos="380"/>
              </w:tabs>
              <w:suppressAutoHyphens/>
              <w:spacing w:line="252" w:lineRule="atLeast"/>
            </w:pPr>
            <w:r>
              <w:t xml:space="preserve">                                      leverbare sleutelring</w:t>
            </w:r>
          </w:p>
          <w:p w14:paraId="12D49C27" w14:textId="77777777" w:rsidR="00AF6487" w:rsidRDefault="00AF6487" w:rsidP="00AF6487">
            <w:pPr>
              <w:tabs>
                <w:tab w:val="clear" w:pos="-1440"/>
                <w:tab w:val="clear" w:pos="-720"/>
                <w:tab w:val="clear" w:pos="0"/>
                <w:tab w:val="clear" w:pos="380"/>
              </w:tabs>
              <w:suppressAutoHyphens/>
              <w:spacing w:line="252" w:lineRule="atLeast"/>
            </w:pPr>
          </w:p>
          <w:p w14:paraId="39EF8676" w14:textId="74AF6D2E" w:rsidR="00AF6487" w:rsidRPr="009F6866" w:rsidRDefault="00AF6487" w:rsidP="00AF6487">
            <w:pPr>
              <w:tabs>
                <w:tab w:val="clear" w:pos="-1440"/>
                <w:tab w:val="clear" w:pos="-720"/>
                <w:tab w:val="clear" w:pos="0"/>
                <w:tab w:val="clear" w:pos="380"/>
              </w:tabs>
              <w:suppressAutoHyphens/>
              <w:spacing w:line="252" w:lineRule="atLeast"/>
            </w:pPr>
          </w:p>
        </w:tc>
      </w:tr>
      <w:tr w:rsidR="00AF6487" w:rsidRPr="00B301C3" w14:paraId="7A69F9CF" w14:textId="77777777" w:rsidTr="0060613E">
        <w:tc>
          <w:tcPr>
            <w:tcW w:w="1134" w:type="dxa"/>
          </w:tcPr>
          <w:p w14:paraId="0DA65E15" w14:textId="472A2F8E" w:rsidR="00AF6487" w:rsidRPr="00126BCD" w:rsidRDefault="00AF6487" w:rsidP="00AF6487">
            <w:pPr>
              <w:rPr>
                <w:bCs/>
                <w:szCs w:val="18"/>
              </w:rPr>
            </w:pPr>
            <w:r w:rsidRPr="00126BCD">
              <w:rPr>
                <w:bCs/>
                <w:szCs w:val="18"/>
              </w:rPr>
              <w:t>4.1.</w:t>
            </w:r>
            <w:r>
              <w:rPr>
                <w:bCs/>
                <w:szCs w:val="18"/>
              </w:rPr>
              <w:t>7</w:t>
            </w:r>
          </w:p>
        </w:tc>
        <w:tc>
          <w:tcPr>
            <w:tcW w:w="7938" w:type="dxa"/>
          </w:tcPr>
          <w:p w14:paraId="42741582" w14:textId="06D73CC6" w:rsidR="00AF6487" w:rsidRPr="00411D02" w:rsidRDefault="00AF6487" w:rsidP="00AF6487">
            <w:r>
              <w:t xml:space="preserve"> </w:t>
            </w:r>
            <w:r w:rsidR="00292DB6">
              <w:t xml:space="preserve">Handgereedschap </w:t>
            </w:r>
          </w:p>
        </w:tc>
      </w:tr>
    </w:tbl>
    <w:p w14:paraId="4F0F037A" w14:textId="2DF79D73" w:rsidR="00577345" w:rsidRPr="00016619" w:rsidRDefault="00577345" w:rsidP="00F95270">
      <w:pPr>
        <w:pStyle w:val="Kop2"/>
      </w:pPr>
      <w:bookmarkStart w:id="27" w:name="_Toc99289168"/>
      <w:r w:rsidRPr="00016619">
        <w:t xml:space="preserve">Eisen aan </w:t>
      </w:r>
      <w:r w:rsidR="00367FB8">
        <w:t xml:space="preserve">hardware </w:t>
      </w:r>
      <w:r w:rsidRPr="00016619">
        <w:t>functie en prestatie</w:t>
      </w:r>
      <w:bookmarkEnd w:id="27"/>
      <w:r w:rsidRPr="00016619">
        <w:t xml:space="preserve"> </w:t>
      </w:r>
    </w:p>
    <w:p w14:paraId="0E053976" w14:textId="77777777" w:rsidR="00577345" w:rsidRDefault="00577345" w:rsidP="00577345"/>
    <w:tbl>
      <w:tblPr>
        <w:tblStyle w:val="Tabelraster"/>
        <w:tblW w:w="9072" w:type="dxa"/>
        <w:tblInd w:w="108" w:type="dxa"/>
        <w:tblLayout w:type="fixed"/>
        <w:tblLook w:val="04A0" w:firstRow="1" w:lastRow="0" w:firstColumn="1" w:lastColumn="0" w:noHBand="0" w:noVBand="1"/>
      </w:tblPr>
      <w:tblGrid>
        <w:gridCol w:w="1134"/>
        <w:gridCol w:w="7938"/>
      </w:tblGrid>
      <w:tr w:rsidR="00577345" w:rsidRPr="00BB25FC" w14:paraId="46EBA249" w14:textId="77777777" w:rsidTr="00E1330F">
        <w:tc>
          <w:tcPr>
            <w:tcW w:w="1134" w:type="dxa"/>
            <w:shd w:val="clear" w:color="auto" w:fill="BFBFBF" w:themeFill="background1" w:themeFillShade="BF"/>
          </w:tcPr>
          <w:p w14:paraId="797A2B0C" w14:textId="77777777" w:rsidR="00577345" w:rsidRPr="00BB25FC" w:rsidRDefault="00577345" w:rsidP="00E1330F">
            <w:pPr>
              <w:rPr>
                <w:b/>
              </w:rPr>
            </w:pPr>
            <w:r w:rsidRPr="00BB25FC">
              <w:rPr>
                <w:b/>
              </w:rPr>
              <w:t>Nr.</w:t>
            </w:r>
          </w:p>
        </w:tc>
        <w:tc>
          <w:tcPr>
            <w:tcW w:w="7938" w:type="dxa"/>
            <w:shd w:val="clear" w:color="auto" w:fill="BFBFBF" w:themeFill="background1" w:themeFillShade="BF"/>
          </w:tcPr>
          <w:p w14:paraId="5ED25AA0" w14:textId="77777777" w:rsidR="00577345" w:rsidRPr="00B52C28" w:rsidRDefault="00577345" w:rsidP="00E1330F">
            <w:pPr>
              <w:rPr>
                <w:b/>
              </w:rPr>
            </w:pPr>
            <w:r w:rsidRPr="00B52C28">
              <w:rPr>
                <w:b/>
              </w:rPr>
              <w:t>Eis</w:t>
            </w:r>
          </w:p>
        </w:tc>
      </w:tr>
      <w:tr w:rsidR="00D1100D" w:rsidRPr="00BB25FC" w14:paraId="5FA8A8D1" w14:textId="77777777" w:rsidTr="00E1330F">
        <w:tc>
          <w:tcPr>
            <w:tcW w:w="1134" w:type="dxa"/>
          </w:tcPr>
          <w:p w14:paraId="58BDB584" w14:textId="74177AF5" w:rsidR="00D1100D" w:rsidRPr="00681D9D" w:rsidRDefault="00D1100D" w:rsidP="00D1100D">
            <w:pPr>
              <w:rPr>
                <w:bCs/>
              </w:rPr>
            </w:pPr>
            <w:r>
              <w:rPr>
                <w:bCs/>
              </w:rPr>
              <w:t>4.2.1</w:t>
            </w:r>
          </w:p>
        </w:tc>
        <w:tc>
          <w:tcPr>
            <w:tcW w:w="7938" w:type="dxa"/>
          </w:tcPr>
          <w:p w14:paraId="57D8CF98" w14:textId="77777777" w:rsidR="00D1100D" w:rsidRPr="00B301C3" w:rsidRDefault="00D1100D" w:rsidP="00D1100D">
            <w:r w:rsidRPr="00B301C3">
              <w:t>Sleutelpositie vrijgave door middel van pincode en paslezer (2 factor)</w:t>
            </w:r>
            <w:r>
              <w:t xml:space="preserve">. </w:t>
            </w:r>
            <w:r w:rsidRPr="00B301C3">
              <w:t xml:space="preserve">Initieel alleen met pincode opleveren. Uitbreiding met paslezer </w:t>
            </w:r>
            <w:r>
              <w:t>in Fase 2 (zie 2.4)</w:t>
            </w:r>
            <w:r w:rsidRPr="00B301C3">
              <w:t>.</w:t>
            </w:r>
          </w:p>
          <w:p w14:paraId="2EE699D7" w14:textId="77DCA10E" w:rsidR="00D1100D" w:rsidRPr="00B301C3" w:rsidRDefault="00D1100D" w:rsidP="00D1100D">
            <w:pPr>
              <w:pStyle w:val="Lijstalinea"/>
              <w:ind w:left="0"/>
            </w:pPr>
          </w:p>
        </w:tc>
      </w:tr>
    </w:tbl>
    <w:p w14:paraId="10232EA1" w14:textId="5BC5EE9F" w:rsidR="00577345" w:rsidRDefault="00577345" w:rsidP="00577345"/>
    <w:p w14:paraId="3B5F6D9F" w14:textId="59713D83" w:rsidR="00F6471C" w:rsidRDefault="00050B85" w:rsidP="00F95270">
      <w:pPr>
        <w:pStyle w:val="Kop2"/>
      </w:pPr>
      <w:bookmarkStart w:id="28" w:name="_Toc99289169"/>
      <w:r>
        <w:t xml:space="preserve">Eisen aan </w:t>
      </w:r>
      <w:r w:rsidR="00E525A3">
        <w:t>s</w:t>
      </w:r>
      <w:r>
        <w:t>oftware</w:t>
      </w:r>
      <w:r w:rsidR="004E4371">
        <w:t xml:space="preserve"> (functioneel)</w:t>
      </w:r>
      <w:bookmarkEnd w:id="28"/>
    </w:p>
    <w:p w14:paraId="55663412" w14:textId="4CE8716D" w:rsidR="00050B85" w:rsidRDefault="00050B85" w:rsidP="00050B85"/>
    <w:tbl>
      <w:tblPr>
        <w:tblStyle w:val="Tabelraster"/>
        <w:tblW w:w="9072" w:type="dxa"/>
        <w:tblInd w:w="108" w:type="dxa"/>
        <w:tblLayout w:type="fixed"/>
        <w:tblLook w:val="04A0" w:firstRow="1" w:lastRow="0" w:firstColumn="1" w:lastColumn="0" w:noHBand="0" w:noVBand="1"/>
      </w:tblPr>
      <w:tblGrid>
        <w:gridCol w:w="1134"/>
        <w:gridCol w:w="7938"/>
      </w:tblGrid>
      <w:tr w:rsidR="00050B85" w:rsidRPr="00BB25FC" w14:paraId="07E8FA5B" w14:textId="77777777" w:rsidTr="00270CF3">
        <w:tc>
          <w:tcPr>
            <w:tcW w:w="1134" w:type="dxa"/>
            <w:shd w:val="clear" w:color="auto" w:fill="BFBFBF" w:themeFill="background1" w:themeFillShade="BF"/>
          </w:tcPr>
          <w:p w14:paraId="5FE8BF2E" w14:textId="77777777" w:rsidR="00050B85" w:rsidRPr="00BB25FC" w:rsidRDefault="00050B85" w:rsidP="00270CF3">
            <w:pPr>
              <w:rPr>
                <w:b/>
              </w:rPr>
            </w:pPr>
            <w:r w:rsidRPr="00BB25FC">
              <w:rPr>
                <w:b/>
              </w:rPr>
              <w:t>Nr.</w:t>
            </w:r>
          </w:p>
        </w:tc>
        <w:tc>
          <w:tcPr>
            <w:tcW w:w="7938" w:type="dxa"/>
            <w:shd w:val="clear" w:color="auto" w:fill="BFBFBF" w:themeFill="background1" w:themeFillShade="BF"/>
          </w:tcPr>
          <w:p w14:paraId="7EFB4091" w14:textId="77777777" w:rsidR="00050B85" w:rsidRPr="00B52C28" w:rsidRDefault="00050B85" w:rsidP="00270CF3">
            <w:pPr>
              <w:rPr>
                <w:b/>
              </w:rPr>
            </w:pPr>
            <w:r w:rsidRPr="00B52C28">
              <w:rPr>
                <w:b/>
              </w:rPr>
              <w:t>Eis</w:t>
            </w:r>
          </w:p>
        </w:tc>
      </w:tr>
      <w:tr w:rsidR="00050B85" w:rsidRPr="00BB25FC" w14:paraId="3E16B893" w14:textId="77777777" w:rsidTr="00270CF3">
        <w:tc>
          <w:tcPr>
            <w:tcW w:w="1134" w:type="dxa"/>
          </w:tcPr>
          <w:p w14:paraId="0FD93C52" w14:textId="045C7E6B" w:rsidR="00050B85" w:rsidRPr="00B301C3" w:rsidRDefault="00437E82" w:rsidP="00270CF3">
            <w:pPr>
              <w:rPr>
                <w:bCs/>
              </w:rPr>
            </w:pPr>
            <w:r>
              <w:rPr>
                <w:bCs/>
              </w:rPr>
              <w:t>4.3</w:t>
            </w:r>
            <w:r w:rsidR="00050B85" w:rsidRPr="00B301C3">
              <w:rPr>
                <w:bCs/>
              </w:rPr>
              <w:t>.1</w:t>
            </w:r>
          </w:p>
        </w:tc>
        <w:tc>
          <w:tcPr>
            <w:tcW w:w="7938" w:type="dxa"/>
          </w:tcPr>
          <w:p w14:paraId="0B67B9BC" w14:textId="2FA2E5BD" w:rsidR="00050B85" w:rsidRPr="00B301C3" w:rsidRDefault="00E8384F" w:rsidP="00270CF3">
            <w:pPr>
              <w:pStyle w:val="Lijstalinea"/>
              <w:ind w:left="0"/>
            </w:pPr>
            <w:r w:rsidRPr="00B301C3">
              <w:t xml:space="preserve">Eén centrale applicatie voor beheer van alle </w:t>
            </w:r>
            <w:r w:rsidR="00E81FDE">
              <w:t>sleuteluitgiftekast</w:t>
            </w:r>
            <w:r w:rsidRPr="00B301C3">
              <w:t>en. Er moet bijvoorbeeld vanuit één gebruikersdatabase op meerdere kasten geautoriseerd kunnen worden.</w:t>
            </w:r>
          </w:p>
          <w:p w14:paraId="1BEBBF4D" w14:textId="2C030872" w:rsidR="00E55EE0" w:rsidRPr="00B301C3" w:rsidRDefault="00E55EE0" w:rsidP="00270CF3">
            <w:pPr>
              <w:pStyle w:val="Lijstalinea"/>
              <w:ind w:left="0"/>
            </w:pPr>
          </w:p>
        </w:tc>
      </w:tr>
      <w:tr w:rsidR="00050B85" w:rsidRPr="00B176E3" w14:paraId="02BE1724" w14:textId="77777777" w:rsidTr="00270CF3">
        <w:tc>
          <w:tcPr>
            <w:tcW w:w="1134" w:type="dxa"/>
          </w:tcPr>
          <w:p w14:paraId="08B3C3CF" w14:textId="716D729D" w:rsidR="00050B85" w:rsidRPr="00B301C3" w:rsidRDefault="00437E82" w:rsidP="00270CF3">
            <w:pPr>
              <w:rPr>
                <w:bCs/>
              </w:rPr>
            </w:pPr>
            <w:r>
              <w:rPr>
                <w:bCs/>
              </w:rPr>
              <w:t>4.3</w:t>
            </w:r>
            <w:r w:rsidR="00050B85" w:rsidRPr="00B301C3">
              <w:rPr>
                <w:bCs/>
              </w:rPr>
              <w:t>.2</w:t>
            </w:r>
          </w:p>
        </w:tc>
        <w:tc>
          <w:tcPr>
            <w:tcW w:w="7938" w:type="dxa"/>
          </w:tcPr>
          <w:p w14:paraId="5AB120BC" w14:textId="77777777" w:rsidR="00050B85" w:rsidRPr="00B301C3" w:rsidRDefault="00E634DE" w:rsidP="00270CF3">
            <w:r w:rsidRPr="00B301C3">
              <w:t>De c</w:t>
            </w:r>
            <w:r w:rsidR="00E8384F" w:rsidRPr="00B301C3">
              <w:t>entral</w:t>
            </w:r>
            <w:r w:rsidRPr="00B301C3">
              <w:t>e</w:t>
            </w:r>
            <w:r w:rsidR="00E8384F" w:rsidRPr="00B301C3">
              <w:t xml:space="preserve"> </w:t>
            </w:r>
            <w:r w:rsidRPr="00B301C3">
              <w:t>applicatie</w:t>
            </w:r>
            <w:r w:rsidR="00E8384F" w:rsidRPr="00B301C3">
              <w:t xml:space="preserve"> m</w:t>
            </w:r>
            <w:r w:rsidRPr="00B301C3">
              <w:t>o</w:t>
            </w:r>
            <w:r w:rsidR="00E8384F" w:rsidRPr="00B301C3">
              <w:t xml:space="preserve">et initieel </w:t>
            </w:r>
            <w:r w:rsidRPr="00B301C3">
              <w:t xml:space="preserve">minimaal </w:t>
            </w:r>
            <w:r w:rsidR="00E8384F" w:rsidRPr="00B301C3">
              <w:t xml:space="preserve">25 decentrale uitgiftelocaties </w:t>
            </w:r>
            <w:r w:rsidRPr="00B301C3">
              <w:t xml:space="preserve">beheren </w:t>
            </w:r>
            <w:r w:rsidR="00E8384F" w:rsidRPr="00B301C3">
              <w:t>(moet in de toekomst met meer locaties/kasten uit</w:t>
            </w:r>
            <w:r w:rsidRPr="00B301C3">
              <w:t xml:space="preserve"> te </w:t>
            </w:r>
            <w:r w:rsidR="00E8384F" w:rsidRPr="00B301C3">
              <w:t>br</w:t>
            </w:r>
            <w:r w:rsidRPr="00B301C3">
              <w:t>ei</w:t>
            </w:r>
            <w:r w:rsidR="00E8384F" w:rsidRPr="00B301C3">
              <w:t>d</w:t>
            </w:r>
            <w:r w:rsidRPr="00B301C3">
              <w:t>en</w:t>
            </w:r>
            <w:r w:rsidR="00E8384F" w:rsidRPr="00B301C3">
              <w:t xml:space="preserve"> zijn)</w:t>
            </w:r>
            <w:r w:rsidR="00E55EE0" w:rsidRPr="00B301C3">
              <w:t>.</w:t>
            </w:r>
          </w:p>
          <w:p w14:paraId="736B9EF5" w14:textId="105CFF0C" w:rsidR="00E55EE0" w:rsidRPr="00B301C3" w:rsidRDefault="00E55EE0" w:rsidP="00270CF3"/>
        </w:tc>
      </w:tr>
      <w:tr w:rsidR="00050B85" w:rsidRPr="00B176E3" w14:paraId="4ACBBFFF" w14:textId="77777777" w:rsidTr="00270CF3">
        <w:tc>
          <w:tcPr>
            <w:tcW w:w="1134" w:type="dxa"/>
          </w:tcPr>
          <w:p w14:paraId="518A768D" w14:textId="48EE776A" w:rsidR="00050B85" w:rsidRPr="00B301C3" w:rsidRDefault="00437E82" w:rsidP="00270CF3">
            <w:pPr>
              <w:rPr>
                <w:bCs/>
              </w:rPr>
            </w:pPr>
            <w:r>
              <w:rPr>
                <w:bCs/>
              </w:rPr>
              <w:lastRenderedPageBreak/>
              <w:t>4.3</w:t>
            </w:r>
            <w:r w:rsidR="00050B85" w:rsidRPr="00B301C3">
              <w:rPr>
                <w:bCs/>
              </w:rPr>
              <w:t>.3</w:t>
            </w:r>
          </w:p>
        </w:tc>
        <w:tc>
          <w:tcPr>
            <w:tcW w:w="7938" w:type="dxa"/>
          </w:tcPr>
          <w:p w14:paraId="5ABB1758" w14:textId="305CD5D4" w:rsidR="00050B85" w:rsidRPr="00B301C3" w:rsidRDefault="00E8384F" w:rsidP="00270CF3">
            <w:pPr>
              <w:tabs>
                <w:tab w:val="clear" w:pos="-1440"/>
                <w:tab w:val="clear" w:pos="-720"/>
                <w:tab w:val="clear" w:pos="0"/>
                <w:tab w:val="clear" w:pos="380"/>
              </w:tabs>
              <w:suppressAutoHyphens/>
              <w:spacing w:line="252" w:lineRule="atLeast"/>
            </w:pPr>
            <w:r w:rsidRPr="00B301C3">
              <w:t xml:space="preserve">Per software gebruiker </w:t>
            </w:r>
            <w:r w:rsidR="00384518" w:rsidRPr="00B301C3">
              <w:t xml:space="preserve">(rol) </w:t>
            </w:r>
            <w:r w:rsidRPr="00B301C3">
              <w:t xml:space="preserve">moet het mogelijk zijn verschillende </w:t>
            </w:r>
            <w:r w:rsidR="00384518" w:rsidRPr="00B301C3">
              <w:t xml:space="preserve">software </w:t>
            </w:r>
            <w:r w:rsidRPr="00B301C3">
              <w:t xml:space="preserve">functionaliteit en autorisaties toe te kennen. </w:t>
            </w:r>
            <w:r w:rsidR="00384518" w:rsidRPr="00B301C3">
              <w:t>Minimale rollen:</w:t>
            </w:r>
          </w:p>
          <w:p w14:paraId="2286BF04" w14:textId="300A720B" w:rsidR="00384518" w:rsidRPr="00B301C3" w:rsidRDefault="00367448" w:rsidP="00367448">
            <w:pPr>
              <w:tabs>
                <w:tab w:val="clear" w:pos="-1440"/>
                <w:tab w:val="clear" w:pos="-720"/>
                <w:tab w:val="clear" w:pos="0"/>
                <w:tab w:val="clear" w:pos="380"/>
              </w:tabs>
              <w:suppressAutoHyphens/>
              <w:spacing w:line="252" w:lineRule="atLeast"/>
            </w:pPr>
            <w:r w:rsidRPr="00B301C3">
              <w:t xml:space="preserve">- </w:t>
            </w:r>
            <w:r w:rsidR="00384518" w:rsidRPr="00B301C3">
              <w:rPr>
                <w:u w:val="single"/>
              </w:rPr>
              <w:t>Applicatiebeheerder</w:t>
            </w:r>
            <w:r w:rsidR="00384518" w:rsidRPr="00B301C3">
              <w:t>:</w:t>
            </w:r>
            <w:r w:rsidR="00536BEB" w:rsidRPr="00B301C3">
              <w:t xml:space="preserve"> </w:t>
            </w:r>
            <w:r w:rsidR="00384518" w:rsidRPr="00B301C3">
              <w:t>IT configuratie, software autorisaties</w:t>
            </w:r>
          </w:p>
          <w:p w14:paraId="00E36965" w14:textId="22D06764" w:rsidR="00384518" w:rsidRPr="00B301C3" w:rsidRDefault="00367448" w:rsidP="00270CF3">
            <w:pPr>
              <w:tabs>
                <w:tab w:val="clear" w:pos="-1440"/>
                <w:tab w:val="clear" w:pos="-720"/>
                <w:tab w:val="clear" w:pos="0"/>
                <w:tab w:val="clear" w:pos="380"/>
              </w:tabs>
              <w:suppressAutoHyphens/>
              <w:spacing w:line="252" w:lineRule="atLeast"/>
            </w:pPr>
            <w:r w:rsidRPr="00B301C3">
              <w:t xml:space="preserve">- </w:t>
            </w:r>
            <w:r w:rsidR="00384518" w:rsidRPr="00B301C3">
              <w:rPr>
                <w:u w:val="single"/>
              </w:rPr>
              <w:t xml:space="preserve">Functioneel </w:t>
            </w:r>
            <w:r w:rsidR="00E634DE" w:rsidRPr="00B301C3">
              <w:rPr>
                <w:u w:val="single"/>
              </w:rPr>
              <w:t>B</w:t>
            </w:r>
            <w:r w:rsidR="00384518" w:rsidRPr="00B301C3">
              <w:rPr>
                <w:u w:val="single"/>
              </w:rPr>
              <w:t>eheerder</w:t>
            </w:r>
            <w:r w:rsidR="00384518" w:rsidRPr="00B301C3">
              <w:t xml:space="preserve">: </w:t>
            </w:r>
            <w:r w:rsidR="00536BEB" w:rsidRPr="00B301C3">
              <w:t>K</w:t>
            </w:r>
            <w:r w:rsidR="00384518" w:rsidRPr="00B301C3">
              <w:t>ast configuratie en sleutel</w:t>
            </w:r>
            <w:r w:rsidR="00E634DE" w:rsidRPr="00B301C3">
              <w:t xml:space="preserve"> autorisaties</w:t>
            </w:r>
          </w:p>
          <w:p w14:paraId="507B56FB" w14:textId="0F5DF6C4" w:rsidR="00384518" w:rsidRPr="00B301C3" w:rsidRDefault="00367448" w:rsidP="00270CF3">
            <w:pPr>
              <w:tabs>
                <w:tab w:val="clear" w:pos="-1440"/>
                <w:tab w:val="clear" w:pos="-720"/>
                <w:tab w:val="clear" w:pos="0"/>
                <w:tab w:val="clear" w:pos="380"/>
              </w:tabs>
              <w:suppressAutoHyphens/>
              <w:spacing w:line="252" w:lineRule="atLeast"/>
            </w:pPr>
            <w:r w:rsidRPr="00B301C3">
              <w:t xml:space="preserve">- </w:t>
            </w:r>
            <w:r w:rsidR="00384518" w:rsidRPr="00B301C3">
              <w:rPr>
                <w:u w:val="single"/>
              </w:rPr>
              <w:t xml:space="preserve">Decentraal </w:t>
            </w:r>
            <w:r w:rsidR="00E634DE" w:rsidRPr="00B301C3">
              <w:rPr>
                <w:u w:val="single"/>
              </w:rPr>
              <w:t>B</w:t>
            </w:r>
            <w:r w:rsidR="00384518" w:rsidRPr="00B301C3">
              <w:rPr>
                <w:u w:val="single"/>
              </w:rPr>
              <w:t>eheerder</w:t>
            </w:r>
            <w:r w:rsidR="00384518" w:rsidRPr="00B301C3">
              <w:t>:</w:t>
            </w:r>
            <w:r w:rsidR="00E634DE" w:rsidRPr="00B301C3">
              <w:t xml:space="preserve"> Een lokale </w:t>
            </w:r>
            <w:r w:rsidR="00E634DE" w:rsidRPr="00B301C3">
              <w:rPr>
                <w:u w:val="single"/>
              </w:rPr>
              <w:t>Functioneel Beheerder</w:t>
            </w:r>
            <w:r w:rsidR="00536BEB" w:rsidRPr="00B301C3">
              <w:rPr>
                <w:u w:val="single"/>
              </w:rPr>
              <w:t>:</w:t>
            </w:r>
            <w:r w:rsidR="00E634DE" w:rsidRPr="00B301C3">
              <w:t xml:space="preserve"> </w:t>
            </w:r>
            <w:r w:rsidR="00536BEB" w:rsidRPr="00B301C3">
              <w:t xml:space="preserve">voor </w:t>
            </w:r>
            <w:r w:rsidR="00E634DE" w:rsidRPr="00B301C3">
              <w:t>beheer van enkele kasten en</w:t>
            </w:r>
            <w:r w:rsidR="00536BEB" w:rsidRPr="00B301C3">
              <w:t xml:space="preserve"> enkele</w:t>
            </w:r>
            <w:r w:rsidR="00E634DE" w:rsidRPr="00B301C3">
              <w:t xml:space="preserve"> gebruikersgroepen.</w:t>
            </w:r>
          </w:p>
          <w:p w14:paraId="6D974FF5" w14:textId="179699FA" w:rsidR="00384518" w:rsidRPr="00B301C3" w:rsidRDefault="00367448" w:rsidP="00270CF3">
            <w:pPr>
              <w:tabs>
                <w:tab w:val="clear" w:pos="-1440"/>
                <w:tab w:val="clear" w:pos="-720"/>
                <w:tab w:val="clear" w:pos="0"/>
                <w:tab w:val="clear" w:pos="380"/>
              </w:tabs>
              <w:suppressAutoHyphens/>
              <w:spacing w:line="252" w:lineRule="atLeast"/>
            </w:pPr>
            <w:r w:rsidRPr="00B301C3">
              <w:t xml:space="preserve">- </w:t>
            </w:r>
            <w:r w:rsidR="00384518" w:rsidRPr="00B301C3">
              <w:rPr>
                <w:u w:val="single"/>
              </w:rPr>
              <w:t>Decentrale kijkfunctie</w:t>
            </w:r>
            <w:r w:rsidR="00384518" w:rsidRPr="00B301C3">
              <w:t>:</w:t>
            </w:r>
            <w:r w:rsidR="00E634DE" w:rsidRPr="00B301C3">
              <w:t xml:space="preserve"> </w:t>
            </w:r>
            <w:r w:rsidR="00536BEB" w:rsidRPr="00B301C3">
              <w:t>inzage in status van de uitgegeven en ingenomen sleutels. Inzage van de logging van inname en uitgifte: persoon, datum</w:t>
            </w:r>
            <w:r w:rsidR="00A62837" w:rsidRPr="00B301C3">
              <w:t xml:space="preserve"> en</w:t>
            </w:r>
            <w:r w:rsidR="00536BEB" w:rsidRPr="00B301C3">
              <w:t xml:space="preserve"> tijd</w:t>
            </w:r>
            <w:r w:rsidR="00A62837" w:rsidRPr="00B301C3">
              <w:t>.</w:t>
            </w:r>
          </w:p>
          <w:p w14:paraId="47F2DB16" w14:textId="5841C109" w:rsidR="00E55EE0" w:rsidRPr="00B301C3" w:rsidRDefault="00E55EE0" w:rsidP="00270CF3">
            <w:pPr>
              <w:tabs>
                <w:tab w:val="clear" w:pos="-1440"/>
                <w:tab w:val="clear" w:pos="-720"/>
                <w:tab w:val="clear" w:pos="0"/>
                <w:tab w:val="clear" w:pos="380"/>
              </w:tabs>
              <w:suppressAutoHyphens/>
              <w:spacing w:line="252" w:lineRule="atLeast"/>
            </w:pPr>
          </w:p>
        </w:tc>
      </w:tr>
      <w:tr w:rsidR="004E4371" w:rsidRPr="00B176E3" w14:paraId="3532F042" w14:textId="77777777" w:rsidTr="00270CF3">
        <w:tc>
          <w:tcPr>
            <w:tcW w:w="1134" w:type="dxa"/>
          </w:tcPr>
          <w:p w14:paraId="4C840B8A" w14:textId="5149D15C" w:rsidR="004E4371" w:rsidRPr="00B301C3" w:rsidRDefault="00437E82" w:rsidP="004E4371">
            <w:pPr>
              <w:rPr>
                <w:bCs/>
              </w:rPr>
            </w:pPr>
            <w:r>
              <w:rPr>
                <w:bCs/>
              </w:rPr>
              <w:t>4.3</w:t>
            </w:r>
            <w:r w:rsidR="004E4371" w:rsidRPr="00B301C3">
              <w:rPr>
                <w:bCs/>
              </w:rPr>
              <w:t>.5</w:t>
            </w:r>
          </w:p>
        </w:tc>
        <w:tc>
          <w:tcPr>
            <w:tcW w:w="7938" w:type="dxa"/>
          </w:tcPr>
          <w:p w14:paraId="5008A517" w14:textId="77777777" w:rsidR="004E4371" w:rsidRDefault="004E4371" w:rsidP="004E4371">
            <w:pPr>
              <w:tabs>
                <w:tab w:val="clear" w:pos="-1440"/>
                <w:tab w:val="clear" w:pos="-720"/>
                <w:tab w:val="clear" w:pos="0"/>
                <w:tab w:val="clear" w:pos="380"/>
              </w:tabs>
              <w:suppressAutoHyphens/>
              <w:spacing w:line="252" w:lineRule="atLeast"/>
            </w:pPr>
            <w:r w:rsidRPr="00B301C3">
              <w:t>Minimaal moeten 10.000 kaarthouders (sleutelhouders) in totale systeem kunnen worden opgenomen (configuratie van meerdere kasten).</w:t>
            </w:r>
          </w:p>
          <w:p w14:paraId="00BB86E7" w14:textId="27ADC26D" w:rsidR="004E4371" w:rsidRPr="00B301C3" w:rsidRDefault="004E4371" w:rsidP="004E4371">
            <w:pPr>
              <w:tabs>
                <w:tab w:val="clear" w:pos="-1440"/>
                <w:tab w:val="clear" w:pos="-720"/>
                <w:tab w:val="clear" w:pos="0"/>
                <w:tab w:val="clear" w:pos="380"/>
              </w:tabs>
              <w:suppressAutoHyphens/>
              <w:spacing w:line="252" w:lineRule="atLeast"/>
            </w:pPr>
          </w:p>
        </w:tc>
      </w:tr>
      <w:tr w:rsidR="004E4371" w:rsidRPr="00BB25FC" w14:paraId="6467D9F8" w14:textId="77777777" w:rsidTr="00270CF3">
        <w:tc>
          <w:tcPr>
            <w:tcW w:w="1134" w:type="dxa"/>
          </w:tcPr>
          <w:p w14:paraId="05916DC9" w14:textId="28B9B1B4" w:rsidR="004E4371" w:rsidRPr="00B301C3" w:rsidRDefault="00437E82" w:rsidP="004E4371">
            <w:pPr>
              <w:rPr>
                <w:bCs/>
              </w:rPr>
            </w:pPr>
            <w:r>
              <w:rPr>
                <w:bCs/>
              </w:rPr>
              <w:t>4.3</w:t>
            </w:r>
            <w:r w:rsidR="004E4371" w:rsidRPr="00B301C3">
              <w:rPr>
                <w:bCs/>
              </w:rPr>
              <w:t>.6</w:t>
            </w:r>
          </w:p>
        </w:tc>
        <w:tc>
          <w:tcPr>
            <w:tcW w:w="7938" w:type="dxa"/>
          </w:tcPr>
          <w:p w14:paraId="0C1E4B15" w14:textId="35D13163" w:rsidR="004E4371" w:rsidRPr="00B301C3" w:rsidRDefault="00DB50AB" w:rsidP="004E4371">
            <w:r>
              <w:t>Een</w:t>
            </w:r>
            <w:r w:rsidR="004E4371" w:rsidRPr="00B301C3">
              <w:t xml:space="preserve"> gebruiker </w:t>
            </w:r>
            <w:r>
              <w:t xml:space="preserve">moet </w:t>
            </w:r>
            <w:r w:rsidR="004E4371" w:rsidRPr="00B301C3">
              <w:t xml:space="preserve">voor één of meerdere sleutelposities </w:t>
            </w:r>
            <w:r>
              <w:t>kunnen worden ge</w:t>
            </w:r>
            <w:r w:rsidRPr="00B301C3">
              <w:t>aut</w:t>
            </w:r>
            <w:r>
              <w:t>o</w:t>
            </w:r>
            <w:r w:rsidRPr="00B301C3">
              <w:t>rise</w:t>
            </w:r>
            <w:r>
              <w:t>e</w:t>
            </w:r>
            <w:r w:rsidRPr="00B301C3">
              <w:t>rd</w:t>
            </w:r>
            <w:r w:rsidR="004E4371" w:rsidRPr="00B301C3">
              <w:t>.</w:t>
            </w:r>
          </w:p>
          <w:p w14:paraId="372D6AD2" w14:textId="60E3541A" w:rsidR="004E4371" w:rsidRPr="00B301C3" w:rsidRDefault="004E4371" w:rsidP="004E4371"/>
        </w:tc>
      </w:tr>
      <w:tr w:rsidR="00FB1E59" w:rsidRPr="00BB25FC" w14:paraId="40C0E177" w14:textId="77777777" w:rsidTr="00270CF3">
        <w:tc>
          <w:tcPr>
            <w:tcW w:w="1134" w:type="dxa"/>
          </w:tcPr>
          <w:p w14:paraId="4DDA794C" w14:textId="093BF9F7" w:rsidR="00FB1E59" w:rsidRDefault="00FB1E59" w:rsidP="00FB1E59">
            <w:pPr>
              <w:rPr>
                <w:bCs/>
              </w:rPr>
            </w:pPr>
            <w:r>
              <w:rPr>
                <w:bCs/>
              </w:rPr>
              <w:t>4.3</w:t>
            </w:r>
            <w:r w:rsidRPr="00B301C3">
              <w:rPr>
                <w:bCs/>
              </w:rPr>
              <w:t>.7</w:t>
            </w:r>
          </w:p>
        </w:tc>
        <w:tc>
          <w:tcPr>
            <w:tcW w:w="7938" w:type="dxa"/>
          </w:tcPr>
          <w:p w14:paraId="2D4210D8" w14:textId="77777777" w:rsidR="00FB1E59" w:rsidRPr="00B301C3" w:rsidRDefault="00FB1E59" w:rsidP="00FB1E59">
            <w:pPr>
              <w:tabs>
                <w:tab w:val="clear" w:pos="380"/>
                <w:tab w:val="left" w:pos="1331"/>
              </w:tabs>
            </w:pPr>
            <w:r w:rsidRPr="00B301C3">
              <w:t>Het moet mogelijk zijn per gebruiker afwijkende toegangstijden voor verschillende sleutelposities te autoriseren.</w:t>
            </w:r>
          </w:p>
          <w:p w14:paraId="516C3F2F" w14:textId="3B0EB2AD" w:rsidR="00FB1E59" w:rsidRDefault="00FB1E59" w:rsidP="00FB1E59"/>
        </w:tc>
      </w:tr>
      <w:tr w:rsidR="00FB1E59" w:rsidRPr="00D35A0E" w14:paraId="4E619823" w14:textId="77777777" w:rsidTr="00270CF3">
        <w:tc>
          <w:tcPr>
            <w:tcW w:w="1134" w:type="dxa"/>
          </w:tcPr>
          <w:p w14:paraId="7F21FD92" w14:textId="5CF12430" w:rsidR="00FB1E59" w:rsidRPr="00B301C3" w:rsidRDefault="00FB1E59" w:rsidP="00FB1E59">
            <w:pPr>
              <w:rPr>
                <w:bCs/>
              </w:rPr>
            </w:pPr>
            <w:r>
              <w:rPr>
                <w:bCs/>
              </w:rPr>
              <w:t>4.3</w:t>
            </w:r>
            <w:r w:rsidRPr="00B301C3">
              <w:rPr>
                <w:bCs/>
              </w:rPr>
              <w:t>.8</w:t>
            </w:r>
          </w:p>
        </w:tc>
        <w:tc>
          <w:tcPr>
            <w:tcW w:w="7938" w:type="dxa"/>
          </w:tcPr>
          <w:p w14:paraId="5A8CFC18" w14:textId="77777777" w:rsidR="00FB1E59" w:rsidRPr="00B301C3" w:rsidRDefault="00FB1E59" w:rsidP="00FB1E59">
            <w:r w:rsidRPr="00B301C3">
              <w:t>Per gebruiker moet instelbaar zijn dat de gebruiker alle sleutelposities uit kan nemen (tegelijkertijd) of slechts 1 per keer (na uitnemen van een sleutelpositie blokkeren de andere posities).</w:t>
            </w:r>
          </w:p>
          <w:p w14:paraId="5609BB41" w14:textId="01330BBF" w:rsidR="00FB1E59" w:rsidRPr="00B301C3" w:rsidRDefault="00FB1E59" w:rsidP="00FB1E59">
            <w:pPr>
              <w:tabs>
                <w:tab w:val="clear" w:pos="380"/>
                <w:tab w:val="left" w:pos="1331"/>
              </w:tabs>
            </w:pPr>
          </w:p>
        </w:tc>
      </w:tr>
      <w:tr w:rsidR="00FB1E59" w:rsidRPr="00B176E3" w14:paraId="5B156BB8" w14:textId="77777777" w:rsidTr="00270CF3">
        <w:tc>
          <w:tcPr>
            <w:tcW w:w="1134" w:type="dxa"/>
          </w:tcPr>
          <w:p w14:paraId="1116434B" w14:textId="2A062CC4" w:rsidR="00FB1E59" w:rsidRPr="00B301C3" w:rsidRDefault="00FB1E59" w:rsidP="00FB1E59">
            <w:pPr>
              <w:rPr>
                <w:bCs/>
              </w:rPr>
            </w:pPr>
            <w:r>
              <w:rPr>
                <w:bCs/>
              </w:rPr>
              <w:t>4.3</w:t>
            </w:r>
            <w:r w:rsidRPr="00B301C3">
              <w:rPr>
                <w:bCs/>
              </w:rPr>
              <w:t>.9</w:t>
            </w:r>
          </w:p>
        </w:tc>
        <w:tc>
          <w:tcPr>
            <w:tcW w:w="7938" w:type="dxa"/>
          </w:tcPr>
          <w:p w14:paraId="6DB00573" w14:textId="77777777" w:rsidR="00FB1E59" w:rsidRPr="00B301C3" w:rsidRDefault="00FB1E59" w:rsidP="00FB1E59">
            <w:r w:rsidRPr="00B301C3">
              <w:t xml:space="preserve">Het moet mogelijk zijn een sleutel voor een beperkte periode op een dag en een zelf aan te geven aantal dagen in de week opgehaald kan worden. Dit moet per sleutelpositie ingesteld kunnen worden. </w:t>
            </w:r>
          </w:p>
          <w:p w14:paraId="14CDF9BA" w14:textId="77777777" w:rsidR="00FB1E59" w:rsidRPr="00B301C3" w:rsidRDefault="00FB1E59" w:rsidP="00FB1E59">
            <w:r w:rsidRPr="00B301C3">
              <w:t xml:space="preserve">Twee tijdzones zijn gewenst: A; Een sleutel mag een X-aantal uur worden meegenomen; na vrijgave mag de drager hem bijvoorbeeld 8 uur bij zich hebben. B. Een sleutel mag uitsluitend in een bepaald tijdvak vrij gegeven zijn. Voorbeeld: sleutel mag tussen 8:00 en 17:00 uit de kast gehaald worden. Wordt deze om 16:45 uit de kast gehaald dan mag deze nog maar 15 minuten gebruikt worden. </w:t>
            </w:r>
            <w:r>
              <w:t>Is de sleutel niet tijdig retour dan signaleert het systeem dit.</w:t>
            </w:r>
          </w:p>
          <w:p w14:paraId="1E206027" w14:textId="6F81291D" w:rsidR="00FB1E59" w:rsidRPr="00B301C3" w:rsidRDefault="00FB1E59" w:rsidP="00FB1E59"/>
        </w:tc>
      </w:tr>
      <w:tr w:rsidR="00FB1E59" w:rsidRPr="00B176E3" w14:paraId="51FC8E06" w14:textId="77777777" w:rsidTr="00270CF3">
        <w:tc>
          <w:tcPr>
            <w:tcW w:w="1134" w:type="dxa"/>
          </w:tcPr>
          <w:p w14:paraId="5FD24A7B" w14:textId="49F02130" w:rsidR="00FB1E59" w:rsidRPr="00B301C3" w:rsidRDefault="00FB1E59" w:rsidP="00FB1E59">
            <w:pPr>
              <w:rPr>
                <w:bCs/>
              </w:rPr>
            </w:pPr>
            <w:r>
              <w:rPr>
                <w:bCs/>
              </w:rPr>
              <w:t>4.3</w:t>
            </w:r>
            <w:r w:rsidRPr="00B301C3">
              <w:rPr>
                <w:bCs/>
              </w:rPr>
              <w:t>.10</w:t>
            </w:r>
          </w:p>
        </w:tc>
        <w:tc>
          <w:tcPr>
            <w:tcW w:w="7938" w:type="dxa"/>
          </w:tcPr>
          <w:p w14:paraId="3CF20C3E" w14:textId="77777777" w:rsidR="00FB1E59" w:rsidRDefault="00FB1E59" w:rsidP="00FB1E59">
            <w:r>
              <w:t>Systeem dient op basis van systeem gebeurtenissen (triggers) mailnotificaties te kunnen sturen aan meerdere geadresseerden op basis van verschillende email sjablonen en met dynamische inhoud uit de systeemdatabase (tekst gecombineerd met “placeholder tekst”).</w:t>
            </w:r>
          </w:p>
          <w:p w14:paraId="2CCC7ECA" w14:textId="77777777" w:rsidR="00FB1E59" w:rsidRDefault="00FB1E59" w:rsidP="00FB1E59"/>
          <w:p w14:paraId="3C28E42C" w14:textId="77777777" w:rsidR="00FB1E59" w:rsidRPr="00B301C3" w:rsidRDefault="00FB1E59" w:rsidP="00FB1E59">
            <w:r>
              <w:t>Het s</w:t>
            </w:r>
            <w:r w:rsidRPr="00B301C3">
              <w:t xml:space="preserve">ysteem dient </w:t>
            </w:r>
            <w:r>
              <w:t xml:space="preserve">minimaal </w:t>
            </w:r>
            <w:r w:rsidRPr="00B301C3">
              <w:t xml:space="preserve">in geval van ‘sleutel </w:t>
            </w:r>
            <w:r>
              <w:t>niet op tijd retour</w:t>
            </w:r>
            <w:r w:rsidRPr="00B301C3">
              <w:t>’</w:t>
            </w:r>
            <w:r>
              <w:t xml:space="preserve"> (4.3.10)</w:t>
            </w:r>
            <w:r w:rsidRPr="00B301C3">
              <w:t xml:space="preserve"> een mail te kunnen versturen</w:t>
            </w:r>
            <w:r>
              <w:t xml:space="preserve"> naar de sleutelhouder en de leidinggevende (email adressen o.b.v dynamische inhoud). Email body tekst bevat minimaal aan dynamische inhoud: naam sleutelhouder, telefoonnummer sleutelhouder, kastnummer, sleutelpositie, datum en tijdstip van moment van te laat.</w:t>
            </w:r>
          </w:p>
          <w:p w14:paraId="21804C51" w14:textId="7EAC461D" w:rsidR="00FB1E59" w:rsidRPr="00B301C3" w:rsidRDefault="00FB1E59" w:rsidP="00FB1E59"/>
        </w:tc>
      </w:tr>
      <w:tr w:rsidR="00FB1E59" w:rsidRPr="00B176E3" w14:paraId="2B36BB1B" w14:textId="77777777" w:rsidTr="00270CF3">
        <w:tc>
          <w:tcPr>
            <w:tcW w:w="1134" w:type="dxa"/>
          </w:tcPr>
          <w:p w14:paraId="7368F04A" w14:textId="1C35FAF1" w:rsidR="00FB1E59" w:rsidRPr="00B301C3" w:rsidRDefault="00FB1E59" w:rsidP="00FB1E59">
            <w:pPr>
              <w:rPr>
                <w:bCs/>
              </w:rPr>
            </w:pPr>
            <w:r>
              <w:rPr>
                <w:bCs/>
              </w:rPr>
              <w:t>4.3</w:t>
            </w:r>
            <w:r w:rsidRPr="00B301C3">
              <w:rPr>
                <w:bCs/>
              </w:rPr>
              <w:t>.11</w:t>
            </w:r>
          </w:p>
        </w:tc>
        <w:tc>
          <w:tcPr>
            <w:tcW w:w="7938" w:type="dxa"/>
          </w:tcPr>
          <w:p w14:paraId="07C64F31" w14:textId="77777777" w:rsidR="00FB1E59" w:rsidRPr="00B301C3" w:rsidRDefault="00FB1E59" w:rsidP="00FB1E59">
            <w:r w:rsidRPr="00B301C3">
              <w:t>Een softwaregebruiker (</w:t>
            </w:r>
            <w:r>
              <w:t>beheerder/</w:t>
            </w:r>
            <w:r w:rsidRPr="00B301C3">
              <w:t xml:space="preserve">centralist) moet dagelijks een overzicht kunnen inzien van te laat ingeleverde sleutels inclusief naam van de huidige sleutelhouder en diens contactgegevens. </w:t>
            </w:r>
          </w:p>
          <w:p w14:paraId="1BD73C73" w14:textId="62B92F81" w:rsidR="00FB1E59" w:rsidRPr="00B301C3" w:rsidRDefault="00FB1E59" w:rsidP="00FB1E59"/>
        </w:tc>
      </w:tr>
    </w:tbl>
    <w:p w14:paraId="0C54491A" w14:textId="77777777" w:rsidR="00050B85" w:rsidRPr="00B301C3" w:rsidRDefault="00050B85" w:rsidP="00050B85"/>
    <w:p w14:paraId="3F6D70CE" w14:textId="77777777" w:rsidR="00246A3A" w:rsidRPr="00C1627B" w:rsidRDefault="00246A3A" w:rsidP="00F95270">
      <w:pPr>
        <w:pStyle w:val="Kop2"/>
      </w:pPr>
      <w:bookmarkStart w:id="29" w:name="_Toc99289170"/>
      <w:r>
        <w:lastRenderedPageBreak/>
        <w:t>Eisen aan elektrische aansluiting</w:t>
      </w:r>
      <w:bookmarkEnd w:id="29"/>
      <w:r>
        <w:t xml:space="preserve"> </w:t>
      </w:r>
    </w:p>
    <w:p w14:paraId="648D51E5" w14:textId="77777777" w:rsidR="00246A3A" w:rsidRDefault="00246A3A" w:rsidP="00246A3A"/>
    <w:tbl>
      <w:tblPr>
        <w:tblStyle w:val="Tabelraster"/>
        <w:tblW w:w="9072" w:type="dxa"/>
        <w:tblInd w:w="108" w:type="dxa"/>
        <w:tblLayout w:type="fixed"/>
        <w:tblLook w:val="04A0" w:firstRow="1" w:lastRow="0" w:firstColumn="1" w:lastColumn="0" w:noHBand="0" w:noVBand="1"/>
      </w:tblPr>
      <w:tblGrid>
        <w:gridCol w:w="1134"/>
        <w:gridCol w:w="7938"/>
      </w:tblGrid>
      <w:tr w:rsidR="00246A3A" w:rsidRPr="00BB25FC" w14:paraId="3EAF3157" w14:textId="77777777" w:rsidTr="00E1330F">
        <w:tc>
          <w:tcPr>
            <w:tcW w:w="1134" w:type="dxa"/>
            <w:shd w:val="clear" w:color="auto" w:fill="BFBFBF" w:themeFill="background1" w:themeFillShade="BF"/>
          </w:tcPr>
          <w:p w14:paraId="1C8BADD6" w14:textId="77777777" w:rsidR="00246A3A" w:rsidRPr="00E53BEF" w:rsidRDefault="00246A3A" w:rsidP="00E1330F">
            <w:pPr>
              <w:rPr>
                <w:b/>
              </w:rPr>
            </w:pPr>
            <w:r w:rsidRPr="00E53BEF">
              <w:rPr>
                <w:b/>
              </w:rPr>
              <w:t>Nr.</w:t>
            </w:r>
          </w:p>
        </w:tc>
        <w:tc>
          <w:tcPr>
            <w:tcW w:w="7938" w:type="dxa"/>
            <w:shd w:val="clear" w:color="auto" w:fill="BFBFBF" w:themeFill="background1" w:themeFillShade="BF"/>
          </w:tcPr>
          <w:p w14:paraId="3598B6F2" w14:textId="77777777" w:rsidR="00246A3A" w:rsidRPr="00E53BEF" w:rsidRDefault="00246A3A" w:rsidP="00E1330F">
            <w:pPr>
              <w:rPr>
                <w:b/>
              </w:rPr>
            </w:pPr>
            <w:r w:rsidRPr="00E53BEF">
              <w:rPr>
                <w:b/>
              </w:rPr>
              <w:t>Eis</w:t>
            </w:r>
          </w:p>
        </w:tc>
      </w:tr>
      <w:tr w:rsidR="00246A3A" w14:paraId="2E7D58A0" w14:textId="77777777" w:rsidTr="00E1330F">
        <w:tc>
          <w:tcPr>
            <w:tcW w:w="1134" w:type="dxa"/>
          </w:tcPr>
          <w:p w14:paraId="62049EC2" w14:textId="3B2C1E7A" w:rsidR="00246A3A" w:rsidRPr="00E53BEF" w:rsidRDefault="00DE2035" w:rsidP="00E1330F">
            <w:pPr>
              <w:rPr>
                <w:bCs/>
              </w:rPr>
            </w:pPr>
            <w:r w:rsidRPr="00E53BEF">
              <w:rPr>
                <w:bCs/>
              </w:rPr>
              <w:t>4.</w:t>
            </w:r>
            <w:r w:rsidR="00A23EE2">
              <w:rPr>
                <w:bCs/>
              </w:rPr>
              <w:t>4</w:t>
            </w:r>
            <w:r w:rsidRPr="00E53BEF">
              <w:rPr>
                <w:bCs/>
              </w:rPr>
              <w:t>.1</w:t>
            </w:r>
          </w:p>
        </w:tc>
        <w:tc>
          <w:tcPr>
            <w:tcW w:w="7938" w:type="dxa"/>
          </w:tcPr>
          <w:p w14:paraId="77EBA22F" w14:textId="354E7B14" w:rsidR="00246A3A" w:rsidRPr="00E53BEF" w:rsidRDefault="00246A3A" w:rsidP="00E53BEF">
            <w:r w:rsidRPr="00E53BEF">
              <w:t xml:space="preserve">Een </w:t>
            </w:r>
            <w:r w:rsidR="001357EB" w:rsidRPr="00E53BEF">
              <w:t xml:space="preserve">sleuteluitgiftekast </w:t>
            </w:r>
            <w:r w:rsidRPr="00E53BEF">
              <w:t>is geschikt voor een werkende aansluiting van een elektrische voeding:</w:t>
            </w:r>
            <w:r w:rsidR="00E53BEF" w:rsidRPr="00E53BEF">
              <w:t xml:space="preserve"> </w:t>
            </w:r>
            <w:r w:rsidRPr="00E53BEF">
              <w:t xml:space="preserve">AC </w:t>
            </w:r>
            <w:r w:rsidR="001357EB" w:rsidRPr="00E53BEF">
              <w:t>230</w:t>
            </w:r>
            <w:r w:rsidRPr="00E53BEF">
              <w:t xml:space="preserve"> tot 240 V.</w:t>
            </w:r>
          </w:p>
          <w:p w14:paraId="641FAEAF" w14:textId="77777777" w:rsidR="00246A3A" w:rsidRPr="00E53BEF" w:rsidRDefault="00246A3A" w:rsidP="001357EB">
            <w:pPr>
              <w:tabs>
                <w:tab w:val="clear" w:pos="-1440"/>
                <w:tab w:val="clear" w:pos="-720"/>
                <w:tab w:val="clear" w:pos="0"/>
                <w:tab w:val="clear" w:pos="380"/>
              </w:tabs>
              <w:suppressAutoHyphens/>
              <w:spacing w:line="252" w:lineRule="atLeast"/>
              <w:ind w:left="301"/>
            </w:pPr>
          </w:p>
        </w:tc>
      </w:tr>
      <w:tr w:rsidR="00DE2035" w14:paraId="084D087F" w14:textId="77777777" w:rsidTr="00E1330F">
        <w:tc>
          <w:tcPr>
            <w:tcW w:w="1134" w:type="dxa"/>
          </w:tcPr>
          <w:p w14:paraId="19BDBEEE" w14:textId="7F713077" w:rsidR="00DE2035" w:rsidRPr="00E53BEF" w:rsidRDefault="00DE2035" w:rsidP="00DE2035">
            <w:pPr>
              <w:rPr>
                <w:bCs/>
              </w:rPr>
            </w:pPr>
            <w:r w:rsidRPr="00E53BEF">
              <w:rPr>
                <w:bCs/>
              </w:rPr>
              <w:t>4.</w:t>
            </w:r>
            <w:r w:rsidR="00A23EE2">
              <w:rPr>
                <w:bCs/>
              </w:rPr>
              <w:t>4</w:t>
            </w:r>
            <w:r w:rsidRPr="00E53BEF">
              <w:rPr>
                <w:bCs/>
              </w:rPr>
              <w:t>.2</w:t>
            </w:r>
          </w:p>
        </w:tc>
        <w:tc>
          <w:tcPr>
            <w:tcW w:w="7938" w:type="dxa"/>
          </w:tcPr>
          <w:p w14:paraId="5D5A5D60" w14:textId="3B028178" w:rsidR="001357EB" w:rsidRPr="00E53BEF" w:rsidRDefault="00DE2035" w:rsidP="001357EB">
            <w:r w:rsidRPr="00E53BEF">
              <w:t xml:space="preserve">Een </w:t>
            </w:r>
            <w:r w:rsidR="001357EB" w:rsidRPr="00E53BEF">
              <w:t xml:space="preserve">sleuteluitgiftekast </w:t>
            </w:r>
            <w:r w:rsidRPr="00E53BEF">
              <w:t xml:space="preserve">is </w:t>
            </w:r>
            <w:r w:rsidR="001357EB" w:rsidRPr="00E53BEF">
              <w:t>uitgerust met een noodstroom voorziening (accu):</w:t>
            </w:r>
          </w:p>
          <w:p w14:paraId="1F526AE8" w14:textId="6F68FFD3" w:rsidR="001357EB" w:rsidRPr="00E53BEF" w:rsidRDefault="001357EB" w:rsidP="001357EB">
            <w:pPr>
              <w:pStyle w:val="Lijstalinea"/>
              <w:numPr>
                <w:ilvl w:val="0"/>
                <w:numId w:val="2"/>
              </w:numPr>
            </w:pPr>
            <w:r w:rsidRPr="00E53BEF">
              <w:t>minimaal 12 uur</w:t>
            </w:r>
          </w:p>
          <w:p w14:paraId="373BB2F4" w14:textId="53F333E6" w:rsidR="00DE2035" w:rsidRPr="00E53BEF" w:rsidRDefault="00DE2035" w:rsidP="001357EB">
            <w:pPr>
              <w:tabs>
                <w:tab w:val="clear" w:pos="-1440"/>
                <w:tab w:val="clear" w:pos="-720"/>
                <w:tab w:val="clear" w:pos="0"/>
                <w:tab w:val="clear" w:pos="380"/>
              </w:tabs>
              <w:suppressAutoHyphens/>
              <w:spacing w:line="252" w:lineRule="atLeast"/>
            </w:pPr>
          </w:p>
        </w:tc>
      </w:tr>
    </w:tbl>
    <w:p w14:paraId="7049931E" w14:textId="77777777" w:rsidR="00246A3A" w:rsidRDefault="00246A3A" w:rsidP="00577345"/>
    <w:p w14:paraId="45AC5E94" w14:textId="77777777" w:rsidR="00A014A7" w:rsidRDefault="009B4CF3" w:rsidP="00F95270">
      <w:pPr>
        <w:pStyle w:val="Kop2"/>
      </w:pPr>
      <w:bookmarkStart w:id="30" w:name="_Toc99289171"/>
      <w:r>
        <w:t>Eisen aan bedraad netwerk (UTP)</w:t>
      </w:r>
      <w:bookmarkEnd w:id="30"/>
      <w:r>
        <w:t xml:space="preserve"> </w:t>
      </w:r>
    </w:p>
    <w:p w14:paraId="00B526A4" w14:textId="28401B65" w:rsidR="00A014A7" w:rsidRPr="00A23EE2" w:rsidRDefault="00A014A7" w:rsidP="00A014A7">
      <w:pPr>
        <w:rPr>
          <w:b/>
          <w:bCs/>
        </w:rPr>
      </w:pPr>
      <w:r w:rsidRPr="00A23EE2">
        <w:rPr>
          <w:rStyle w:val="Titelvanboek"/>
          <w:b w:val="0"/>
          <w:bCs w:val="0"/>
        </w:rPr>
        <w:t>Voorkeur opdrachtgever</w:t>
      </w:r>
      <w:r w:rsidR="005224B6">
        <w:rPr>
          <w:rStyle w:val="Titelvanboek"/>
          <w:b w:val="0"/>
          <w:bCs w:val="0"/>
        </w:rPr>
        <w:t>:</w:t>
      </w:r>
      <w:r w:rsidRPr="00A23EE2">
        <w:rPr>
          <w:rStyle w:val="Titelvanboek"/>
          <w:b w:val="0"/>
          <w:bCs w:val="0"/>
        </w:rPr>
        <w:t xml:space="preserve"> GSM-module zie </w:t>
      </w:r>
      <w:r w:rsidR="00CD3B30">
        <w:rPr>
          <w:rStyle w:val="Titelvanboek"/>
          <w:b w:val="0"/>
          <w:bCs w:val="0"/>
        </w:rPr>
        <w:t>Bijlage 10</w:t>
      </w:r>
      <w:r w:rsidR="00A23EE2">
        <w:rPr>
          <w:rStyle w:val="Titelvanboek"/>
          <w:b w:val="0"/>
          <w:bCs w:val="0"/>
        </w:rPr>
        <w:t>.</w:t>
      </w:r>
    </w:p>
    <w:p w14:paraId="056709EB" w14:textId="77777777" w:rsidR="00E53BEF" w:rsidRDefault="00E53BEF" w:rsidP="00E53BEF">
      <w:pPr>
        <w:tabs>
          <w:tab w:val="clear" w:pos="-1440"/>
          <w:tab w:val="clear" w:pos="-720"/>
          <w:tab w:val="clear" w:pos="0"/>
          <w:tab w:val="clear" w:pos="380"/>
        </w:tabs>
      </w:pPr>
    </w:p>
    <w:tbl>
      <w:tblPr>
        <w:tblStyle w:val="Tabelraster"/>
        <w:tblW w:w="9072" w:type="dxa"/>
        <w:tblInd w:w="108" w:type="dxa"/>
        <w:tblLayout w:type="fixed"/>
        <w:tblLook w:val="04A0" w:firstRow="1" w:lastRow="0" w:firstColumn="1" w:lastColumn="0" w:noHBand="0" w:noVBand="1"/>
      </w:tblPr>
      <w:tblGrid>
        <w:gridCol w:w="1134"/>
        <w:gridCol w:w="7938"/>
      </w:tblGrid>
      <w:tr w:rsidR="00E53BEF" w:rsidRPr="00BB25FC" w14:paraId="55C0AF34" w14:textId="77777777" w:rsidTr="00270CF3">
        <w:tc>
          <w:tcPr>
            <w:tcW w:w="1134" w:type="dxa"/>
            <w:shd w:val="clear" w:color="auto" w:fill="BFBFBF" w:themeFill="background1" w:themeFillShade="BF"/>
          </w:tcPr>
          <w:p w14:paraId="5CF42907" w14:textId="77777777" w:rsidR="00E53BEF" w:rsidRPr="00BB25FC" w:rsidRDefault="00E53BEF" w:rsidP="00270CF3">
            <w:pPr>
              <w:rPr>
                <w:b/>
              </w:rPr>
            </w:pPr>
            <w:r w:rsidRPr="00BB25FC">
              <w:rPr>
                <w:b/>
              </w:rPr>
              <w:t>Nr.</w:t>
            </w:r>
          </w:p>
        </w:tc>
        <w:tc>
          <w:tcPr>
            <w:tcW w:w="7938" w:type="dxa"/>
            <w:shd w:val="clear" w:color="auto" w:fill="BFBFBF" w:themeFill="background1" w:themeFillShade="BF"/>
          </w:tcPr>
          <w:p w14:paraId="1DD6D546" w14:textId="77777777" w:rsidR="00E53BEF" w:rsidRPr="00BB25FC" w:rsidRDefault="00E53BEF" w:rsidP="00270CF3">
            <w:pPr>
              <w:rPr>
                <w:b/>
              </w:rPr>
            </w:pPr>
            <w:r w:rsidRPr="00BB25FC">
              <w:rPr>
                <w:b/>
              </w:rPr>
              <w:t>Eis</w:t>
            </w:r>
          </w:p>
        </w:tc>
      </w:tr>
      <w:tr w:rsidR="00E53BEF" w14:paraId="53A99934" w14:textId="77777777" w:rsidTr="00270CF3">
        <w:tc>
          <w:tcPr>
            <w:tcW w:w="1134" w:type="dxa"/>
          </w:tcPr>
          <w:p w14:paraId="5C0E3063" w14:textId="068784E2" w:rsidR="00E53BEF" w:rsidRPr="00487D42" w:rsidRDefault="004C4226" w:rsidP="00270CF3">
            <w:pPr>
              <w:rPr>
                <w:bCs/>
              </w:rPr>
            </w:pPr>
            <w:r>
              <w:rPr>
                <w:bCs/>
              </w:rPr>
              <w:t>4.5</w:t>
            </w:r>
            <w:r w:rsidR="00F636AE">
              <w:rPr>
                <w:bCs/>
              </w:rPr>
              <w:t>.</w:t>
            </w:r>
            <w:r w:rsidR="00E53BEF" w:rsidRPr="00487D42">
              <w:rPr>
                <w:bCs/>
              </w:rPr>
              <w:t>1</w:t>
            </w:r>
          </w:p>
        </w:tc>
        <w:tc>
          <w:tcPr>
            <w:tcW w:w="7938" w:type="dxa"/>
          </w:tcPr>
          <w:p w14:paraId="20A9F6CC" w14:textId="77777777" w:rsidR="00E53BEF" w:rsidRDefault="00487D42" w:rsidP="009B4CF3">
            <w:r w:rsidRPr="00487D42">
              <w:t>Het geleverde product moet kunnen communiceren via Cat.6 of hoger bekabeling (Full-Duplex).</w:t>
            </w:r>
          </w:p>
          <w:p w14:paraId="2DE8B662" w14:textId="4FFC648B" w:rsidR="00487D42" w:rsidRPr="00487D42" w:rsidRDefault="00487D42" w:rsidP="009B4CF3"/>
        </w:tc>
      </w:tr>
      <w:tr w:rsidR="004C4226" w14:paraId="1A4F0123" w14:textId="77777777" w:rsidTr="00270CF3">
        <w:tc>
          <w:tcPr>
            <w:tcW w:w="1134" w:type="dxa"/>
          </w:tcPr>
          <w:p w14:paraId="1BFA3518" w14:textId="04570EB1" w:rsidR="004C4226" w:rsidRPr="00487D42" w:rsidRDefault="004C4226" w:rsidP="004C4226">
            <w:pPr>
              <w:rPr>
                <w:bCs/>
              </w:rPr>
            </w:pPr>
            <w:r>
              <w:rPr>
                <w:bCs/>
              </w:rPr>
              <w:t>Toelich-ting</w:t>
            </w:r>
          </w:p>
        </w:tc>
        <w:tc>
          <w:tcPr>
            <w:tcW w:w="7938" w:type="dxa"/>
          </w:tcPr>
          <w:p w14:paraId="0752C8BE" w14:textId="6DCB5C45" w:rsidR="004C4226" w:rsidRDefault="00F636AE" w:rsidP="004C4226">
            <w:r w:rsidRPr="00F636AE">
              <w:t xml:space="preserve">Eis 4.5.1 </w:t>
            </w:r>
            <w:r>
              <w:t xml:space="preserve">is </w:t>
            </w:r>
            <w:r w:rsidRPr="00F636AE">
              <w:t xml:space="preserve">enkel van toepassing indien Inschrijver een </w:t>
            </w:r>
            <w:r w:rsidR="00D1100D">
              <w:t>“</w:t>
            </w:r>
            <w:r w:rsidRPr="00F636AE">
              <w:t>Bedraad Netwerk (UTP)</w:t>
            </w:r>
            <w:r w:rsidR="00D1100D">
              <w:t>”</w:t>
            </w:r>
            <w:r w:rsidRPr="00F636AE">
              <w:t xml:space="preserve"> aanbied. Indien Inschrijver een </w:t>
            </w:r>
            <w:r w:rsidR="00D1100D">
              <w:t>“</w:t>
            </w:r>
            <w:r w:rsidRPr="00F636AE">
              <w:t>GSM-module</w:t>
            </w:r>
            <w:r w:rsidR="00D1100D">
              <w:t>”</w:t>
            </w:r>
            <w:r w:rsidRPr="00F636AE">
              <w:t xml:space="preserve"> aanbied </w:t>
            </w:r>
            <w:r>
              <w:t xml:space="preserve">komt </w:t>
            </w:r>
            <w:r w:rsidRPr="00F636AE">
              <w:t xml:space="preserve">deze eis te vervallen. Inschrijver maakt de keuze voor een </w:t>
            </w:r>
            <w:r w:rsidR="00D1100D">
              <w:t>“</w:t>
            </w:r>
            <w:r w:rsidRPr="00F636AE">
              <w:t>Bedraad Netwerk (UTP)</w:t>
            </w:r>
            <w:r w:rsidR="00D1100D">
              <w:t>”</w:t>
            </w:r>
            <w:r w:rsidRPr="00F636AE">
              <w:t xml:space="preserve"> of </w:t>
            </w:r>
            <w:r w:rsidR="00D1100D">
              <w:t>“</w:t>
            </w:r>
            <w:r w:rsidRPr="00F636AE">
              <w:t>GSM-Module</w:t>
            </w:r>
            <w:r w:rsidR="00D1100D">
              <w:t>”</w:t>
            </w:r>
            <w:r w:rsidRPr="00F636AE">
              <w:t xml:space="preserve"> kenbaar door het invullen van </w:t>
            </w:r>
            <w:r w:rsidR="00CD3B30">
              <w:t>B</w:t>
            </w:r>
            <w:r w:rsidRPr="00F636AE">
              <w:t>ijlage 10 Keuzes en Wensen</w:t>
            </w:r>
            <w:r>
              <w:t>.</w:t>
            </w:r>
          </w:p>
          <w:p w14:paraId="68D3A432" w14:textId="4FB90071" w:rsidR="00F636AE" w:rsidRPr="00487D42" w:rsidRDefault="00F636AE" w:rsidP="004C4226"/>
        </w:tc>
      </w:tr>
    </w:tbl>
    <w:p w14:paraId="4902A003" w14:textId="77777777" w:rsidR="00CD3B30" w:rsidRDefault="00CD3B30" w:rsidP="00CD3B30">
      <w:pPr>
        <w:pStyle w:val="Kop2"/>
      </w:pPr>
      <w:bookmarkStart w:id="31" w:name="_Toc99289172"/>
      <w:r>
        <w:t>Eisen aan draadloos netwerk (GSM module)</w:t>
      </w:r>
      <w:bookmarkEnd w:id="31"/>
      <w:r>
        <w:t xml:space="preserve"> </w:t>
      </w:r>
    </w:p>
    <w:p w14:paraId="04C163F1" w14:textId="77777777" w:rsidR="00CD3B30" w:rsidRPr="007729BD" w:rsidRDefault="00CD3B30" w:rsidP="00CD3B30">
      <w:pPr>
        <w:pStyle w:val="StandaardKienStijl"/>
        <w:rPr>
          <w:rStyle w:val="Titelvanboek"/>
          <w:rFonts w:ascii="Verdana" w:hAnsi="Verdana"/>
          <w:spacing w:val="0"/>
        </w:rPr>
      </w:pPr>
      <w:r w:rsidRPr="007729BD">
        <w:rPr>
          <w:rStyle w:val="Titelvanboek"/>
          <w:rFonts w:ascii="Verdana" w:hAnsi="Verdana"/>
          <w:b w:val="0"/>
          <w:bCs w:val="0"/>
          <w:i w:val="0"/>
          <w:iCs w:val="0"/>
          <w:spacing w:val="0"/>
        </w:rPr>
        <w:t xml:space="preserve">voorkeur i.p.v. bedraad netwerk </w:t>
      </w:r>
    </w:p>
    <w:tbl>
      <w:tblPr>
        <w:tblStyle w:val="Tabelraster"/>
        <w:tblW w:w="9072" w:type="dxa"/>
        <w:tblInd w:w="108" w:type="dxa"/>
        <w:tblLayout w:type="fixed"/>
        <w:tblLook w:val="04A0" w:firstRow="1" w:lastRow="0" w:firstColumn="1" w:lastColumn="0" w:noHBand="0" w:noVBand="1"/>
      </w:tblPr>
      <w:tblGrid>
        <w:gridCol w:w="1134"/>
        <w:gridCol w:w="7938"/>
      </w:tblGrid>
      <w:tr w:rsidR="00CD3B30" w:rsidRPr="00864FC8" w14:paraId="6F72B3EA" w14:textId="77777777" w:rsidTr="002553D5">
        <w:tc>
          <w:tcPr>
            <w:tcW w:w="1134" w:type="dxa"/>
            <w:shd w:val="clear" w:color="auto" w:fill="BFBFBF" w:themeFill="background1" w:themeFillShade="BF"/>
          </w:tcPr>
          <w:p w14:paraId="0A23C7A8" w14:textId="77777777" w:rsidR="00CD3B30" w:rsidRPr="00864FC8" w:rsidRDefault="00CD3B30" w:rsidP="002553D5">
            <w:pPr>
              <w:rPr>
                <w:b/>
              </w:rPr>
            </w:pPr>
            <w:r w:rsidRPr="00864FC8">
              <w:rPr>
                <w:b/>
              </w:rPr>
              <w:t>Nr.</w:t>
            </w:r>
          </w:p>
        </w:tc>
        <w:tc>
          <w:tcPr>
            <w:tcW w:w="7938" w:type="dxa"/>
            <w:shd w:val="clear" w:color="auto" w:fill="BFBFBF" w:themeFill="background1" w:themeFillShade="BF"/>
          </w:tcPr>
          <w:p w14:paraId="19AF26DD" w14:textId="77777777" w:rsidR="00CD3B30" w:rsidRPr="00864FC8" w:rsidRDefault="00CD3B30" w:rsidP="002553D5">
            <w:pPr>
              <w:rPr>
                <w:b/>
              </w:rPr>
            </w:pPr>
            <w:r w:rsidRPr="00864FC8">
              <w:rPr>
                <w:b/>
              </w:rPr>
              <w:t>Eis</w:t>
            </w:r>
          </w:p>
        </w:tc>
      </w:tr>
      <w:tr w:rsidR="00CD3B30" w:rsidRPr="00864FC8" w14:paraId="4258EA0C" w14:textId="77777777" w:rsidTr="002553D5">
        <w:tc>
          <w:tcPr>
            <w:tcW w:w="1134" w:type="dxa"/>
          </w:tcPr>
          <w:p w14:paraId="1E6D0ABA" w14:textId="3B9E6771" w:rsidR="00CD3B30" w:rsidRPr="00864FC8" w:rsidRDefault="00CD3B30" w:rsidP="002553D5">
            <w:pPr>
              <w:rPr>
                <w:bCs/>
              </w:rPr>
            </w:pPr>
            <w:r w:rsidRPr="00864FC8">
              <w:rPr>
                <w:bCs/>
              </w:rPr>
              <w:t>4.6.1</w:t>
            </w:r>
          </w:p>
        </w:tc>
        <w:tc>
          <w:tcPr>
            <w:tcW w:w="7938" w:type="dxa"/>
          </w:tcPr>
          <w:p w14:paraId="5725F99F" w14:textId="1D9CBF93" w:rsidR="00CD3B30" w:rsidRPr="00864FC8" w:rsidRDefault="004664E3" w:rsidP="004664E3">
            <w:r w:rsidRPr="00864FC8">
              <w:t>Opdrachtnemer levert GSM module</w:t>
            </w:r>
            <w:r w:rsidR="00E71B62" w:rsidRPr="00864FC8">
              <w:t>.</w:t>
            </w:r>
          </w:p>
          <w:p w14:paraId="5926D8D3" w14:textId="4590980D" w:rsidR="00CF337B" w:rsidRPr="00864FC8" w:rsidRDefault="00CF337B" w:rsidP="004664E3"/>
        </w:tc>
      </w:tr>
      <w:tr w:rsidR="004664E3" w:rsidRPr="00864FC8" w14:paraId="549C05C8" w14:textId="77777777" w:rsidTr="002553D5">
        <w:tc>
          <w:tcPr>
            <w:tcW w:w="1134" w:type="dxa"/>
          </w:tcPr>
          <w:p w14:paraId="4669CD1D" w14:textId="0C5149A3" w:rsidR="004664E3" w:rsidRPr="00864FC8" w:rsidRDefault="00E71B62" w:rsidP="002553D5">
            <w:pPr>
              <w:rPr>
                <w:bCs/>
              </w:rPr>
            </w:pPr>
            <w:r w:rsidRPr="00864FC8">
              <w:t>4.6.2</w:t>
            </w:r>
          </w:p>
        </w:tc>
        <w:tc>
          <w:tcPr>
            <w:tcW w:w="7938" w:type="dxa"/>
          </w:tcPr>
          <w:p w14:paraId="46C3140C" w14:textId="77777777" w:rsidR="004664E3" w:rsidRPr="00864FC8" w:rsidRDefault="004664E3" w:rsidP="004664E3">
            <w:r w:rsidRPr="00864FC8">
              <w:t>Mobiele datacommunicatie vindt plaats via 4G-netwerk of hoger.</w:t>
            </w:r>
          </w:p>
          <w:p w14:paraId="63EEA0CF" w14:textId="77777777" w:rsidR="004664E3" w:rsidRPr="00864FC8" w:rsidRDefault="004664E3" w:rsidP="002553D5"/>
        </w:tc>
      </w:tr>
      <w:tr w:rsidR="00954F15" w:rsidRPr="00864FC8" w14:paraId="5CC9BBA9" w14:textId="77777777" w:rsidTr="002553D5">
        <w:tc>
          <w:tcPr>
            <w:tcW w:w="1134" w:type="dxa"/>
          </w:tcPr>
          <w:p w14:paraId="73B4F9BE" w14:textId="3C6CFA50" w:rsidR="00954F15" w:rsidRPr="00864FC8" w:rsidRDefault="00954F15" w:rsidP="002553D5">
            <w:r w:rsidRPr="00864FC8">
              <w:t>4.6.3</w:t>
            </w:r>
          </w:p>
        </w:tc>
        <w:tc>
          <w:tcPr>
            <w:tcW w:w="7938" w:type="dxa"/>
          </w:tcPr>
          <w:p w14:paraId="2C94FAA3" w14:textId="03A0C4EA" w:rsidR="00954F15" w:rsidRDefault="00864FC8" w:rsidP="004664E3">
            <w:r>
              <w:t xml:space="preserve">De GSM module beschikt over voldoende </w:t>
            </w:r>
            <w:r w:rsidR="00001ED5">
              <w:t xml:space="preserve">mobiel internet </w:t>
            </w:r>
            <w:r>
              <w:t xml:space="preserve">bandbreedte </w:t>
            </w:r>
            <w:r w:rsidR="00034B54">
              <w:t>voor het juist functioneren van de sleuteluitgiftekast.</w:t>
            </w:r>
          </w:p>
          <w:p w14:paraId="00DDEC95" w14:textId="6CEBC943" w:rsidR="00864FC8" w:rsidRPr="00864FC8" w:rsidRDefault="00864FC8" w:rsidP="004664E3"/>
        </w:tc>
      </w:tr>
      <w:tr w:rsidR="00567093" w:rsidRPr="00864FC8" w14:paraId="57DC5D8A" w14:textId="77777777" w:rsidTr="002553D5">
        <w:tc>
          <w:tcPr>
            <w:tcW w:w="1134" w:type="dxa"/>
          </w:tcPr>
          <w:p w14:paraId="10ED826A" w14:textId="01CD5B52" w:rsidR="00567093" w:rsidRPr="00864FC8" w:rsidRDefault="00567093" w:rsidP="002553D5">
            <w:r w:rsidRPr="00567093">
              <w:rPr>
                <w:szCs w:val="18"/>
              </w:rPr>
              <w:t>4.6.4</w:t>
            </w:r>
          </w:p>
        </w:tc>
        <w:tc>
          <w:tcPr>
            <w:tcW w:w="7938" w:type="dxa"/>
          </w:tcPr>
          <w:p w14:paraId="34574E3D" w14:textId="21030572" w:rsidR="00567093" w:rsidRDefault="00567093" w:rsidP="004664E3">
            <w:pPr>
              <w:rPr>
                <w:szCs w:val="18"/>
              </w:rPr>
            </w:pPr>
            <w:r w:rsidRPr="00567093">
              <w:rPr>
                <w:szCs w:val="18"/>
              </w:rPr>
              <w:t xml:space="preserve">De GSM </w:t>
            </w:r>
            <w:r w:rsidR="00554A3A">
              <w:rPr>
                <w:szCs w:val="18"/>
              </w:rPr>
              <w:t>module</w:t>
            </w:r>
            <w:r w:rsidRPr="00567093">
              <w:rPr>
                <w:szCs w:val="18"/>
              </w:rPr>
              <w:t xml:space="preserve"> </w:t>
            </w:r>
            <w:r w:rsidR="00554A3A">
              <w:rPr>
                <w:szCs w:val="18"/>
              </w:rPr>
              <w:t xml:space="preserve">is </w:t>
            </w:r>
            <w:r w:rsidRPr="00567093">
              <w:rPr>
                <w:szCs w:val="18"/>
              </w:rPr>
              <w:t>geschikt om toe te passen in een binnen</w:t>
            </w:r>
            <w:r>
              <w:rPr>
                <w:szCs w:val="18"/>
              </w:rPr>
              <w:t xml:space="preserve"> </w:t>
            </w:r>
            <w:r w:rsidRPr="00567093">
              <w:rPr>
                <w:szCs w:val="18"/>
              </w:rPr>
              <w:t xml:space="preserve">situatie </w:t>
            </w:r>
            <w:r w:rsidR="00554A3A">
              <w:rPr>
                <w:szCs w:val="18"/>
              </w:rPr>
              <w:t xml:space="preserve">waar het </w:t>
            </w:r>
            <w:r w:rsidRPr="00567093">
              <w:rPr>
                <w:szCs w:val="18"/>
              </w:rPr>
              <w:t xml:space="preserve">een kwalitatief goede </w:t>
            </w:r>
            <w:r w:rsidR="00554A3A">
              <w:rPr>
                <w:szCs w:val="18"/>
              </w:rPr>
              <w:t xml:space="preserve">mobiele internet </w:t>
            </w:r>
            <w:r w:rsidRPr="00567093">
              <w:rPr>
                <w:szCs w:val="18"/>
              </w:rPr>
              <w:t xml:space="preserve">verbinding </w:t>
            </w:r>
            <w:r w:rsidR="00554A3A">
              <w:rPr>
                <w:szCs w:val="18"/>
              </w:rPr>
              <w:t xml:space="preserve">kan </w:t>
            </w:r>
            <w:r w:rsidRPr="00567093">
              <w:rPr>
                <w:szCs w:val="18"/>
              </w:rPr>
              <w:t>maken</w:t>
            </w:r>
            <w:r w:rsidR="00554A3A">
              <w:rPr>
                <w:szCs w:val="18"/>
              </w:rPr>
              <w:t xml:space="preserve"> en behouden</w:t>
            </w:r>
            <w:r>
              <w:rPr>
                <w:szCs w:val="18"/>
              </w:rPr>
              <w:t>.</w:t>
            </w:r>
          </w:p>
          <w:p w14:paraId="02B0E8B7" w14:textId="4582572E" w:rsidR="00567093" w:rsidRDefault="00567093" w:rsidP="004664E3"/>
        </w:tc>
      </w:tr>
      <w:tr w:rsidR="00CD3B30" w:rsidRPr="00864FC8" w14:paraId="3463B0E8" w14:textId="77777777" w:rsidTr="002553D5">
        <w:tc>
          <w:tcPr>
            <w:tcW w:w="1134" w:type="dxa"/>
          </w:tcPr>
          <w:p w14:paraId="4B4BA392" w14:textId="4209D5F8" w:rsidR="00CD3B30" w:rsidRPr="00864FC8" w:rsidRDefault="00CD3B30" w:rsidP="00CD3B30">
            <w:pPr>
              <w:rPr>
                <w:bCs/>
              </w:rPr>
            </w:pPr>
            <w:r w:rsidRPr="00864FC8">
              <w:rPr>
                <w:bCs/>
              </w:rPr>
              <w:t>Toelich-ting</w:t>
            </w:r>
          </w:p>
        </w:tc>
        <w:tc>
          <w:tcPr>
            <w:tcW w:w="7938" w:type="dxa"/>
          </w:tcPr>
          <w:p w14:paraId="0E626CCE" w14:textId="6DAAC885" w:rsidR="00CD3B30" w:rsidRPr="00864FC8" w:rsidRDefault="00CD3B30" w:rsidP="00CD3B30">
            <w:r w:rsidRPr="00864FC8">
              <w:t>Eis</w:t>
            </w:r>
            <w:r w:rsidR="00E71B62" w:rsidRPr="00864FC8">
              <w:t>en</w:t>
            </w:r>
            <w:r w:rsidRPr="00864FC8">
              <w:t xml:space="preserve"> 4.6.1</w:t>
            </w:r>
            <w:r w:rsidR="00E71B62" w:rsidRPr="00864FC8">
              <w:t xml:space="preserve"> </w:t>
            </w:r>
            <w:r w:rsidR="00567093">
              <w:t>tot en met</w:t>
            </w:r>
            <w:r w:rsidR="00E71B62" w:rsidRPr="00864FC8">
              <w:t xml:space="preserve"> 4.6.</w:t>
            </w:r>
            <w:r w:rsidR="00567093">
              <w:t>4</w:t>
            </w:r>
            <w:r w:rsidRPr="00864FC8">
              <w:t xml:space="preserve"> </w:t>
            </w:r>
            <w:r w:rsidR="00E71B62" w:rsidRPr="00864FC8">
              <w:t>zijn</w:t>
            </w:r>
            <w:r w:rsidRPr="00864FC8">
              <w:t xml:space="preserve"> enkel van toepassing indien Inschrijver een </w:t>
            </w:r>
            <w:r w:rsidR="00D1100D">
              <w:t>“</w:t>
            </w:r>
            <w:r w:rsidRPr="00864FC8">
              <w:t>GSM-module</w:t>
            </w:r>
            <w:r w:rsidR="00D1100D">
              <w:t>”</w:t>
            </w:r>
            <w:r w:rsidRPr="00864FC8">
              <w:t xml:space="preserve"> aanbied. Indien Inschrijver een </w:t>
            </w:r>
            <w:r w:rsidR="00D1100D">
              <w:t>“</w:t>
            </w:r>
            <w:r w:rsidRPr="00864FC8">
              <w:t>Bedraad Netwerk (UTP)</w:t>
            </w:r>
            <w:r w:rsidR="00D1100D">
              <w:t>”</w:t>
            </w:r>
            <w:r w:rsidRPr="00864FC8">
              <w:t xml:space="preserve"> aanbied kom</w:t>
            </w:r>
            <w:r w:rsidR="00E71B62" w:rsidRPr="00864FC8">
              <w:t>en</w:t>
            </w:r>
            <w:r w:rsidRPr="00864FC8">
              <w:t xml:space="preserve"> deze eis</w:t>
            </w:r>
            <w:r w:rsidR="00E71B62" w:rsidRPr="00864FC8">
              <w:t>en</w:t>
            </w:r>
            <w:r w:rsidRPr="00864FC8">
              <w:t xml:space="preserve"> te vervallen. Inschrijver maakt de keuze voor een </w:t>
            </w:r>
            <w:r w:rsidR="00D1100D">
              <w:t>“</w:t>
            </w:r>
            <w:r w:rsidRPr="00864FC8">
              <w:t>Bedraad Netwerk (UTP)</w:t>
            </w:r>
            <w:r w:rsidR="00D1100D">
              <w:t>”</w:t>
            </w:r>
            <w:r w:rsidRPr="00864FC8">
              <w:t xml:space="preserve"> of </w:t>
            </w:r>
            <w:r w:rsidR="00D1100D">
              <w:t>“</w:t>
            </w:r>
            <w:r w:rsidRPr="00864FC8">
              <w:t>GSM-Module</w:t>
            </w:r>
            <w:r w:rsidR="00D1100D">
              <w:t>”</w:t>
            </w:r>
            <w:r w:rsidRPr="00864FC8">
              <w:t xml:space="preserve"> kenbaar door het invullen van Bijlage 10 Keuzes en Wensen.</w:t>
            </w:r>
          </w:p>
          <w:p w14:paraId="2FCF079C" w14:textId="77777777" w:rsidR="00CD3B30" w:rsidRPr="00864FC8" w:rsidRDefault="00CD3B30" w:rsidP="00CD3B30"/>
        </w:tc>
      </w:tr>
    </w:tbl>
    <w:p w14:paraId="60A6A51F" w14:textId="77777777" w:rsidR="00D70067" w:rsidRDefault="00D70067">
      <w:pPr>
        <w:tabs>
          <w:tab w:val="clear" w:pos="-1440"/>
          <w:tab w:val="clear" w:pos="-720"/>
          <w:tab w:val="clear" w:pos="0"/>
          <w:tab w:val="clear" w:pos="380"/>
        </w:tabs>
        <w:rPr>
          <w:b/>
          <w:kern w:val="28"/>
        </w:rPr>
      </w:pPr>
      <w:bookmarkStart w:id="32" w:name="_Toc99289173"/>
      <w:r>
        <w:br w:type="page"/>
      </w:r>
    </w:p>
    <w:p w14:paraId="3722DAF5" w14:textId="0D1458FD" w:rsidR="004C4226" w:rsidRDefault="004C4226" w:rsidP="004C4226">
      <w:pPr>
        <w:pStyle w:val="Kop2"/>
      </w:pPr>
      <w:r>
        <w:lastRenderedPageBreak/>
        <w:t xml:space="preserve">Eisen aan </w:t>
      </w:r>
      <w:r w:rsidR="00E525A3">
        <w:t>o</w:t>
      </w:r>
      <w:r>
        <w:t>n-</w:t>
      </w:r>
      <w:r w:rsidR="00E525A3">
        <w:t>p</w:t>
      </w:r>
      <w:r>
        <w:t>remise software</w:t>
      </w:r>
      <w:bookmarkEnd w:id="32"/>
    </w:p>
    <w:p w14:paraId="4F36B009" w14:textId="1E813F90" w:rsidR="004C4226" w:rsidRPr="00A23EE2" w:rsidRDefault="004C4226" w:rsidP="004C4226">
      <w:pPr>
        <w:rPr>
          <w:rStyle w:val="Titelvanboek"/>
        </w:rPr>
      </w:pPr>
      <w:bookmarkStart w:id="33" w:name="_Hlk99025200"/>
      <w:r w:rsidRPr="00A23EE2">
        <w:rPr>
          <w:rStyle w:val="Titelvanboek"/>
          <w:b w:val="0"/>
          <w:bCs w:val="0"/>
        </w:rPr>
        <w:t>Voorkeur opdrachtgever</w:t>
      </w:r>
      <w:r>
        <w:rPr>
          <w:rStyle w:val="Titelvanboek"/>
          <w:b w:val="0"/>
          <w:bCs w:val="0"/>
        </w:rPr>
        <w:t>:</w:t>
      </w:r>
      <w:r w:rsidRPr="00A23EE2">
        <w:rPr>
          <w:rStyle w:val="Titelvanboek"/>
          <w:b w:val="0"/>
          <w:bCs w:val="0"/>
        </w:rPr>
        <w:t xml:space="preserve"> Cloud/SaaS zie </w:t>
      </w:r>
      <w:r w:rsidR="00CD3B30">
        <w:rPr>
          <w:rStyle w:val="Titelvanboek"/>
          <w:b w:val="0"/>
          <w:bCs w:val="0"/>
        </w:rPr>
        <w:t>Bijlage 10</w:t>
      </w:r>
      <w:r>
        <w:rPr>
          <w:rStyle w:val="Titelvanboek"/>
          <w:b w:val="0"/>
          <w:bCs w:val="0"/>
        </w:rPr>
        <w:t>.</w:t>
      </w:r>
    </w:p>
    <w:p w14:paraId="000C2A9B" w14:textId="77777777" w:rsidR="004C4226" w:rsidRDefault="004C4226" w:rsidP="004C4226">
      <w:pPr>
        <w:tabs>
          <w:tab w:val="clear" w:pos="-1440"/>
          <w:tab w:val="clear" w:pos="-720"/>
          <w:tab w:val="clear" w:pos="0"/>
          <w:tab w:val="clear" w:pos="380"/>
        </w:tabs>
      </w:pPr>
    </w:p>
    <w:tbl>
      <w:tblPr>
        <w:tblStyle w:val="Tabelraster"/>
        <w:tblW w:w="9072" w:type="dxa"/>
        <w:tblInd w:w="108" w:type="dxa"/>
        <w:tblLayout w:type="fixed"/>
        <w:tblLook w:val="04A0" w:firstRow="1" w:lastRow="0" w:firstColumn="1" w:lastColumn="0" w:noHBand="0" w:noVBand="1"/>
      </w:tblPr>
      <w:tblGrid>
        <w:gridCol w:w="1134"/>
        <w:gridCol w:w="7938"/>
      </w:tblGrid>
      <w:tr w:rsidR="004C4226" w:rsidRPr="00BB25FC" w14:paraId="5BBB2D22" w14:textId="77777777" w:rsidTr="002553D5">
        <w:tc>
          <w:tcPr>
            <w:tcW w:w="1134" w:type="dxa"/>
            <w:shd w:val="clear" w:color="auto" w:fill="BFBFBF" w:themeFill="background1" w:themeFillShade="BF"/>
          </w:tcPr>
          <w:p w14:paraId="6DCB2DE9" w14:textId="77777777" w:rsidR="004C4226" w:rsidRPr="00BB25FC" w:rsidRDefault="004C4226" w:rsidP="002553D5">
            <w:pPr>
              <w:rPr>
                <w:b/>
              </w:rPr>
            </w:pPr>
            <w:r w:rsidRPr="00BB25FC">
              <w:rPr>
                <w:b/>
              </w:rPr>
              <w:t>Nr.</w:t>
            </w:r>
          </w:p>
        </w:tc>
        <w:tc>
          <w:tcPr>
            <w:tcW w:w="7938" w:type="dxa"/>
            <w:shd w:val="clear" w:color="auto" w:fill="BFBFBF" w:themeFill="background1" w:themeFillShade="BF"/>
          </w:tcPr>
          <w:p w14:paraId="26AD26EE" w14:textId="77777777" w:rsidR="004C4226" w:rsidRPr="00BB25FC" w:rsidRDefault="004C4226" w:rsidP="002553D5">
            <w:pPr>
              <w:rPr>
                <w:b/>
              </w:rPr>
            </w:pPr>
            <w:r w:rsidRPr="00BB25FC">
              <w:rPr>
                <w:b/>
              </w:rPr>
              <w:t>Eis</w:t>
            </w:r>
          </w:p>
        </w:tc>
      </w:tr>
      <w:tr w:rsidR="004C4226" w14:paraId="32DE338A" w14:textId="77777777" w:rsidTr="002553D5">
        <w:tc>
          <w:tcPr>
            <w:tcW w:w="1134" w:type="dxa"/>
          </w:tcPr>
          <w:p w14:paraId="36BF65CB" w14:textId="01E46339" w:rsidR="004C4226" w:rsidRPr="00817A3C" w:rsidRDefault="004C4226" w:rsidP="002553D5">
            <w:pPr>
              <w:rPr>
                <w:bCs/>
              </w:rPr>
            </w:pPr>
            <w:r>
              <w:rPr>
                <w:bCs/>
              </w:rPr>
              <w:t>4.</w:t>
            </w:r>
            <w:r w:rsidR="00CD3B30">
              <w:rPr>
                <w:bCs/>
              </w:rPr>
              <w:t>7</w:t>
            </w:r>
            <w:r w:rsidRPr="00817A3C">
              <w:rPr>
                <w:bCs/>
              </w:rPr>
              <w:t>.1</w:t>
            </w:r>
          </w:p>
        </w:tc>
        <w:tc>
          <w:tcPr>
            <w:tcW w:w="7938" w:type="dxa"/>
          </w:tcPr>
          <w:p w14:paraId="67B0DA8F" w14:textId="77777777" w:rsidR="004C4226" w:rsidRPr="00817A3C" w:rsidRDefault="004C4226" w:rsidP="002553D5">
            <w:r w:rsidRPr="00817A3C">
              <w:t>Windows Server 2019 of recenter.</w:t>
            </w:r>
          </w:p>
          <w:p w14:paraId="06BD9A89" w14:textId="77777777" w:rsidR="004C4226" w:rsidRPr="00817A3C" w:rsidRDefault="004C4226" w:rsidP="002553D5"/>
        </w:tc>
      </w:tr>
      <w:tr w:rsidR="004C4226" w14:paraId="68124320" w14:textId="77777777" w:rsidTr="002553D5">
        <w:tc>
          <w:tcPr>
            <w:tcW w:w="1134" w:type="dxa"/>
          </w:tcPr>
          <w:p w14:paraId="116C10B3" w14:textId="0C827F1E" w:rsidR="004C4226" w:rsidRPr="00817A3C" w:rsidRDefault="004C4226" w:rsidP="002553D5">
            <w:pPr>
              <w:rPr>
                <w:bCs/>
              </w:rPr>
            </w:pPr>
            <w:r>
              <w:rPr>
                <w:bCs/>
              </w:rPr>
              <w:t>4.</w:t>
            </w:r>
            <w:r w:rsidR="00CD3B30">
              <w:rPr>
                <w:bCs/>
              </w:rPr>
              <w:t>7</w:t>
            </w:r>
            <w:r w:rsidRPr="00817A3C">
              <w:rPr>
                <w:bCs/>
              </w:rPr>
              <w:t>.2</w:t>
            </w:r>
          </w:p>
        </w:tc>
        <w:tc>
          <w:tcPr>
            <w:tcW w:w="7938" w:type="dxa"/>
          </w:tcPr>
          <w:p w14:paraId="79C95527" w14:textId="77777777" w:rsidR="004C4226" w:rsidRPr="00817A3C" w:rsidRDefault="004C4226" w:rsidP="002553D5">
            <w:r w:rsidRPr="00817A3C">
              <w:t>SQL Server versie 2016 of Oracle versie 19.</w:t>
            </w:r>
          </w:p>
          <w:p w14:paraId="3BD4A6DD" w14:textId="77777777" w:rsidR="004C4226" w:rsidRPr="00817A3C" w:rsidRDefault="004C4226" w:rsidP="002553D5"/>
        </w:tc>
      </w:tr>
      <w:tr w:rsidR="004C4226" w14:paraId="3C54C810" w14:textId="77777777" w:rsidTr="002553D5">
        <w:tc>
          <w:tcPr>
            <w:tcW w:w="1134" w:type="dxa"/>
          </w:tcPr>
          <w:p w14:paraId="1FA61079" w14:textId="6ABCA180" w:rsidR="004C4226" w:rsidRPr="00817A3C" w:rsidRDefault="004C4226" w:rsidP="002553D5">
            <w:pPr>
              <w:rPr>
                <w:bCs/>
              </w:rPr>
            </w:pPr>
            <w:r>
              <w:rPr>
                <w:bCs/>
              </w:rPr>
              <w:t>4.</w:t>
            </w:r>
            <w:r w:rsidR="00CD3B30">
              <w:rPr>
                <w:bCs/>
              </w:rPr>
              <w:t>7</w:t>
            </w:r>
            <w:r w:rsidRPr="00817A3C">
              <w:rPr>
                <w:bCs/>
              </w:rPr>
              <w:t>.3</w:t>
            </w:r>
          </w:p>
        </w:tc>
        <w:tc>
          <w:tcPr>
            <w:tcW w:w="7938" w:type="dxa"/>
          </w:tcPr>
          <w:p w14:paraId="40D2B05F" w14:textId="77777777" w:rsidR="004C4226" w:rsidRPr="00817A3C" w:rsidRDefault="004C4226" w:rsidP="002553D5">
            <w:r w:rsidRPr="00817A3C">
              <w:t>Ondersteunt encryptie van gegevensuitwisseling.</w:t>
            </w:r>
          </w:p>
          <w:p w14:paraId="6DC5121D" w14:textId="77777777" w:rsidR="004C4226" w:rsidRPr="00817A3C" w:rsidRDefault="004C4226" w:rsidP="002553D5"/>
        </w:tc>
      </w:tr>
      <w:tr w:rsidR="004C4226" w14:paraId="429C46D7" w14:textId="77777777" w:rsidTr="002553D5">
        <w:tc>
          <w:tcPr>
            <w:tcW w:w="1134" w:type="dxa"/>
          </w:tcPr>
          <w:p w14:paraId="1B8BEC73" w14:textId="68D575E7" w:rsidR="004C4226" w:rsidRPr="00817A3C" w:rsidRDefault="004C4226" w:rsidP="002553D5">
            <w:pPr>
              <w:rPr>
                <w:bCs/>
              </w:rPr>
            </w:pPr>
            <w:r>
              <w:rPr>
                <w:bCs/>
              </w:rPr>
              <w:t>4.</w:t>
            </w:r>
            <w:r w:rsidR="00CD3B30">
              <w:rPr>
                <w:bCs/>
              </w:rPr>
              <w:t>7</w:t>
            </w:r>
            <w:r w:rsidRPr="00817A3C">
              <w:rPr>
                <w:bCs/>
              </w:rPr>
              <w:t>.4</w:t>
            </w:r>
          </w:p>
        </w:tc>
        <w:tc>
          <w:tcPr>
            <w:tcW w:w="7938" w:type="dxa"/>
          </w:tcPr>
          <w:p w14:paraId="61FABB10" w14:textId="77777777" w:rsidR="004C4226" w:rsidRPr="00817A3C" w:rsidRDefault="004C4226" w:rsidP="002553D5">
            <w:r w:rsidRPr="00817A3C">
              <w:t>Koppeling met Active Directory middels LDAP</w:t>
            </w:r>
          </w:p>
          <w:p w14:paraId="6AE732FF" w14:textId="77777777" w:rsidR="004C4226" w:rsidRPr="00817A3C" w:rsidRDefault="004C4226" w:rsidP="002553D5"/>
        </w:tc>
      </w:tr>
      <w:tr w:rsidR="004C4226" w14:paraId="1F52008E" w14:textId="77777777" w:rsidTr="002553D5">
        <w:tc>
          <w:tcPr>
            <w:tcW w:w="1134" w:type="dxa"/>
          </w:tcPr>
          <w:p w14:paraId="005676A8" w14:textId="77777777" w:rsidR="004C4226" w:rsidRPr="00817A3C" w:rsidRDefault="004C4226" w:rsidP="002553D5">
            <w:pPr>
              <w:rPr>
                <w:bCs/>
              </w:rPr>
            </w:pPr>
            <w:r>
              <w:rPr>
                <w:bCs/>
              </w:rPr>
              <w:t>Toelich-ting</w:t>
            </w:r>
          </w:p>
        </w:tc>
        <w:tc>
          <w:tcPr>
            <w:tcW w:w="7938" w:type="dxa"/>
          </w:tcPr>
          <w:p w14:paraId="304FB419" w14:textId="0A01A389" w:rsidR="004C4226" w:rsidRDefault="00F636AE" w:rsidP="002553D5">
            <w:r w:rsidRPr="00F636AE">
              <w:t>Eis 4.</w:t>
            </w:r>
            <w:r w:rsidR="00CD3B30">
              <w:t>7</w:t>
            </w:r>
            <w:r w:rsidRPr="00F636AE">
              <w:t xml:space="preserve">.1 </w:t>
            </w:r>
            <w:r>
              <w:t>tot en met</w:t>
            </w:r>
            <w:r w:rsidRPr="00F636AE">
              <w:t xml:space="preserve"> 4.</w:t>
            </w:r>
            <w:r w:rsidR="00CD3B30">
              <w:t>7</w:t>
            </w:r>
            <w:r w:rsidRPr="00F636AE">
              <w:t>.</w:t>
            </w:r>
            <w:r>
              <w:t>4</w:t>
            </w:r>
            <w:r w:rsidRPr="00F636AE">
              <w:t>. zijn enkel van toepassing indien Inschrijver</w:t>
            </w:r>
            <w:r w:rsidR="00CD3B30">
              <w:t xml:space="preserve"> </w:t>
            </w:r>
            <w:r w:rsidR="00D1100D">
              <w:t>“</w:t>
            </w:r>
            <w:r w:rsidRPr="00F636AE">
              <w:t>ON-PREMISE</w:t>
            </w:r>
            <w:r w:rsidR="00D1100D">
              <w:t>”</w:t>
            </w:r>
            <w:r w:rsidRPr="00F636AE">
              <w:t xml:space="preserve"> aanbied. Indien Inschrijver een </w:t>
            </w:r>
            <w:r w:rsidR="00D1100D">
              <w:t>“</w:t>
            </w:r>
            <w:r w:rsidRPr="00F636AE">
              <w:t>Cloud/SAAS</w:t>
            </w:r>
            <w:r w:rsidR="00D1100D">
              <w:t>”</w:t>
            </w:r>
            <w:r w:rsidRPr="00F636AE">
              <w:t xml:space="preserve"> aanbied komen deze eisen te vervallen. Inschrijver maakt de keuze voor </w:t>
            </w:r>
            <w:r w:rsidR="00D1100D">
              <w:t>“</w:t>
            </w:r>
            <w:r w:rsidR="00CD3B30" w:rsidRPr="00F636AE">
              <w:t>ON-PREMISE</w:t>
            </w:r>
            <w:r w:rsidR="00D1100D">
              <w:t>”</w:t>
            </w:r>
            <w:r w:rsidRPr="00F636AE">
              <w:t xml:space="preserve"> of </w:t>
            </w:r>
            <w:r w:rsidR="00D1100D">
              <w:t>“</w:t>
            </w:r>
            <w:r w:rsidR="00CD3B30" w:rsidRPr="00F636AE">
              <w:t>Cloud/SAAS</w:t>
            </w:r>
            <w:r w:rsidR="00D1100D">
              <w:t>”</w:t>
            </w:r>
            <w:r w:rsidRPr="00F636AE">
              <w:t xml:space="preserve"> kenbaar door het invullen van </w:t>
            </w:r>
            <w:r w:rsidR="00CD3B30">
              <w:t>B</w:t>
            </w:r>
            <w:r w:rsidRPr="00F636AE">
              <w:t>ijlage 10 Keuzes en Wensen</w:t>
            </w:r>
            <w:r w:rsidR="00CD3B30">
              <w:t>.</w:t>
            </w:r>
          </w:p>
          <w:p w14:paraId="3BA76171" w14:textId="69DBCCE1" w:rsidR="00CD3B30" w:rsidRPr="00817A3C" w:rsidRDefault="00CD3B30" w:rsidP="002553D5"/>
        </w:tc>
      </w:tr>
    </w:tbl>
    <w:p w14:paraId="4440D5DE" w14:textId="77777777" w:rsidR="00C93DB4" w:rsidRDefault="00C93DB4" w:rsidP="00C93DB4">
      <w:pPr>
        <w:pStyle w:val="Kop2"/>
      </w:pPr>
      <w:bookmarkStart w:id="34" w:name="_Toc99289174"/>
      <w:bookmarkEnd w:id="33"/>
      <w:r>
        <w:t>Eisen aan software Cloud/SAAS</w:t>
      </w:r>
      <w:bookmarkEnd w:id="34"/>
      <w:r>
        <w:t xml:space="preserve"> </w:t>
      </w:r>
    </w:p>
    <w:p w14:paraId="065988A2" w14:textId="77777777" w:rsidR="00C93DB4" w:rsidRPr="00FD0BB2" w:rsidRDefault="00C93DB4" w:rsidP="00C93DB4">
      <w:pPr>
        <w:pStyle w:val="StandaardKienStijl"/>
        <w:rPr>
          <w:rFonts w:ascii="Verdana" w:hAnsi="Verdana"/>
          <w:lang w:val="en-US"/>
        </w:rPr>
      </w:pPr>
      <w:r w:rsidRPr="00FD0BB2">
        <w:rPr>
          <w:rStyle w:val="Titelvanboek"/>
          <w:rFonts w:ascii="Verdana" w:hAnsi="Verdana"/>
          <w:b w:val="0"/>
          <w:bCs w:val="0"/>
          <w:i w:val="0"/>
          <w:iCs w:val="0"/>
          <w:spacing w:val="0"/>
          <w:lang w:val="en-US"/>
        </w:rPr>
        <w:t>voorkeur i.p.v. On-premise</w:t>
      </w:r>
    </w:p>
    <w:tbl>
      <w:tblPr>
        <w:tblStyle w:val="Tabelraster"/>
        <w:tblW w:w="9072" w:type="dxa"/>
        <w:tblInd w:w="108" w:type="dxa"/>
        <w:tblLayout w:type="fixed"/>
        <w:tblLook w:val="04A0" w:firstRow="1" w:lastRow="0" w:firstColumn="1" w:lastColumn="0" w:noHBand="0" w:noVBand="1"/>
      </w:tblPr>
      <w:tblGrid>
        <w:gridCol w:w="1134"/>
        <w:gridCol w:w="7938"/>
      </w:tblGrid>
      <w:tr w:rsidR="00C93DB4" w:rsidRPr="00FD0BB2" w14:paraId="63EB99C7" w14:textId="77777777" w:rsidTr="002553D5">
        <w:tc>
          <w:tcPr>
            <w:tcW w:w="1134" w:type="dxa"/>
            <w:shd w:val="clear" w:color="auto" w:fill="BFBFBF" w:themeFill="background1" w:themeFillShade="BF"/>
          </w:tcPr>
          <w:p w14:paraId="33DB604E" w14:textId="77777777" w:rsidR="00C93DB4" w:rsidRPr="00FD0BB2" w:rsidRDefault="00C93DB4" w:rsidP="002553D5">
            <w:pPr>
              <w:rPr>
                <w:b/>
              </w:rPr>
            </w:pPr>
            <w:r w:rsidRPr="00FD0BB2">
              <w:rPr>
                <w:b/>
              </w:rPr>
              <w:t>Nr.</w:t>
            </w:r>
          </w:p>
        </w:tc>
        <w:tc>
          <w:tcPr>
            <w:tcW w:w="7938" w:type="dxa"/>
            <w:shd w:val="clear" w:color="auto" w:fill="BFBFBF" w:themeFill="background1" w:themeFillShade="BF"/>
          </w:tcPr>
          <w:p w14:paraId="020A65AF" w14:textId="77777777" w:rsidR="00C93DB4" w:rsidRPr="00FD0BB2" w:rsidRDefault="00C93DB4" w:rsidP="002553D5">
            <w:pPr>
              <w:rPr>
                <w:b/>
              </w:rPr>
            </w:pPr>
            <w:r w:rsidRPr="00FD0BB2">
              <w:rPr>
                <w:b/>
              </w:rPr>
              <w:t>Eis</w:t>
            </w:r>
          </w:p>
        </w:tc>
      </w:tr>
      <w:tr w:rsidR="00C93DB4" w:rsidRPr="00FD0BB2" w14:paraId="0D737B5D" w14:textId="77777777" w:rsidTr="002553D5">
        <w:tc>
          <w:tcPr>
            <w:tcW w:w="1134" w:type="dxa"/>
          </w:tcPr>
          <w:p w14:paraId="607751C4" w14:textId="2A4E019A" w:rsidR="00C93DB4" w:rsidRPr="00FD0BB2" w:rsidRDefault="00C93DB4" w:rsidP="002553D5">
            <w:pPr>
              <w:rPr>
                <w:bCs/>
              </w:rPr>
            </w:pPr>
            <w:r w:rsidRPr="00FD0BB2">
              <w:rPr>
                <w:bCs/>
              </w:rPr>
              <w:t>4.8.1</w:t>
            </w:r>
          </w:p>
        </w:tc>
        <w:tc>
          <w:tcPr>
            <w:tcW w:w="7938" w:type="dxa"/>
          </w:tcPr>
          <w:p w14:paraId="1433DEA0" w14:textId="70860DC1" w:rsidR="00C93DB4" w:rsidRPr="00FD0BB2" w:rsidRDefault="00E71B62" w:rsidP="00E71B62">
            <w:pPr>
              <w:tabs>
                <w:tab w:val="clear" w:pos="-1440"/>
                <w:tab w:val="clear" w:pos="-720"/>
                <w:tab w:val="clear" w:pos="0"/>
                <w:tab w:val="clear" w:pos="380"/>
              </w:tabs>
              <w:suppressAutoHyphens/>
              <w:spacing w:line="252" w:lineRule="atLeast"/>
            </w:pPr>
            <w:r w:rsidRPr="00FD0BB2">
              <w:t xml:space="preserve">Opdrachtnemer levert Cloud/SAAS oplossing. Er wordt bij Opdrachtgever op het netwerk geen databases en/of geen software </w:t>
            </w:r>
            <w:r w:rsidR="00821946" w:rsidRPr="00FD0BB2">
              <w:t>geïnstalleerd</w:t>
            </w:r>
            <w:r w:rsidRPr="00FD0BB2">
              <w:t>.</w:t>
            </w:r>
          </w:p>
          <w:p w14:paraId="454F476A" w14:textId="1F0EC1F7" w:rsidR="00E71B62" w:rsidRPr="00FD0BB2" w:rsidRDefault="00E71B62" w:rsidP="00E71B62">
            <w:pPr>
              <w:tabs>
                <w:tab w:val="clear" w:pos="-1440"/>
                <w:tab w:val="clear" w:pos="-720"/>
                <w:tab w:val="clear" w:pos="0"/>
                <w:tab w:val="clear" w:pos="380"/>
              </w:tabs>
              <w:suppressAutoHyphens/>
              <w:spacing w:line="252" w:lineRule="atLeast"/>
            </w:pPr>
          </w:p>
        </w:tc>
      </w:tr>
      <w:tr w:rsidR="00794717" w:rsidRPr="00FD0BB2" w14:paraId="2ED82B42" w14:textId="77777777" w:rsidTr="002553D5">
        <w:tc>
          <w:tcPr>
            <w:tcW w:w="1134" w:type="dxa"/>
          </w:tcPr>
          <w:p w14:paraId="782C92CE" w14:textId="2E04A340" w:rsidR="00794717" w:rsidRPr="00FD0BB2" w:rsidRDefault="00794717" w:rsidP="002553D5">
            <w:pPr>
              <w:rPr>
                <w:bCs/>
              </w:rPr>
            </w:pPr>
            <w:r w:rsidRPr="00FD0BB2">
              <w:rPr>
                <w:bCs/>
              </w:rPr>
              <w:t>4.8.2</w:t>
            </w:r>
          </w:p>
        </w:tc>
        <w:tc>
          <w:tcPr>
            <w:tcW w:w="7938" w:type="dxa"/>
          </w:tcPr>
          <w:p w14:paraId="3BC84462" w14:textId="01847F12" w:rsidR="00794717" w:rsidRDefault="00DD7A3A" w:rsidP="00E71B62">
            <w:pPr>
              <w:tabs>
                <w:tab w:val="clear" w:pos="-1440"/>
                <w:tab w:val="clear" w:pos="-720"/>
                <w:tab w:val="clear" w:pos="0"/>
                <w:tab w:val="clear" w:pos="380"/>
              </w:tabs>
              <w:suppressAutoHyphens/>
              <w:spacing w:line="252" w:lineRule="atLeast"/>
            </w:pPr>
            <w:r w:rsidRPr="00DD7A3A">
              <w:t xml:space="preserve">De </w:t>
            </w:r>
            <w:r>
              <w:t xml:space="preserve">Opdrachtgever </w:t>
            </w:r>
            <w:r w:rsidRPr="00DD7A3A">
              <w:t xml:space="preserve">zorgt voor installatie, onderhoud en beheer, de </w:t>
            </w:r>
            <w:r>
              <w:t>Opdrachtnemer</w:t>
            </w:r>
            <w:r w:rsidRPr="00DD7A3A">
              <w:t xml:space="preserve"> benadert de software over het internet.</w:t>
            </w:r>
          </w:p>
          <w:p w14:paraId="6108EF7B" w14:textId="5EB75F1A" w:rsidR="00DD7A3A" w:rsidRPr="00FD0BB2" w:rsidRDefault="00DD7A3A" w:rsidP="00E71B62">
            <w:pPr>
              <w:tabs>
                <w:tab w:val="clear" w:pos="-1440"/>
                <w:tab w:val="clear" w:pos="-720"/>
                <w:tab w:val="clear" w:pos="0"/>
                <w:tab w:val="clear" w:pos="380"/>
              </w:tabs>
              <w:suppressAutoHyphens/>
              <w:spacing w:line="252" w:lineRule="atLeast"/>
            </w:pPr>
          </w:p>
        </w:tc>
      </w:tr>
      <w:tr w:rsidR="0057190C" w:rsidRPr="00FD0BB2" w14:paraId="0B0D9025" w14:textId="77777777" w:rsidTr="002553D5">
        <w:tc>
          <w:tcPr>
            <w:tcW w:w="1134" w:type="dxa"/>
          </w:tcPr>
          <w:p w14:paraId="7C0871EA" w14:textId="364AEEC8" w:rsidR="0057190C" w:rsidRPr="00FD0BB2" w:rsidRDefault="00D70067" w:rsidP="002553D5">
            <w:pPr>
              <w:rPr>
                <w:bCs/>
              </w:rPr>
            </w:pPr>
            <w:r w:rsidRPr="00FD0BB2">
              <w:rPr>
                <w:bCs/>
              </w:rPr>
              <w:t>4.8.3</w:t>
            </w:r>
          </w:p>
        </w:tc>
        <w:tc>
          <w:tcPr>
            <w:tcW w:w="7938" w:type="dxa"/>
          </w:tcPr>
          <w:p w14:paraId="3C71FB16" w14:textId="68304014" w:rsidR="0057190C" w:rsidRDefault="00EA1472" w:rsidP="00E71B62">
            <w:pPr>
              <w:tabs>
                <w:tab w:val="clear" w:pos="-1440"/>
                <w:tab w:val="clear" w:pos="-720"/>
                <w:tab w:val="clear" w:pos="0"/>
                <w:tab w:val="clear" w:pos="380"/>
              </w:tabs>
              <w:suppressAutoHyphens/>
              <w:spacing w:line="252" w:lineRule="atLeast"/>
            </w:pPr>
            <w:r>
              <w:t>Cloud/SAAS software heeft een beschikbaarheid (uptime) van 99,9% op werkdagen en tijdens kantooruren (7:00u – 17:00u).</w:t>
            </w:r>
          </w:p>
          <w:p w14:paraId="6B071DC2" w14:textId="49C24230" w:rsidR="00EA1472" w:rsidRPr="00DD7A3A" w:rsidRDefault="00EA1472" w:rsidP="00E71B62">
            <w:pPr>
              <w:tabs>
                <w:tab w:val="clear" w:pos="-1440"/>
                <w:tab w:val="clear" w:pos="-720"/>
                <w:tab w:val="clear" w:pos="0"/>
                <w:tab w:val="clear" w:pos="380"/>
              </w:tabs>
              <w:suppressAutoHyphens/>
              <w:spacing w:line="252" w:lineRule="atLeast"/>
            </w:pPr>
          </w:p>
        </w:tc>
      </w:tr>
      <w:tr w:rsidR="00E71B62" w:rsidRPr="00FD0BB2" w14:paraId="4B2F6F26" w14:textId="77777777" w:rsidTr="002553D5">
        <w:tc>
          <w:tcPr>
            <w:tcW w:w="1134" w:type="dxa"/>
          </w:tcPr>
          <w:p w14:paraId="5ED3487C" w14:textId="2AB11A7F" w:rsidR="00E71B62" w:rsidRPr="00FD0BB2" w:rsidRDefault="00D70067" w:rsidP="002553D5">
            <w:pPr>
              <w:rPr>
                <w:bCs/>
              </w:rPr>
            </w:pPr>
            <w:r>
              <w:rPr>
                <w:bCs/>
              </w:rPr>
              <w:t>4.8.4</w:t>
            </w:r>
          </w:p>
        </w:tc>
        <w:tc>
          <w:tcPr>
            <w:tcW w:w="7938" w:type="dxa"/>
          </w:tcPr>
          <w:p w14:paraId="31551643" w14:textId="2843D511" w:rsidR="006179A2" w:rsidRPr="00FD0BB2" w:rsidRDefault="00E71B62" w:rsidP="00E71B62">
            <w:pPr>
              <w:tabs>
                <w:tab w:val="clear" w:pos="-1440"/>
                <w:tab w:val="clear" w:pos="-720"/>
                <w:tab w:val="clear" w:pos="0"/>
                <w:tab w:val="clear" w:pos="380"/>
              </w:tabs>
              <w:suppressAutoHyphens/>
              <w:spacing w:line="252" w:lineRule="atLeast"/>
            </w:pPr>
            <w:r w:rsidRPr="00FD0BB2">
              <w:t>Verwerkersovereenkomst vereist</w:t>
            </w:r>
            <w:r w:rsidR="006179A2">
              <w:t xml:space="preserve"> (AVG)</w:t>
            </w:r>
            <w:r w:rsidRPr="00FD0BB2">
              <w:t>.</w:t>
            </w:r>
          </w:p>
          <w:p w14:paraId="6A90AC50" w14:textId="77777777" w:rsidR="00E71B62" w:rsidRPr="00FD0BB2" w:rsidRDefault="00E71B62" w:rsidP="00C93DB4">
            <w:pPr>
              <w:tabs>
                <w:tab w:val="clear" w:pos="-1440"/>
                <w:tab w:val="clear" w:pos="-720"/>
                <w:tab w:val="clear" w:pos="0"/>
                <w:tab w:val="clear" w:pos="380"/>
              </w:tabs>
              <w:suppressAutoHyphens/>
              <w:spacing w:line="252" w:lineRule="atLeast"/>
            </w:pPr>
          </w:p>
        </w:tc>
      </w:tr>
      <w:tr w:rsidR="00C93DB4" w:rsidRPr="00FD0BB2" w14:paraId="62340251" w14:textId="77777777" w:rsidTr="002553D5">
        <w:tc>
          <w:tcPr>
            <w:tcW w:w="1134" w:type="dxa"/>
          </w:tcPr>
          <w:p w14:paraId="225047B3" w14:textId="58BE8374" w:rsidR="00C93DB4" w:rsidRPr="00FD0BB2" w:rsidRDefault="00C93DB4" w:rsidP="00C93DB4">
            <w:pPr>
              <w:rPr>
                <w:bCs/>
              </w:rPr>
            </w:pPr>
            <w:r w:rsidRPr="00FD0BB2">
              <w:rPr>
                <w:bCs/>
              </w:rPr>
              <w:t>Toelich-ting</w:t>
            </w:r>
          </w:p>
        </w:tc>
        <w:tc>
          <w:tcPr>
            <w:tcW w:w="7938" w:type="dxa"/>
          </w:tcPr>
          <w:p w14:paraId="124D5305" w14:textId="389E445B" w:rsidR="00C93DB4" w:rsidRPr="00FD0BB2" w:rsidRDefault="00C93DB4" w:rsidP="00C93DB4">
            <w:r w:rsidRPr="00FD0BB2">
              <w:t>Eis</w:t>
            </w:r>
            <w:r w:rsidR="00821946" w:rsidRPr="00FD0BB2">
              <w:t>en</w:t>
            </w:r>
            <w:r w:rsidRPr="00FD0BB2">
              <w:t xml:space="preserve"> 4.8.1</w:t>
            </w:r>
            <w:r w:rsidR="00821946" w:rsidRPr="00FD0BB2">
              <w:t xml:space="preserve"> </w:t>
            </w:r>
            <w:r w:rsidR="00794717" w:rsidRPr="00FD0BB2">
              <w:t>tot en met</w:t>
            </w:r>
            <w:r w:rsidR="00821946" w:rsidRPr="00FD0BB2">
              <w:t xml:space="preserve"> 4.8.</w:t>
            </w:r>
            <w:r w:rsidR="00D70067">
              <w:t>4</w:t>
            </w:r>
            <w:r w:rsidRPr="00FD0BB2">
              <w:t xml:space="preserve"> </w:t>
            </w:r>
            <w:r w:rsidR="00821946" w:rsidRPr="00FD0BB2">
              <w:t>zijn</w:t>
            </w:r>
            <w:r w:rsidRPr="00FD0BB2">
              <w:t xml:space="preserve"> enkel van toepassing indien Inschrijver </w:t>
            </w:r>
            <w:r w:rsidR="00D1100D">
              <w:t>“</w:t>
            </w:r>
            <w:r w:rsidRPr="00FD0BB2">
              <w:t>Cloud/SAAS</w:t>
            </w:r>
            <w:r w:rsidR="00D1100D">
              <w:t>”</w:t>
            </w:r>
            <w:r w:rsidRPr="00FD0BB2">
              <w:t xml:space="preserve"> aanbied. Indien Inschrijver een </w:t>
            </w:r>
            <w:r w:rsidR="00D1100D">
              <w:t>“</w:t>
            </w:r>
            <w:r w:rsidRPr="00FD0BB2">
              <w:t>On-Premise</w:t>
            </w:r>
            <w:r w:rsidR="00D1100D">
              <w:t>”</w:t>
            </w:r>
            <w:r w:rsidRPr="00FD0BB2">
              <w:t xml:space="preserve"> aanbied kom</w:t>
            </w:r>
            <w:r w:rsidR="00821946" w:rsidRPr="00FD0BB2">
              <w:t>en</w:t>
            </w:r>
            <w:r w:rsidRPr="00FD0BB2">
              <w:t xml:space="preserve"> deze eis</w:t>
            </w:r>
            <w:r w:rsidR="00821946" w:rsidRPr="00FD0BB2">
              <w:t>en</w:t>
            </w:r>
            <w:r w:rsidRPr="00FD0BB2">
              <w:t xml:space="preserve"> te vervallen. Inschrijver maakt de keuze voor een </w:t>
            </w:r>
            <w:r w:rsidR="00D1100D">
              <w:t>“</w:t>
            </w:r>
            <w:r w:rsidRPr="00FD0BB2">
              <w:t>Cloud/SAAS</w:t>
            </w:r>
            <w:r w:rsidR="00D1100D">
              <w:t>”</w:t>
            </w:r>
            <w:r w:rsidRPr="00FD0BB2">
              <w:t xml:space="preserve"> of </w:t>
            </w:r>
            <w:r w:rsidR="00D1100D">
              <w:t>“</w:t>
            </w:r>
            <w:r w:rsidRPr="00FD0BB2">
              <w:t>On-Premise</w:t>
            </w:r>
            <w:r w:rsidR="00D1100D">
              <w:t>”</w:t>
            </w:r>
            <w:r w:rsidRPr="00FD0BB2">
              <w:t xml:space="preserve"> kenbaar door het invullen van Bijlage 10 Keuzes en Wensen.</w:t>
            </w:r>
          </w:p>
          <w:p w14:paraId="05D547E6" w14:textId="77777777" w:rsidR="00C93DB4" w:rsidRPr="00FD0BB2" w:rsidRDefault="00C93DB4" w:rsidP="00C93DB4">
            <w:pPr>
              <w:tabs>
                <w:tab w:val="clear" w:pos="-1440"/>
                <w:tab w:val="clear" w:pos="-720"/>
                <w:tab w:val="clear" w:pos="0"/>
                <w:tab w:val="clear" w:pos="380"/>
              </w:tabs>
              <w:suppressAutoHyphens/>
              <w:spacing w:line="252" w:lineRule="atLeast"/>
            </w:pPr>
          </w:p>
        </w:tc>
      </w:tr>
    </w:tbl>
    <w:p w14:paraId="10837A7A" w14:textId="5A06E2CE" w:rsidR="00100A6F" w:rsidRPr="00FD0BB2" w:rsidRDefault="00BE461A" w:rsidP="00F95270">
      <w:pPr>
        <w:pStyle w:val="Kop2"/>
      </w:pPr>
      <w:bookmarkStart w:id="35" w:name="_Toc99289175"/>
      <w:r w:rsidRPr="00FD0BB2">
        <w:t>Eisen aan i</w:t>
      </w:r>
      <w:r w:rsidR="00100A6F" w:rsidRPr="00FD0BB2">
        <w:t>ntegratie</w:t>
      </w:r>
      <w:bookmarkEnd w:id="35"/>
    </w:p>
    <w:tbl>
      <w:tblPr>
        <w:tblStyle w:val="Tabelraster"/>
        <w:tblW w:w="9072" w:type="dxa"/>
        <w:tblInd w:w="108" w:type="dxa"/>
        <w:tblLayout w:type="fixed"/>
        <w:tblLook w:val="04A0" w:firstRow="1" w:lastRow="0" w:firstColumn="1" w:lastColumn="0" w:noHBand="0" w:noVBand="1"/>
      </w:tblPr>
      <w:tblGrid>
        <w:gridCol w:w="1134"/>
        <w:gridCol w:w="7938"/>
      </w:tblGrid>
      <w:tr w:rsidR="00100A6F" w:rsidRPr="00FD0BB2" w14:paraId="7E74F496" w14:textId="77777777" w:rsidTr="00270CF3">
        <w:tc>
          <w:tcPr>
            <w:tcW w:w="1134" w:type="dxa"/>
            <w:shd w:val="clear" w:color="auto" w:fill="BFBFBF" w:themeFill="background1" w:themeFillShade="BF"/>
          </w:tcPr>
          <w:p w14:paraId="2D66D977" w14:textId="77777777" w:rsidR="00100A6F" w:rsidRPr="00FD0BB2" w:rsidRDefault="00100A6F" w:rsidP="00270CF3">
            <w:pPr>
              <w:rPr>
                <w:b/>
              </w:rPr>
            </w:pPr>
            <w:r w:rsidRPr="00FD0BB2">
              <w:rPr>
                <w:b/>
              </w:rPr>
              <w:t>Nr.</w:t>
            </w:r>
          </w:p>
        </w:tc>
        <w:tc>
          <w:tcPr>
            <w:tcW w:w="7938" w:type="dxa"/>
            <w:shd w:val="clear" w:color="auto" w:fill="BFBFBF" w:themeFill="background1" w:themeFillShade="BF"/>
          </w:tcPr>
          <w:p w14:paraId="5DB1862A" w14:textId="77777777" w:rsidR="00100A6F" w:rsidRPr="00FD0BB2" w:rsidRDefault="00100A6F" w:rsidP="00270CF3">
            <w:pPr>
              <w:rPr>
                <w:b/>
              </w:rPr>
            </w:pPr>
            <w:r w:rsidRPr="00FD0BB2">
              <w:rPr>
                <w:b/>
              </w:rPr>
              <w:t>Eis</w:t>
            </w:r>
          </w:p>
        </w:tc>
      </w:tr>
      <w:tr w:rsidR="00100A6F" w:rsidRPr="00FD0BB2" w14:paraId="7C62E29A" w14:textId="77777777" w:rsidTr="00270CF3">
        <w:tc>
          <w:tcPr>
            <w:tcW w:w="1134" w:type="dxa"/>
          </w:tcPr>
          <w:p w14:paraId="67D81DF1" w14:textId="6CF63524" w:rsidR="00100A6F" w:rsidRPr="00FD0BB2" w:rsidRDefault="00C93DB4" w:rsidP="00270CF3">
            <w:pPr>
              <w:rPr>
                <w:bCs/>
              </w:rPr>
            </w:pPr>
            <w:r w:rsidRPr="00FD0BB2">
              <w:rPr>
                <w:bCs/>
              </w:rPr>
              <w:t>4.9</w:t>
            </w:r>
            <w:r w:rsidR="00100A6F" w:rsidRPr="00FD0BB2">
              <w:rPr>
                <w:bCs/>
              </w:rPr>
              <w:t>.1</w:t>
            </w:r>
          </w:p>
        </w:tc>
        <w:tc>
          <w:tcPr>
            <w:tcW w:w="7938" w:type="dxa"/>
          </w:tcPr>
          <w:p w14:paraId="69CC9225" w14:textId="67BF73A1" w:rsidR="008A2654" w:rsidRDefault="008A2654" w:rsidP="008A2654">
            <w:r>
              <w:t xml:space="preserve">Sleuteluitgiftekasten moeten in Fase 2 kunnen worden voorzien van één </w:t>
            </w:r>
            <w:r w:rsidR="00CF03E6">
              <w:t xml:space="preserve">of meer </w:t>
            </w:r>
            <w:r>
              <w:t>van de onderstaande</w:t>
            </w:r>
            <w:r w:rsidR="00F26356">
              <w:t xml:space="preserve"> </w:t>
            </w:r>
            <w:r>
              <w:t>paslezers</w:t>
            </w:r>
            <w:r w:rsidR="00CF03E6">
              <w:t xml:space="preserve"> op basis van directielevering</w:t>
            </w:r>
            <w:r>
              <w:t xml:space="preserve">. </w:t>
            </w:r>
          </w:p>
          <w:p w14:paraId="680F8EC0" w14:textId="6E8FF10A" w:rsidR="008A2654" w:rsidRDefault="008A2654" w:rsidP="008A2654">
            <w:pPr>
              <w:pStyle w:val="Lijstalinea"/>
              <w:numPr>
                <w:ilvl w:val="0"/>
                <w:numId w:val="2"/>
              </w:numPr>
            </w:pPr>
            <w:r>
              <w:t xml:space="preserve">EAL </w:t>
            </w:r>
            <w:r w:rsidR="00F26356">
              <w:t>pas</w:t>
            </w:r>
            <w:r>
              <w:t>lezer</w:t>
            </w:r>
          </w:p>
          <w:p w14:paraId="37E43883" w14:textId="46D33450" w:rsidR="008A2654" w:rsidRDefault="008A2654" w:rsidP="008A2654">
            <w:pPr>
              <w:pStyle w:val="Lijstalinea"/>
              <w:numPr>
                <w:ilvl w:val="0"/>
                <w:numId w:val="2"/>
              </w:numPr>
            </w:pPr>
            <w:r>
              <w:t xml:space="preserve">ARAS </w:t>
            </w:r>
            <w:r w:rsidR="00F26356">
              <w:t>pas</w:t>
            </w:r>
            <w:r>
              <w:t>lezer</w:t>
            </w:r>
          </w:p>
          <w:p w14:paraId="0CBDACE2" w14:textId="6659252F" w:rsidR="00100A6F" w:rsidRDefault="008A2654" w:rsidP="008A2654">
            <w:pPr>
              <w:pStyle w:val="Lijstalinea"/>
              <w:numPr>
                <w:ilvl w:val="0"/>
                <w:numId w:val="2"/>
              </w:numPr>
            </w:pPr>
            <w:r>
              <w:t xml:space="preserve">KABA </w:t>
            </w:r>
            <w:r w:rsidR="00F26356">
              <w:t>pas</w:t>
            </w:r>
            <w:r>
              <w:t>lezer</w:t>
            </w:r>
          </w:p>
          <w:p w14:paraId="7FC60E6B" w14:textId="77777777" w:rsidR="008A2654" w:rsidRDefault="008A2654" w:rsidP="00F26356"/>
          <w:p w14:paraId="6C242644" w14:textId="19F89E88" w:rsidR="00F26356" w:rsidRDefault="00F26356" w:rsidP="00F26356">
            <w:r w:rsidRPr="00FD0BB2">
              <w:lastRenderedPageBreak/>
              <w:t xml:space="preserve">Inschrijver </w:t>
            </w:r>
            <w:r>
              <w:t xml:space="preserve">kan in </w:t>
            </w:r>
            <w:r w:rsidRPr="00FD0BB2">
              <w:t>Bijlage 10 Keuzes en Wensen</w:t>
            </w:r>
            <w:r>
              <w:t xml:space="preserve"> aangeven met welke paslezer(s) het aangeboden sleuteluitgiftesysteem in fase 2 kan worden voorzien</w:t>
            </w:r>
            <w:r w:rsidRPr="00FD0BB2">
              <w:t>.</w:t>
            </w:r>
          </w:p>
          <w:p w14:paraId="27622CF1" w14:textId="762EE2F7" w:rsidR="00F26356" w:rsidRPr="00FD0BB2" w:rsidRDefault="00F26356" w:rsidP="00F26356"/>
        </w:tc>
      </w:tr>
      <w:tr w:rsidR="00100A6F" w:rsidRPr="00FD0BB2" w14:paraId="7C401A6C" w14:textId="77777777" w:rsidTr="00270CF3">
        <w:tc>
          <w:tcPr>
            <w:tcW w:w="1134" w:type="dxa"/>
          </w:tcPr>
          <w:p w14:paraId="37D0C2C7" w14:textId="04D3DC58" w:rsidR="00100A6F" w:rsidRPr="00FD0BB2" w:rsidRDefault="00C93DB4" w:rsidP="00100A6F">
            <w:pPr>
              <w:rPr>
                <w:bCs/>
              </w:rPr>
            </w:pPr>
            <w:r w:rsidRPr="00FD0BB2">
              <w:rPr>
                <w:bCs/>
              </w:rPr>
              <w:lastRenderedPageBreak/>
              <w:t>4.9</w:t>
            </w:r>
            <w:r w:rsidR="00100A6F" w:rsidRPr="00FD0BB2">
              <w:rPr>
                <w:bCs/>
              </w:rPr>
              <w:t>.2</w:t>
            </w:r>
          </w:p>
        </w:tc>
        <w:tc>
          <w:tcPr>
            <w:tcW w:w="7938" w:type="dxa"/>
          </w:tcPr>
          <w:p w14:paraId="39895880" w14:textId="0C0CF956" w:rsidR="00C150A3" w:rsidRDefault="009E1AB9" w:rsidP="008A2654">
            <w:r>
              <w:t>Sleutelhouders mogen het terrein van de locaties alleen verlaten wanneer zij hun sleutels hebben terug gehangen in de sleutelkast</w:t>
            </w:r>
            <w:r w:rsidRPr="008A2654">
              <w:t>(</w:t>
            </w:r>
            <w:r>
              <w:t xml:space="preserve"> </w:t>
            </w:r>
            <w:bookmarkStart w:id="36" w:name="_Hlk99366688"/>
            <w:r>
              <w:t xml:space="preserve">Antipassback </w:t>
            </w:r>
            <w:bookmarkEnd w:id="36"/>
            <w:r w:rsidRPr="008A2654">
              <w:t>zie 2.4)</w:t>
            </w:r>
            <w:r>
              <w:t xml:space="preserve">. </w:t>
            </w:r>
            <w:r w:rsidR="008A2654" w:rsidRPr="008A2654">
              <w:t>Opdrachtgever eist dat het door Opdrachtnemer aangeboden systeem</w:t>
            </w:r>
            <w:r>
              <w:t xml:space="preserve"> </w:t>
            </w:r>
            <w:r w:rsidR="00C150A3">
              <w:t xml:space="preserve">een </w:t>
            </w:r>
            <w:r w:rsidR="008A2654" w:rsidRPr="008A2654">
              <w:t>integratie/koppelingen heeft met één of meer van de onderstaande toegangscontrole systemen:</w:t>
            </w:r>
          </w:p>
          <w:p w14:paraId="61A996F6" w14:textId="5776ADE4" w:rsidR="008A2654" w:rsidRPr="008A2654" w:rsidRDefault="008A2654" w:rsidP="00C150A3">
            <w:pPr>
              <w:pStyle w:val="Lijstalinea"/>
              <w:numPr>
                <w:ilvl w:val="0"/>
                <w:numId w:val="2"/>
              </w:numPr>
            </w:pPr>
            <w:r w:rsidRPr="008A2654">
              <w:t>EAL (ATS 360)</w:t>
            </w:r>
          </w:p>
          <w:p w14:paraId="42113FB2" w14:textId="0CF06C11" w:rsidR="008A2654" w:rsidRPr="008A2654" w:rsidRDefault="008A2654" w:rsidP="008A2654">
            <w:pPr>
              <w:pStyle w:val="Lijstalinea"/>
              <w:numPr>
                <w:ilvl w:val="0"/>
                <w:numId w:val="2"/>
              </w:numPr>
              <w:rPr>
                <w:lang w:val="en-US"/>
              </w:rPr>
            </w:pPr>
            <w:r w:rsidRPr="008A2654">
              <w:rPr>
                <w:lang w:val="en-US"/>
              </w:rPr>
              <w:t>ARAS (CardAccess 4000)</w:t>
            </w:r>
          </w:p>
          <w:p w14:paraId="09925755" w14:textId="06302E71" w:rsidR="008A2654" w:rsidRPr="008A2654" w:rsidRDefault="008A2654" w:rsidP="008A2654">
            <w:pPr>
              <w:pStyle w:val="Lijstalinea"/>
              <w:numPr>
                <w:ilvl w:val="0"/>
                <w:numId w:val="2"/>
              </w:numPr>
              <w:rPr>
                <w:lang w:val="en-US"/>
              </w:rPr>
            </w:pPr>
            <w:r w:rsidRPr="008A2654">
              <w:rPr>
                <w:lang w:val="en-US"/>
              </w:rPr>
              <w:t>Kaba (EXOS 9300)</w:t>
            </w:r>
          </w:p>
          <w:p w14:paraId="33E81366" w14:textId="07E9590B" w:rsidR="008A2654" w:rsidRDefault="008A2654" w:rsidP="00100A6F">
            <w:pPr>
              <w:rPr>
                <w:lang w:val="en-US"/>
              </w:rPr>
            </w:pPr>
          </w:p>
          <w:p w14:paraId="1609B152" w14:textId="4FE4874B" w:rsidR="00993966" w:rsidRPr="008A2654" w:rsidRDefault="00993966" w:rsidP="00993966">
            <w:r w:rsidRPr="00FD0BB2">
              <w:t xml:space="preserve">Inschrijver </w:t>
            </w:r>
            <w:r>
              <w:t>toont middels een verklaring van één of meer van deze leverancier(s) aan dat een k</w:t>
            </w:r>
            <w:r w:rsidRPr="008A2654">
              <w:t xml:space="preserve">oppeling </w:t>
            </w:r>
            <w:r>
              <w:t>met het toegangsbeheersysteem ten behoeve van antipassback kan worden gemaakt</w:t>
            </w:r>
            <w:r w:rsidR="00B80831">
              <w:t xml:space="preserve"> (ondertekening door beide partijen)</w:t>
            </w:r>
            <w:r w:rsidRPr="008A2654">
              <w:t>.</w:t>
            </w:r>
          </w:p>
          <w:p w14:paraId="2E25590D" w14:textId="77777777" w:rsidR="00C150A3" w:rsidRPr="00C150A3" w:rsidRDefault="00C150A3" w:rsidP="00100A6F"/>
          <w:p w14:paraId="51281B39" w14:textId="77777777" w:rsidR="00993966" w:rsidRPr="00FD0BB2" w:rsidRDefault="00993966" w:rsidP="00993966">
            <w:r w:rsidRPr="00FD0BB2">
              <w:t xml:space="preserve">Inschrijver </w:t>
            </w:r>
            <w:r>
              <w:t xml:space="preserve">kan in </w:t>
            </w:r>
            <w:r w:rsidRPr="00FD0BB2">
              <w:t>Bijlage 10 Keuzes en Wensen</w:t>
            </w:r>
            <w:r>
              <w:t xml:space="preserve"> aangeven welke toegangscontrole systeem (of systemen) reeds een bestaande integratie/koppeling heeft met het aangeboden sleuteluitgiftesysteem</w:t>
            </w:r>
            <w:r w:rsidRPr="00FD0BB2">
              <w:t>.</w:t>
            </w:r>
          </w:p>
          <w:p w14:paraId="5ECD1233" w14:textId="362ECD3C" w:rsidR="00E55EE0" w:rsidRPr="00FD0BB2" w:rsidRDefault="00E55EE0" w:rsidP="000A60DD"/>
        </w:tc>
      </w:tr>
      <w:tr w:rsidR="00E323F8" w:rsidRPr="00FD0BB2" w14:paraId="2CE4366A" w14:textId="77777777" w:rsidTr="00270CF3">
        <w:tc>
          <w:tcPr>
            <w:tcW w:w="1134" w:type="dxa"/>
          </w:tcPr>
          <w:p w14:paraId="14B65A3B" w14:textId="567DB1D8" w:rsidR="00E323F8" w:rsidRPr="00FD0BB2" w:rsidRDefault="00E323F8" w:rsidP="00E323F8">
            <w:pPr>
              <w:rPr>
                <w:bCs/>
              </w:rPr>
            </w:pPr>
            <w:r>
              <w:rPr>
                <w:bCs/>
              </w:rPr>
              <w:t>4.9</w:t>
            </w:r>
            <w:r w:rsidRPr="00B301C3">
              <w:rPr>
                <w:bCs/>
              </w:rPr>
              <w:t>.3</w:t>
            </w:r>
          </w:p>
        </w:tc>
        <w:tc>
          <w:tcPr>
            <w:tcW w:w="7938" w:type="dxa"/>
          </w:tcPr>
          <w:p w14:paraId="78D0E0CF" w14:textId="2318ED65" w:rsidR="00E323F8" w:rsidRPr="00BC55BA" w:rsidRDefault="00E323F8" w:rsidP="00E323F8">
            <w:r>
              <w:t>De gebruikersdatabase van h</w:t>
            </w:r>
            <w:r w:rsidRPr="00BC55BA">
              <w:t xml:space="preserve">et </w:t>
            </w:r>
            <w:r>
              <w:t xml:space="preserve">toekomstige </w:t>
            </w:r>
            <w:r w:rsidRPr="00BC55BA">
              <w:t>toegangsbeheersysteem</w:t>
            </w:r>
            <w:r>
              <w:t xml:space="preserve"> (Fase 2)</w:t>
            </w:r>
            <w:r w:rsidRPr="00BC55BA">
              <w:t xml:space="preserve"> </w:t>
            </w:r>
            <w:r>
              <w:t xml:space="preserve">zal gaan </w:t>
            </w:r>
            <w:r w:rsidRPr="00BC55BA">
              <w:t>dien</w:t>
            </w:r>
            <w:r>
              <w:t>en</w:t>
            </w:r>
            <w:r w:rsidRPr="00BC55BA">
              <w:t xml:space="preserve"> als b</w:t>
            </w:r>
            <w:r>
              <w:t xml:space="preserve">ronsysteem voor de sleuteluitgiftekast om dubbele invoer en dubbele mutaties van gebruikers te voorkomen (zie </w:t>
            </w:r>
            <w:r w:rsidRPr="008A2654">
              <w:t>2.4</w:t>
            </w:r>
            <w:r>
              <w:t>). Wordt een gebruiker bijvoorbeeld uit het toegangsbeheersysteem verwijderd dan wordt deze automatisch ook uit de gebruikersdatabase van de sleuteluitgiftekast verwijderd.</w:t>
            </w:r>
          </w:p>
          <w:p w14:paraId="30F9379E" w14:textId="77777777" w:rsidR="00E323F8" w:rsidRDefault="00E323F8" w:rsidP="00E323F8"/>
          <w:p w14:paraId="704F5911" w14:textId="69A1E724" w:rsidR="00E323F8" w:rsidRDefault="00E323F8" w:rsidP="00E323F8">
            <w:r w:rsidRPr="008A2654">
              <w:t xml:space="preserve">Opdrachtgever </w:t>
            </w:r>
            <w:r>
              <w:t xml:space="preserve">eist </w:t>
            </w:r>
            <w:r w:rsidRPr="008A2654">
              <w:t xml:space="preserve">dat het door Opdrachtnemer aangeboden systeem </w:t>
            </w:r>
            <w:r>
              <w:t>kan koppelen met de gebruikersdatabase van</w:t>
            </w:r>
            <w:r w:rsidRPr="008A2654">
              <w:t xml:space="preserve"> één of meer van de onderstaande toegangscontrole systemen:</w:t>
            </w:r>
          </w:p>
          <w:p w14:paraId="2F18DB4F" w14:textId="77777777" w:rsidR="00E323F8" w:rsidRPr="008A2654" w:rsidRDefault="00E323F8" w:rsidP="00E323F8">
            <w:pPr>
              <w:pStyle w:val="Lijstalinea"/>
              <w:numPr>
                <w:ilvl w:val="0"/>
                <w:numId w:val="2"/>
              </w:numPr>
            </w:pPr>
            <w:r w:rsidRPr="008A2654">
              <w:t>EAL (ATS 360)</w:t>
            </w:r>
          </w:p>
          <w:p w14:paraId="67A24289" w14:textId="77777777" w:rsidR="00E323F8" w:rsidRPr="008A2654" w:rsidRDefault="00E323F8" w:rsidP="00E323F8">
            <w:pPr>
              <w:pStyle w:val="Lijstalinea"/>
              <w:numPr>
                <w:ilvl w:val="0"/>
                <w:numId w:val="2"/>
              </w:numPr>
              <w:rPr>
                <w:lang w:val="en-US"/>
              </w:rPr>
            </w:pPr>
            <w:r w:rsidRPr="008A2654">
              <w:rPr>
                <w:lang w:val="en-US"/>
              </w:rPr>
              <w:t>ARAS (CardAccess 4000)</w:t>
            </w:r>
          </w:p>
          <w:p w14:paraId="56DF5DA1" w14:textId="77777777" w:rsidR="00E323F8" w:rsidRPr="008A2654" w:rsidRDefault="00E323F8" w:rsidP="00E323F8">
            <w:pPr>
              <w:pStyle w:val="Lijstalinea"/>
              <w:numPr>
                <w:ilvl w:val="0"/>
                <w:numId w:val="2"/>
              </w:numPr>
              <w:rPr>
                <w:lang w:val="en-US"/>
              </w:rPr>
            </w:pPr>
            <w:r w:rsidRPr="008A2654">
              <w:rPr>
                <w:lang w:val="en-US"/>
              </w:rPr>
              <w:t>Kaba (EXOS 9300)</w:t>
            </w:r>
          </w:p>
          <w:p w14:paraId="5217DDDA" w14:textId="18F5E4DF" w:rsidR="00E323F8" w:rsidRDefault="00E323F8" w:rsidP="00E323F8">
            <w:pPr>
              <w:rPr>
                <w:lang w:val="en-US"/>
              </w:rPr>
            </w:pPr>
          </w:p>
          <w:p w14:paraId="275A100E" w14:textId="5AA7B915" w:rsidR="00E323F8" w:rsidRPr="008A2654" w:rsidRDefault="00E323F8" w:rsidP="00E323F8">
            <w:r w:rsidRPr="00FD0BB2">
              <w:t xml:space="preserve">Inschrijver </w:t>
            </w:r>
            <w:r>
              <w:t>toont middels een verklaring van één of meer van deze leverancier(s) aan dat een k</w:t>
            </w:r>
            <w:r w:rsidRPr="008A2654">
              <w:t xml:space="preserve">oppeling </w:t>
            </w:r>
            <w:r>
              <w:t>met de gebruikersdatabase van h</w:t>
            </w:r>
            <w:r w:rsidRPr="00BC55BA">
              <w:t xml:space="preserve">et toegangsbeheersysteem </w:t>
            </w:r>
            <w:r>
              <w:t>(</w:t>
            </w:r>
            <w:r w:rsidRPr="00BC55BA">
              <w:t>b</w:t>
            </w:r>
            <w:r>
              <w:t>ronsysteem) kan worden gemaakt waarmee</w:t>
            </w:r>
            <w:r w:rsidRPr="008A2654">
              <w:t xml:space="preserve"> dubbele invoer en beheer van </w:t>
            </w:r>
            <w:r>
              <w:t>pas</w:t>
            </w:r>
            <w:r w:rsidRPr="008A2654">
              <w:t xml:space="preserve">houders </w:t>
            </w:r>
            <w:r>
              <w:t>kan worden</w:t>
            </w:r>
            <w:r w:rsidRPr="008A2654">
              <w:t xml:space="preserve"> voorkomen</w:t>
            </w:r>
            <w:r w:rsidR="00706333">
              <w:t xml:space="preserve"> (ondertekening door beide partijen)</w:t>
            </w:r>
            <w:r w:rsidRPr="008A2654">
              <w:t>.</w:t>
            </w:r>
          </w:p>
          <w:p w14:paraId="2E193AEA" w14:textId="77777777" w:rsidR="00E323F8" w:rsidRPr="00BC55BA" w:rsidRDefault="00E323F8" w:rsidP="00E323F8"/>
          <w:p w14:paraId="78A6D167" w14:textId="745D2DBA" w:rsidR="00E323F8" w:rsidRDefault="00E323F8" w:rsidP="00E323F8">
            <w:r w:rsidRPr="00FD0BB2">
              <w:t xml:space="preserve">Inschrijver </w:t>
            </w:r>
            <w:r>
              <w:t xml:space="preserve">kan in </w:t>
            </w:r>
            <w:r w:rsidRPr="00FD0BB2">
              <w:t>Bijlage 10 Keuzes en Wensen</w:t>
            </w:r>
            <w:r>
              <w:t xml:space="preserve"> aangeven welke toegangscontrole systeem (of systemen) reeds een bestaande integratie/koppeling heeft met het aangeboden sleuteluitgiftesysteem</w:t>
            </w:r>
            <w:r w:rsidRPr="00FD0BB2">
              <w:t>.</w:t>
            </w:r>
          </w:p>
          <w:p w14:paraId="32B034BE" w14:textId="43706DB6" w:rsidR="00E323F8" w:rsidRPr="008A2654" w:rsidRDefault="00E323F8" w:rsidP="00E323F8"/>
        </w:tc>
      </w:tr>
      <w:tr w:rsidR="00E323F8" w14:paraId="02BFA2CF" w14:textId="77777777" w:rsidTr="00270CF3">
        <w:tc>
          <w:tcPr>
            <w:tcW w:w="1134" w:type="dxa"/>
          </w:tcPr>
          <w:p w14:paraId="61B16332" w14:textId="59A48142" w:rsidR="00E323F8" w:rsidRPr="00B301C3" w:rsidRDefault="00E323F8" w:rsidP="00E323F8">
            <w:pPr>
              <w:rPr>
                <w:bCs/>
              </w:rPr>
            </w:pPr>
            <w:r w:rsidRPr="00E702AA">
              <w:rPr>
                <w:bCs/>
              </w:rPr>
              <w:t>4.9.</w:t>
            </w:r>
            <w:r w:rsidR="009C5594">
              <w:rPr>
                <w:bCs/>
              </w:rPr>
              <w:t>4</w:t>
            </w:r>
          </w:p>
        </w:tc>
        <w:tc>
          <w:tcPr>
            <w:tcW w:w="7938" w:type="dxa"/>
          </w:tcPr>
          <w:p w14:paraId="596A1226" w14:textId="55473377" w:rsidR="00D70067" w:rsidRPr="00641AD0" w:rsidRDefault="00706333" w:rsidP="00E323F8">
            <w:r w:rsidRPr="00641AD0">
              <w:t xml:space="preserve">Wanneer Inschrijver in Bijlage 10 Keuzes en Wensen </w:t>
            </w:r>
            <w:r w:rsidR="00641AD0">
              <w:t xml:space="preserve">bij </w:t>
            </w:r>
            <w:r w:rsidRPr="00641AD0">
              <w:t xml:space="preserve">Keuze 3 heeft aangegeven dat </w:t>
            </w:r>
            <w:r w:rsidR="00641AD0" w:rsidRPr="00641AD0">
              <w:t xml:space="preserve">Winguard (Advancis) kan integreren met </w:t>
            </w:r>
            <w:r w:rsidR="00DC3BE1">
              <w:t>het</w:t>
            </w:r>
            <w:r w:rsidRPr="00641AD0">
              <w:t xml:space="preserve"> door Opdrachtnemer aangeboden </w:t>
            </w:r>
            <w:r w:rsidR="00DC3BE1">
              <w:t>systeem</w:t>
            </w:r>
            <w:r w:rsidRPr="00641AD0">
              <w:t xml:space="preserve"> toont </w:t>
            </w:r>
            <w:r w:rsidR="00641AD0" w:rsidRPr="00641AD0">
              <w:t xml:space="preserve">de Inschrijver dit aan </w:t>
            </w:r>
            <w:r w:rsidRPr="00641AD0">
              <w:t>middels een verklaring van Advancis (ondertekening door beide partijen).</w:t>
            </w:r>
          </w:p>
          <w:p w14:paraId="501953A8" w14:textId="2039B4FB" w:rsidR="00641AD0" w:rsidRDefault="00641AD0" w:rsidP="00E323F8">
            <w:pPr>
              <w:rPr>
                <w:color w:val="FF0000"/>
              </w:rPr>
            </w:pPr>
            <w:r>
              <w:lastRenderedPageBreak/>
              <w:t xml:space="preserve">De eis is </w:t>
            </w:r>
            <w:r w:rsidRPr="00FD0BB2">
              <w:t xml:space="preserve">enkel van toepassing indien Inschrijver </w:t>
            </w:r>
            <w:r>
              <w:t>“Winguard integratie”</w:t>
            </w:r>
            <w:r w:rsidRPr="00FD0BB2">
              <w:t xml:space="preserve"> aanbied</w:t>
            </w:r>
            <w:r>
              <w:t xml:space="preserve">. </w:t>
            </w:r>
            <w:r w:rsidRPr="00FD0BB2">
              <w:t xml:space="preserve">Indien Inschrijver </w:t>
            </w:r>
            <w:r>
              <w:t>geen</w:t>
            </w:r>
            <w:r w:rsidRPr="00FD0BB2">
              <w:t xml:space="preserve"> </w:t>
            </w:r>
            <w:r>
              <w:t>Winguard integratie</w:t>
            </w:r>
            <w:r w:rsidRPr="00FD0BB2">
              <w:t xml:space="preserve"> aanbied kom</w:t>
            </w:r>
            <w:r>
              <w:t>t</w:t>
            </w:r>
            <w:r w:rsidRPr="00FD0BB2">
              <w:t xml:space="preserve"> deze eis te vervallen.</w:t>
            </w:r>
          </w:p>
          <w:p w14:paraId="1DB2ACD3" w14:textId="77777777" w:rsidR="00E323F8" w:rsidRDefault="00E323F8" w:rsidP="00641AD0">
            <w:pPr>
              <w:rPr>
                <w:color w:val="FF0000"/>
              </w:rPr>
            </w:pPr>
          </w:p>
          <w:p w14:paraId="6A9CD82B" w14:textId="3AB0E465" w:rsidR="00DC3BE1" w:rsidRPr="00FD0BB2" w:rsidRDefault="00DC3BE1" w:rsidP="00DC3BE1">
            <w:r w:rsidRPr="00FD0BB2">
              <w:t xml:space="preserve">Inschrijver maakt de </w:t>
            </w:r>
            <w:r>
              <w:t xml:space="preserve">mogelijkheid </w:t>
            </w:r>
            <w:r w:rsidRPr="00FD0BB2">
              <w:t xml:space="preserve">voor een </w:t>
            </w:r>
            <w:r>
              <w:t>“Winguard integratie”</w:t>
            </w:r>
            <w:r w:rsidRPr="00FD0BB2">
              <w:t xml:space="preserve"> kenbaar door het invullen van Bijlage 10 Keuzes en Wensen.</w:t>
            </w:r>
          </w:p>
          <w:p w14:paraId="6D376F8F" w14:textId="60404C0E" w:rsidR="00DC3BE1" w:rsidRPr="006179A2" w:rsidRDefault="00DC3BE1" w:rsidP="00641AD0">
            <w:pPr>
              <w:rPr>
                <w:color w:val="FF0000"/>
              </w:rPr>
            </w:pPr>
          </w:p>
        </w:tc>
      </w:tr>
    </w:tbl>
    <w:p w14:paraId="09466334" w14:textId="06233A62" w:rsidR="00F95270" w:rsidRDefault="00F95270" w:rsidP="00F95270">
      <w:pPr>
        <w:pStyle w:val="Kop2"/>
      </w:pPr>
      <w:bookmarkStart w:id="37" w:name="_Toc99289176"/>
      <w:r>
        <w:lastRenderedPageBreak/>
        <w:t>Eisen aan continuïteit</w:t>
      </w:r>
      <w:bookmarkEnd w:id="37"/>
    </w:p>
    <w:tbl>
      <w:tblPr>
        <w:tblStyle w:val="Tabelraster"/>
        <w:tblW w:w="9072" w:type="dxa"/>
        <w:tblInd w:w="108" w:type="dxa"/>
        <w:tblLayout w:type="fixed"/>
        <w:tblLook w:val="04A0" w:firstRow="1" w:lastRow="0" w:firstColumn="1" w:lastColumn="0" w:noHBand="0" w:noVBand="1"/>
      </w:tblPr>
      <w:tblGrid>
        <w:gridCol w:w="1134"/>
        <w:gridCol w:w="7938"/>
      </w:tblGrid>
      <w:tr w:rsidR="00F95270" w:rsidRPr="00BB25FC" w14:paraId="0B8600E1" w14:textId="77777777" w:rsidTr="00270CF3">
        <w:tc>
          <w:tcPr>
            <w:tcW w:w="1134" w:type="dxa"/>
            <w:shd w:val="clear" w:color="auto" w:fill="BFBFBF" w:themeFill="background1" w:themeFillShade="BF"/>
          </w:tcPr>
          <w:p w14:paraId="65A4B06F" w14:textId="77777777" w:rsidR="00F95270" w:rsidRPr="00BB25FC" w:rsidRDefault="00F95270" w:rsidP="00270CF3">
            <w:pPr>
              <w:rPr>
                <w:b/>
              </w:rPr>
            </w:pPr>
            <w:r w:rsidRPr="00BB25FC">
              <w:rPr>
                <w:b/>
              </w:rPr>
              <w:t>Nr.</w:t>
            </w:r>
          </w:p>
        </w:tc>
        <w:tc>
          <w:tcPr>
            <w:tcW w:w="7938" w:type="dxa"/>
            <w:shd w:val="clear" w:color="auto" w:fill="BFBFBF" w:themeFill="background1" w:themeFillShade="BF"/>
          </w:tcPr>
          <w:p w14:paraId="7A117A19" w14:textId="77777777" w:rsidR="00F95270" w:rsidRPr="00BB25FC" w:rsidRDefault="00F95270" w:rsidP="00270CF3">
            <w:pPr>
              <w:rPr>
                <w:b/>
              </w:rPr>
            </w:pPr>
            <w:r w:rsidRPr="00BB25FC">
              <w:rPr>
                <w:b/>
              </w:rPr>
              <w:t>Eis</w:t>
            </w:r>
          </w:p>
        </w:tc>
      </w:tr>
      <w:tr w:rsidR="00F95270" w14:paraId="564E5513" w14:textId="77777777" w:rsidTr="00270CF3">
        <w:tc>
          <w:tcPr>
            <w:tcW w:w="1134" w:type="dxa"/>
          </w:tcPr>
          <w:p w14:paraId="2EDC6B84" w14:textId="01A6AF86" w:rsidR="00F95270" w:rsidRPr="00B301C3" w:rsidRDefault="00C93DB4" w:rsidP="00F95270">
            <w:pPr>
              <w:rPr>
                <w:bCs/>
              </w:rPr>
            </w:pPr>
            <w:r>
              <w:rPr>
                <w:bCs/>
              </w:rPr>
              <w:t>4.10</w:t>
            </w:r>
            <w:r w:rsidR="00F95270" w:rsidRPr="00B301C3">
              <w:rPr>
                <w:bCs/>
              </w:rPr>
              <w:t>.1</w:t>
            </w:r>
          </w:p>
        </w:tc>
        <w:tc>
          <w:tcPr>
            <w:tcW w:w="7938" w:type="dxa"/>
          </w:tcPr>
          <w:p w14:paraId="3DF76597" w14:textId="77777777" w:rsidR="00B301C3" w:rsidRDefault="00F95270" w:rsidP="0044414B">
            <w:r w:rsidRPr="00B301C3">
              <w:t xml:space="preserve">In geval van het </w:t>
            </w:r>
            <w:r w:rsidR="003E4E33" w:rsidRPr="00B301C3">
              <w:t>uitv</w:t>
            </w:r>
            <w:r w:rsidRPr="00B301C3">
              <w:t xml:space="preserve">allen </w:t>
            </w:r>
            <w:r w:rsidR="003E4E33" w:rsidRPr="00B301C3">
              <w:t xml:space="preserve">van de </w:t>
            </w:r>
            <w:r w:rsidRPr="00B301C3">
              <w:t>netwerkverbinding dient het systeem standalone te kunnen functioneren (sleuteluitgifte mag niet stagneren)</w:t>
            </w:r>
            <w:r w:rsidR="00F1360D">
              <w:t>.</w:t>
            </w:r>
            <w:r w:rsidRPr="00B301C3">
              <w:t xml:space="preserve"> </w:t>
            </w:r>
          </w:p>
          <w:p w14:paraId="73C48C7C" w14:textId="63B55128" w:rsidR="0044414B" w:rsidRPr="00B301C3" w:rsidRDefault="0044414B" w:rsidP="0044414B"/>
        </w:tc>
      </w:tr>
      <w:tr w:rsidR="00F95270" w14:paraId="7575867E" w14:textId="77777777" w:rsidTr="00270CF3">
        <w:tc>
          <w:tcPr>
            <w:tcW w:w="1134" w:type="dxa"/>
          </w:tcPr>
          <w:p w14:paraId="45A1E8AA" w14:textId="3D765975" w:rsidR="00F95270" w:rsidRPr="00B301C3" w:rsidRDefault="00C93DB4" w:rsidP="00F95270">
            <w:pPr>
              <w:rPr>
                <w:bCs/>
              </w:rPr>
            </w:pPr>
            <w:r>
              <w:rPr>
                <w:bCs/>
              </w:rPr>
              <w:t>4.10</w:t>
            </w:r>
            <w:r w:rsidR="00F95270" w:rsidRPr="00B301C3">
              <w:rPr>
                <w:bCs/>
              </w:rPr>
              <w:t>.2</w:t>
            </w:r>
          </w:p>
        </w:tc>
        <w:tc>
          <w:tcPr>
            <w:tcW w:w="7938" w:type="dxa"/>
          </w:tcPr>
          <w:p w14:paraId="3AA2C6A3" w14:textId="141D19E3" w:rsidR="00F95270" w:rsidRDefault="003E4E33" w:rsidP="00F95270">
            <w:r w:rsidRPr="00B301C3">
              <w:t>Na herstel van de netwerkverbinding dient de kast de centrale database te upgraden met de meeste recente handelingen. Gewenste ‘standalone’ back up</w:t>
            </w:r>
            <w:r w:rsidR="00622CA6" w:rsidRPr="00B301C3">
              <w:t xml:space="preserve"> per kast</w:t>
            </w:r>
            <w:r w:rsidRPr="00B301C3">
              <w:t xml:space="preserve">: </w:t>
            </w:r>
            <w:r w:rsidR="00622CA6" w:rsidRPr="00B301C3">
              <w:t xml:space="preserve">minimaal </w:t>
            </w:r>
            <w:r w:rsidRPr="00B301C3">
              <w:t xml:space="preserve">2000 handelingen. </w:t>
            </w:r>
          </w:p>
          <w:p w14:paraId="6F67A017" w14:textId="5CEAE6BD" w:rsidR="00B301C3" w:rsidRPr="00B301C3" w:rsidRDefault="00B301C3" w:rsidP="00F95270"/>
        </w:tc>
      </w:tr>
      <w:tr w:rsidR="00F95270" w14:paraId="46C09041" w14:textId="77777777" w:rsidTr="00270CF3">
        <w:tc>
          <w:tcPr>
            <w:tcW w:w="1134" w:type="dxa"/>
          </w:tcPr>
          <w:p w14:paraId="06CC269E" w14:textId="00E0362E" w:rsidR="00F95270" w:rsidRPr="00B301C3" w:rsidRDefault="00C93DB4" w:rsidP="00F95270">
            <w:pPr>
              <w:rPr>
                <w:bCs/>
              </w:rPr>
            </w:pPr>
            <w:r>
              <w:rPr>
                <w:bCs/>
              </w:rPr>
              <w:t>4.10</w:t>
            </w:r>
            <w:r w:rsidR="00F95270" w:rsidRPr="00B301C3">
              <w:rPr>
                <w:bCs/>
              </w:rPr>
              <w:t>.3</w:t>
            </w:r>
          </w:p>
        </w:tc>
        <w:tc>
          <w:tcPr>
            <w:tcW w:w="7938" w:type="dxa"/>
          </w:tcPr>
          <w:p w14:paraId="71587DA9" w14:textId="377638B9" w:rsidR="00F95270" w:rsidRDefault="003E4E33" w:rsidP="00F95270">
            <w:r w:rsidRPr="00B301C3">
              <w:t>De kasten dienen te zijn voorzien van een noodstroomvoorziening</w:t>
            </w:r>
            <w:r w:rsidR="00E9226F">
              <w:t xml:space="preserve"> (accu)</w:t>
            </w:r>
            <w:r w:rsidRPr="00B301C3">
              <w:t xml:space="preserve"> voor minimaal 12 uur.</w:t>
            </w:r>
            <w:r w:rsidR="00E9226F">
              <w:t xml:space="preserve"> </w:t>
            </w:r>
          </w:p>
          <w:p w14:paraId="60F233F8" w14:textId="11AB3D39" w:rsidR="00B301C3" w:rsidRPr="00B301C3" w:rsidRDefault="00B301C3" w:rsidP="00F95270"/>
        </w:tc>
      </w:tr>
      <w:tr w:rsidR="00F95270" w14:paraId="49145FCD" w14:textId="77777777" w:rsidTr="00270CF3">
        <w:tc>
          <w:tcPr>
            <w:tcW w:w="1134" w:type="dxa"/>
          </w:tcPr>
          <w:p w14:paraId="3C200F80" w14:textId="597748D4" w:rsidR="00F95270" w:rsidRPr="00B301C3" w:rsidRDefault="00C93DB4" w:rsidP="00F95270">
            <w:pPr>
              <w:rPr>
                <w:bCs/>
              </w:rPr>
            </w:pPr>
            <w:r>
              <w:rPr>
                <w:bCs/>
              </w:rPr>
              <w:t>4.10</w:t>
            </w:r>
            <w:r w:rsidR="00F95270" w:rsidRPr="00B301C3">
              <w:rPr>
                <w:bCs/>
              </w:rPr>
              <w:t>.4</w:t>
            </w:r>
          </w:p>
        </w:tc>
        <w:tc>
          <w:tcPr>
            <w:tcW w:w="7938" w:type="dxa"/>
          </w:tcPr>
          <w:p w14:paraId="3A005B20" w14:textId="161E9C84" w:rsidR="00F95270" w:rsidRDefault="003E4E33" w:rsidP="00F95270">
            <w:r w:rsidRPr="00B301C3">
              <w:t xml:space="preserve">Bij een langdurige storing (aan stroom en/of netwerk) moeten sleutelposities </w:t>
            </w:r>
            <w:r w:rsidR="0023176B">
              <w:t xml:space="preserve">middels een noodprocedure </w:t>
            </w:r>
            <w:r w:rsidRPr="00B301C3">
              <w:t>handmatig</w:t>
            </w:r>
            <w:r w:rsidR="00FE1C72">
              <w:t xml:space="preserve"> (mechanisch)</w:t>
            </w:r>
            <w:r w:rsidRPr="00B301C3">
              <w:t xml:space="preserve"> kunnen worden uitgenomen.</w:t>
            </w:r>
            <w:r w:rsidR="00170DF2" w:rsidRPr="00B301C3">
              <w:t xml:space="preserve"> Het uitgangspunt is dat sleutelbossen intact blijven. Na afloop van de storing moeten de </w:t>
            </w:r>
            <w:r w:rsidR="00E81FDE">
              <w:t>sleuteluitgiftekast</w:t>
            </w:r>
            <w:r w:rsidR="00170DF2" w:rsidRPr="00B301C3">
              <w:t xml:space="preserve">en, zonder reparaties of vervanging van onderdelen, weer </w:t>
            </w:r>
            <w:r w:rsidR="0023176B">
              <w:t xml:space="preserve">normaal </w:t>
            </w:r>
            <w:r w:rsidR="00170DF2" w:rsidRPr="00B301C3">
              <w:t>in gebruik genomen kunnen worden.</w:t>
            </w:r>
            <w:r w:rsidRPr="00B301C3">
              <w:t xml:space="preserve"> </w:t>
            </w:r>
          </w:p>
          <w:p w14:paraId="34FF8169" w14:textId="6AD9A0F2" w:rsidR="00B301C3" w:rsidRPr="00B301C3" w:rsidRDefault="00B301C3" w:rsidP="00F95270"/>
        </w:tc>
      </w:tr>
      <w:tr w:rsidR="00FE1C72" w14:paraId="292FAED1" w14:textId="77777777" w:rsidTr="00270CF3">
        <w:tc>
          <w:tcPr>
            <w:tcW w:w="1134" w:type="dxa"/>
          </w:tcPr>
          <w:p w14:paraId="36BB9883" w14:textId="2438A81B" w:rsidR="00FE1C72" w:rsidRPr="00B301C3" w:rsidRDefault="0023176B" w:rsidP="00F95270">
            <w:pPr>
              <w:rPr>
                <w:bCs/>
              </w:rPr>
            </w:pPr>
            <w:r w:rsidRPr="00B301C3">
              <w:rPr>
                <w:bCs/>
              </w:rPr>
              <w:t>4.1</w:t>
            </w:r>
            <w:r w:rsidR="00C93DB4">
              <w:rPr>
                <w:bCs/>
              </w:rPr>
              <w:t>0</w:t>
            </w:r>
            <w:r w:rsidRPr="00B301C3">
              <w:rPr>
                <w:bCs/>
              </w:rPr>
              <w:t>.5</w:t>
            </w:r>
          </w:p>
        </w:tc>
        <w:tc>
          <w:tcPr>
            <w:tcW w:w="7938" w:type="dxa"/>
          </w:tcPr>
          <w:p w14:paraId="5D7730E4" w14:textId="58D49D62" w:rsidR="0023176B" w:rsidRDefault="0023176B" w:rsidP="007B3B1F">
            <w:r>
              <w:t xml:space="preserve">De noodprocedure moet zodanig beveiligd zijn dat alleen bevoegden deze procedure kunnen uitvoeren. Bijvoorbeeld door de inzet van een noodsleutel of specifiek gereedschap. </w:t>
            </w:r>
          </w:p>
          <w:p w14:paraId="55D6B6CD" w14:textId="096AB38F" w:rsidR="005A4DFF" w:rsidRPr="00B301C3" w:rsidRDefault="005A4DFF" w:rsidP="007B3B1F"/>
        </w:tc>
      </w:tr>
    </w:tbl>
    <w:p w14:paraId="13D37935" w14:textId="2365CD7D" w:rsidR="005C319A" w:rsidRDefault="005C319A" w:rsidP="00F95270">
      <w:pPr>
        <w:pStyle w:val="Kop2"/>
      </w:pPr>
      <w:bookmarkStart w:id="38" w:name="_Toc99289177"/>
      <w:r>
        <w:t>Eisen aan informatiebeveiliging</w:t>
      </w:r>
      <w:r w:rsidRPr="00C1627B">
        <w:t xml:space="preserve"> </w:t>
      </w:r>
      <w:r w:rsidR="00CB4AB8">
        <w:t>en privacy</w:t>
      </w:r>
      <w:bookmarkEnd w:id="38"/>
    </w:p>
    <w:tbl>
      <w:tblPr>
        <w:tblStyle w:val="Tabelraster"/>
        <w:tblW w:w="9075" w:type="dxa"/>
        <w:tblInd w:w="108" w:type="dxa"/>
        <w:tblLayout w:type="fixed"/>
        <w:tblLook w:val="04A0" w:firstRow="1" w:lastRow="0" w:firstColumn="1" w:lastColumn="0" w:noHBand="0" w:noVBand="1"/>
      </w:tblPr>
      <w:tblGrid>
        <w:gridCol w:w="1134"/>
        <w:gridCol w:w="7941"/>
      </w:tblGrid>
      <w:tr w:rsidR="005C319A" w14:paraId="007E6DED" w14:textId="77777777" w:rsidTr="001E0C7D">
        <w:tc>
          <w:tcPr>
            <w:tcW w:w="1134" w:type="dxa"/>
            <w:shd w:val="clear" w:color="auto" w:fill="BFBFBF" w:themeFill="background1" w:themeFillShade="BF"/>
          </w:tcPr>
          <w:p w14:paraId="32DDA32C" w14:textId="77777777" w:rsidR="005C319A" w:rsidRPr="00DE471B" w:rsidRDefault="005C319A" w:rsidP="00E1330F">
            <w:pPr>
              <w:rPr>
                <w:b/>
              </w:rPr>
            </w:pPr>
            <w:r w:rsidRPr="00DE471B">
              <w:rPr>
                <w:b/>
              </w:rPr>
              <w:t>Nr.</w:t>
            </w:r>
          </w:p>
        </w:tc>
        <w:tc>
          <w:tcPr>
            <w:tcW w:w="7941" w:type="dxa"/>
            <w:shd w:val="clear" w:color="auto" w:fill="BFBFBF" w:themeFill="background1" w:themeFillShade="BF"/>
          </w:tcPr>
          <w:p w14:paraId="7BC99C4F" w14:textId="77777777" w:rsidR="005C319A" w:rsidRPr="00DE471B" w:rsidRDefault="005C319A" w:rsidP="00E1330F">
            <w:pPr>
              <w:rPr>
                <w:b/>
              </w:rPr>
            </w:pPr>
            <w:r w:rsidRPr="00DE471B">
              <w:rPr>
                <w:b/>
              </w:rPr>
              <w:t>Eis</w:t>
            </w:r>
          </w:p>
        </w:tc>
      </w:tr>
      <w:tr w:rsidR="00176FAF" w14:paraId="0B724F3D" w14:textId="77777777" w:rsidTr="001E0C7D">
        <w:tc>
          <w:tcPr>
            <w:tcW w:w="1134" w:type="dxa"/>
          </w:tcPr>
          <w:p w14:paraId="0C29A81C" w14:textId="0DCDD65C" w:rsidR="00176FAF" w:rsidRPr="00DE471B" w:rsidRDefault="00C93DB4" w:rsidP="00E1330F">
            <w:pPr>
              <w:rPr>
                <w:bCs/>
              </w:rPr>
            </w:pPr>
            <w:r>
              <w:rPr>
                <w:bCs/>
              </w:rPr>
              <w:t>4.11</w:t>
            </w:r>
            <w:r w:rsidR="00176FAF">
              <w:rPr>
                <w:bCs/>
              </w:rPr>
              <w:t>.1</w:t>
            </w:r>
          </w:p>
        </w:tc>
        <w:tc>
          <w:tcPr>
            <w:tcW w:w="7941" w:type="dxa"/>
          </w:tcPr>
          <w:p w14:paraId="524D9DAF" w14:textId="2706AE9B" w:rsidR="00EB1FAF" w:rsidRDefault="00EB1FAF" w:rsidP="00EB1FAF">
            <w:r>
              <w:t xml:space="preserve">De IT-architectuur van </w:t>
            </w:r>
            <w:r w:rsidR="00E81FDE">
              <w:t>sleuteluitgiftekast</w:t>
            </w:r>
            <w:r>
              <w:t>en van Opdrachtnemer bestaat uit:</w:t>
            </w:r>
          </w:p>
          <w:p w14:paraId="06A72841" w14:textId="318AC2A6" w:rsidR="00EB1FAF" w:rsidRDefault="00E81FDE" w:rsidP="00EB1FAF">
            <w:pPr>
              <w:numPr>
                <w:ilvl w:val="0"/>
                <w:numId w:val="2"/>
              </w:numPr>
              <w:tabs>
                <w:tab w:val="clear" w:pos="-1440"/>
                <w:tab w:val="clear" w:pos="-720"/>
                <w:tab w:val="clear" w:pos="0"/>
                <w:tab w:val="clear" w:pos="380"/>
              </w:tabs>
              <w:suppressAutoHyphens/>
              <w:spacing w:line="252" w:lineRule="atLeast"/>
            </w:pPr>
            <w:r>
              <w:t>Sleuteluitgiftekast</w:t>
            </w:r>
            <w:r w:rsidR="00EB1FAF">
              <w:t>en met lokale database.</w:t>
            </w:r>
          </w:p>
          <w:p w14:paraId="55C00BBF" w14:textId="77777777" w:rsidR="00EB1FAF" w:rsidRDefault="00EB1FAF" w:rsidP="00EB1FAF">
            <w:pPr>
              <w:numPr>
                <w:ilvl w:val="0"/>
                <w:numId w:val="2"/>
              </w:numPr>
              <w:tabs>
                <w:tab w:val="clear" w:pos="-1440"/>
                <w:tab w:val="clear" w:pos="-720"/>
                <w:tab w:val="clear" w:pos="0"/>
                <w:tab w:val="clear" w:pos="380"/>
              </w:tabs>
              <w:suppressAutoHyphens/>
              <w:spacing w:line="252" w:lineRule="atLeast"/>
            </w:pPr>
            <w:r>
              <w:t>Aansluiting op centrale database (SaaS of On Premise).</w:t>
            </w:r>
          </w:p>
          <w:p w14:paraId="438F78D3" w14:textId="77777777" w:rsidR="00EB1FAF" w:rsidRDefault="00EB1FAF" w:rsidP="00EB1FAF">
            <w:pPr>
              <w:numPr>
                <w:ilvl w:val="0"/>
                <w:numId w:val="2"/>
              </w:numPr>
              <w:tabs>
                <w:tab w:val="clear" w:pos="-1440"/>
                <w:tab w:val="clear" w:pos="-720"/>
                <w:tab w:val="clear" w:pos="0"/>
                <w:tab w:val="clear" w:pos="380"/>
              </w:tabs>
              <w:suppressAutoHyphens/>
              <w:spacing w:line="252" w:lineRule="atLeast"/>
            </w:pPr>
            <w:r>
              <w:t>Beheersoftware (functioneel).</w:t>
            </w:r>
          </w:p>
          <w:p w14:paraId="339B955A" w14:textId="77777777" w:rsidR="001E0C7D" w:rsidRDefault="001E0C7D" w:rsidP="001E0C7D">
            <w:pPr>
              <w:numPr>
                <w:ilvl w:val="0"/>
                <w:numId w:val="2"/>
              </w:numPr>
              <w:tabs>
                <w:tab w:val="clear" w:pos="-1440"/>
                <w:tab w:val="clear" w:pos="-720"/>
                <w:tab w:val="clear" w:pos="0"/>
                <w:tab w:val="clear" w:pos="380"/>
              </w:tabs>
              <w:suppressAutoHyphens/>
              <w:spacing w:line="252" w:lineRule="atLeast"/>
            </w:pPr>
            <w:r>
              <w:t>Koppeling met Toegangsbeheerssysteem (Fase 2)</w:t>
            </w:r>
          </w:p>
          <w:p w14:paraId="1AFD88B5" w14:textId="77777777" w:rsidR="00176FAF" w:rsidRPr="00DE471B" w:rsidRDefault="00176FAF" w:rsidP="00EB1FAF">
            <w:pPr>
              <w:tabs>
                <w:tab w:val="clear" w:pos="-1440"/>
                <w:tab w:val="clear" w:pos="-720"/>
                <w:tab w:val="clear" w:pos="0"/>
                <w:tab w:val="clear" w:pos="380"/>
              </w:tabs>
              <w:suppressAutoHyphens/>
              <w:spacing w:line="252" w:lineRule="atLeast"/>
            </w:pPr>
          </w:p>
        </w:tc>
      </w:tr>
      <w:tr w:rsidR="00176FAF" w14:paraId="19178B6C" w14:textId="77777777" w:rsidTr="001E0C7D">
        <w:tc>
          <w:tcPr>
            <w:tcW w:w="1134" w:type="dxa"/>
          </w:tcPr>
          <w:p w14:paraId="3B569593" w14:textId="5C5AFDFF" w:rsidR="00176FAF" w:rsidRPr="00DE471B" w:rsidRDefault="00C93DB4" w:rsidP="00E1330F">
            <w:pPr>
              <w:rPr>
                <w:bCs/>
              </w:rPr>
            </w:pPr>
            <w:r>
              <w:rPr>
                <w:bCs/>
              </w:rPr>
              <w:t>4.11</w:t>
            </w:r>
            <w:r w:rsidR="00176FAF" w:rsidRPr="00DB0C00">
              <w:rPr>
                <w:bCs/>
              </w:rPr>
              <w:t>.</w:t>
            </w:r>
            <w:r w:rsidR="00176FAF">
              <w:rPr>
                <w:bCs/>
              </w:rPr>
              <w:t>2</w:t>
            </w:r>
          </w:p>
        </w:tc>
        <w:tc>
          <w:tcPr>
            <w:tcW w:w="7941" w:type="dxa"/>
          </w:tcPr>
          <w:p w14:paraId="2B84C973" w14:textId="6655C79A" w:rsidR="004F0D3B" w:rsidRPr="004F0D3B" w:rsidRDefault="003F2ED8" w:rsidP="003F2ED8">
            <w:pPr>
              <w:tabs>
                <w:tab w:val="clear" w:pos="-1440"/>
                <w:tab w:val="clear" w:pos="-720"/>
                <w:tab w:val="clear" w:pos="0"/>
                <w:tab w:val="clear" w:pos="380"/>
              </w:tabs>
              <w:suppressAutoHyphens/>
              <w:spacing w:line="252" w:lineRule="atLeast"/>
              <w:rPr>
                <w:color w:val="FF0000"/>
                <w:szCs w:val="18"/>
              </w:rPr>
            </w:pPr>
            <w:r w:rsidRPr="001D18FE">
              <w:rPr>
                <w:szCs w:val="18"/>
              </w:rPr>
              <w:t>Bij het ontwerp moet worden uitgegaan van security &amp; privacy by design. Opdrachtgever maakt hiervoor een plan</w:t>
            </w:r>
            <w:r w:rsidR="006179A2" w:rsidRPr="001D18FE">
              <w:rPr>
                <w:szCs w:val="18"/>
              </w:rPr>
              <w:t xml:space="preserve"> </w:t>
            </w:r>
            <w:r w:rsidRPr="001D18FE">
              <w:rPr>
                <w:szCs w:val="18"/>
              </w:rPr>
              <w:t>en legt dit plan ter goedkeuring voor aan Opdrachtgever.</w:t>
            </w:r>
            <w:r w:rsidR="006179A2" w:rsidRPr="001D18FE">
              <w:rPr>
                <w:szCs w:val="18"/>
              </w:rPr>
              <w:t xml:space="preserve"> Dit plan dient te worden op genomen in het implementatieplan </w:t>
            </w:r>
            <w:r w:rsidR="001D18FE" w:rsidRPr="001D18FE">
              <w:rPr>
                <w:szCs w:val="18"/>
              </w:rPr>
              <w:t xml:space="preserve">zoals beschreven in de </w:t>
            </w:r>
            <w:r w:rsidR="001D18FE">
              <w:rPr>
                <w:color w:val="FF0000"/>
                <w:szCs w:val="18"/>
              </w:rPr>
              <w:t>Inschrijvingsleidraad hoofdstuk 6.</w:t>
            </w:r>
          </w:p>
          <w:p w14:paraId="2842788D" w14:textId="7558D063" w:rsidR="0072441F" w:rsidRPr="0072441F" w:rsidRDefault="0072441F" w:rsidP="001E0C7D">
            <w:pPr>
              <w:tabs>
                <w:tab w:val="clear" w:pos="-1440"/>
                <w:tab w:val="clear" w:pos="-720"/>
                <w:tab w:val="clear" w:pos="0"/>
                <w:tab w:val="clear" w:pos="380"/>
              </w:tabs>
              <w:suppressAutoHyphens/>
              <w:spacing w:line="252" w:lineRule="atLeast"/>
              <w:rPr>
                <w:color w:val="FF0000"/>
              </w:rPr>
            </w:pPr>
          </w:p>
        </w:tc>
      </w:tr>
      <w:tr w:rsidR="00C229F5" w14:paraId="63E1AD0B" w14:textId="77777777" w:rsidTr="001E0C7D">
        <w:tc>
          <w:tcPr>
            <w:tcW w:w="1134" w:type="dxa"/>
          </w:tcPr>
          <w:p w14:paraId="679BAFD1" w14:textId="085BDFEC" w:rsidR="00C229F5" w:rsidRPr="00F1360D" w:rsidRDefault="00C93DB4" w:rsidP="00E1330F">
            <w:pPr>
              <w:rPr>
                <w:bCs/>
                <w:szCs w:val="18"/>
              </w:rPr>
            </w:pPr>
            <w:r>
              <w:rPr>
                <w:bCs/>
                <w:szCs w:val="18"/>
              </w:rPr>
              <w:t>4.11</w:t>
            </w:r>
            <w:r w:rsidR="00C229F5" w:rsidRPr="00F1360D">
              <w:rPr>
                <w:bCs/>
                <w:szCs w:val="18"/>
              </w:rPr>
              <w:t>.3</w:t>
            </w:r>
          </w:p>
        </w:tc>
        <w:tc>
          <w:tcPr>
            <w:tcW w:w="7941" w:type="dxa"/>
          </w:tcPr>
          <w:p w14:paraId="12E2E323" w14:textId="77777777" w:rsidR="003F2ED8" w:rsidRDefault="003F2ED8" w:rsidP="003F2ED8">
            <w:r w:rsidRPr="000A440A">
              <w:t>De Opdrachtnemer informeert de Opdrachtgever zodra er een kwetsbaarheid is geconstateerd.</w:t>
            </w:r>
            <w:r>
              <w:t xml:space="preserve"> De Opdrachtnemer informeert opdrachtgever wanneer er een oplossing beschikbaar is. De Opdrachtnemer verstuurt zowel </w:t>
            </w:r>
            <w:r w:rsidRPr="007578A9">
              <w:t>de constatering als de o</w:t>
            </w:r>
            <w:r>
              <w:t>p</w:t>
            </w:r>
            <w:r w:rsidRPr="007578A9">
              <w:t xml:space="preserve">lossing parallel aan </w:t>
            </w:r>
            <w:hyperlink r:id="rId11" w:history="1">
              <w:r w:rsidRPr="001778A4">
                <w:rPr>
                  <w:rStyle w:val="Hyperlink"/>
                </w:rPr>
                <w:t>security@rijnland.net</w:t>
              </w:r>
            </w:hyperlink>
            <w:r w:rsidRPr="001778A4">
              <w:t>.</w:t>
            </w:r>
          </w:p>
          <w:p w14:paraId="5AB4C475" w14:textId="1960D637" w:rsidR="00C229F5" w:rsidRPr="00F1360D" w:rsidRDefault="00C229F5" w:rsidP="001E0C7D">
            <w:pPr>
              <w:tabs>
                <w:tab w:val="clear" w:pos="-1440"/>
                <w:tab w:val="clear" w:pos="-720"/>
                <w:tab w:val="clear" w:pos="0"/>
                <w:tab w:val="clear" w:pos="380"/>
              </w:tabs>
              <w:suppressAutoHyphens/>
              <w:spacing w:line="252" w:lineRule="atLeast"/>
              <w:rPr>
                <w:szCs w:val="18"/>
              </w:rPr>
            </w:pPr>
          </w:p>
        </w:tc>
      </w:tr>
      <w:tr w:rsidR="003F2ED8" w14:paraId="235CE38F" w14:textId="77777777" w:rsidTr="001E0C7D">
        <w:trPr>
          <w:trHeight w:val="1212"/>
        </w:trPr>
        <w:tc>
          <w:tcPr>
            <w:tcW w:w="1134" w:type="dxa"/>
          </w:tcPr>
          <w:p w14:paraId="2EE6ADB1" w14:textId="622F74CA" w:rsidR="003F2ED8" w:rsidRPr="00DE471B" w:rsidRDefault="00C93DB4" w:rsidP="003F2ED8">
            <w:pPr>
              <w:rPr>
                <w:bCs/>
              </w:rPr>
            </w:pPr>
            <w:r>
              <w:rPr>
                <w:bCs/>
              </w:rPr>
              <w:lastRenderedPageBreak/>
              <w:t>4.11</w:t>
            </w:r>
            <w:r w:rsidR="003F2ED8">
              <w:rPr>
                <w:bCs/>
              </w:rPr>
              <w:t>.4</w:t>
            </w:r>
          </w:p>
        </w:tc>
        <w:tc>
          <w:tcPr>
            <w:tcW w:w="7941" w:type="dxa"/>
          </w:tcPr>
          <w:p w14:paraId="1D5FE3D9" w14:textId="77777777" w:rsidR="003F2ED8" w:rsidRDefault="003F2ED8" w:rsidP="003F2ED8">
            <w:r w:rsidRPr="000A440A">
              <w:t>Opdrachtgever is vrij om een kwetsbaarhedenonderzoek uit te voeren op alle onderdelen van haar netwerk.</w:t>
            </w:r>
            <w:r>
              <w:t xml:space="preserve"> </w:t>
            </w:r>
            <w:r w:rsidRPr="000A440A">
              <w:t>In de testomgeving van Opdrachtgever wordt maandelijks een test uitgevoerd op kwetsbaarheden door Opdrachtgever</w:t>
            </w:r>
            <w:r>
              <w:t xml:space="preserve">. </w:t>
            </w:r>
            <w:r w:rsidRPr="000A440A">
              <w:t xml:space="preserve">Opdrachtnemer stelt voor deze testen de in de opdracht toegepaste </w:t>
            </w:r>
            <w:r>
              <w:t xml:space="preserve">on-premise </w:t>
            </w:r>
            <w:r w:rsidRPr="000A440A">
              <w:t xml:space="preserve">software </w:t>
            </w:r>
            <w:r>
              <w:t xml:space="preserve">als testsoftware </w:t>
            </w:r>
            <w:r w:rsidRPr="000A440A">
              <w:t xml:space="preserve">beschikbaar zodat deze testen </w:t>
            </w:r>
            <w:r>
              <w:t xml:space="preserve">op een testomgeving </w:t>
            </w:r>
            <w:r w:rsidRPr="000A440A">
              <w:t>uitgevoerd kunnen worden</w:t>
            </w:r>
            <w:r>
              <w:t>.</w:t>
            </w:r>
          </w:p>
          <w:p w14:paraId="02B4B8E7" w14:textId="77777777" w:rsidR="003F2ED8" w:rsidRDefault="003F2ED8" w:rsidP="003F2ED8"/>
          <w:p w14:paraId="3B8CCB37" w14:textId="77777777" w:rsidR="003F2ED8" w:rsidRPr="00DE471B" w:rsidRDefault="003F2ED8" w:rsidP="003F2ED8">
            <w:pPr>
              <w:tabs>
                <w:tab w:val="clear" w:pos="-1440"/>
                <w:tab w:val="clear" w:pos="-720"/>
                <w:tab w:val="clear" w:pos="0"/>
                <w:tab w:val="clear" w:pos="380"/>
              </w:tabs>
              <w:suppressAutoHyphens/>
              <w:spacing w:line="252" w:lineRule="atLeast"/>
            </w:pPr>
          </w:p>
        </w:tc>
      </w:tr>
      <w:tr w:rsidR="003F2ED8" w14:paraId="4B61A820" w14:textId="77777777" w:rsidTr="001E0C7D">
        <w:trPr>
          <w:trHeight w:val="457"/>
        </w:trPr>
        <w:tc>
          <w:tcPr>
            <w:tcW w:w="1134" w:type="dxa"/>
          </w:tcPr>
          <w:p w14:paraId="3D92B1FA" w14:textId="0D81A4E6" w:rsidR="003F2ED8" w:rsidRPr="00DE471B" w:rsidRDefault="00C93DB4" w:rsidP="003F2ED8">
            <w:pPr>
              <w:rPr>
                <w:bCs/>
              </w:rPr>
            </w:pPr>
            <w:r>
              <w:rPr>
                <w:bCs/>
              </w:rPr>
              <w:t>4.11</w:t>
            </w:r>
            <w:r w:rsidR="003F2ED8">
              <w:rPr>
                <w:bCs/>
              </w:rPr>
              <w:t>.5</w:t>
            </w:r>
          </w:p>
        </w:tc>
        <w:tc>
          <w:tcPr>
            <w:tcW w:w="7941" w:type="dxa"/>
          </w:tcPr>
          <w:p w14:paraId="36205E04" w14:textId="77777777" w:rsidR="003F2ED8" w:rsidRDefault="003F2ED8" w:rsidP="001D18FE">
            <w:r>
              <w:t xml:space="preserve">Ten behoeve van integriteit wordt data versleuteld verzonden tussen sleuteluitgiftekast en beheersysteem. Versleuteling moet voldoen aan normen volgens het Forum voor Standaardisatie. </w:t>
            </w:r>
            <w:hyperlink r:id="rId12" w:history="1">
              <w:r w:rsidRPr="001778A4">
                <w:rPr>
                  <w:rStyle w:val="Hyperlink"/>
                </w:rPr>
                <w:t>https://www.forumstandaardisatie.nl/</w:t>
              </w:r>
            </w:hyperlink>
            <w:r w:rsidRPr="001778A4">
              <w:t xml:space="preserve"> </w:t>
            </w:r>
          </w:p>
          <w:p w14:paraId="4A416F8F" w14:textId="26F5934B" w:rsidR="001D18FE" w:rsidRPr="00DE471B" w:rsidRDefault="001D18FE" w:rsidP="001D18FE"/>
        </w:tc>
      </w:tr>
    </w:tbl>
    <w:p w14:paraId="50501CAA" w14:textId="769D1307" w:rsidR="00CF7CBF" w:rsidRPr="00F95270" w:rsidRDefault="00CF7CBF" w:rsidP="00F95270">
      <w:pPr>
        <w:pStyle w:val="Kop1"/>
      </w:pPr>
      <w:bookmarkStart w:id="39" w:name="_Toc99289178"/>
      <w:r w:rsidRPr="00F95270">
        <w:lastRenderedPageBreak/>
        <w:t xml:space="preserve">Eisen aan </w:t>
      </w:r>
      <w:r w:rsidR="00321CC6">
        <w:t>leveren</w:t>
      </w:r>
      <w:r w:rsidRPr="00F95270">
        <w:t xml:space="preserve"> </w:t>
      </w:r>
      <w:r w:rsidR="00321CC6">
        <w:t xml:space="preserve">en </w:t>
      </w:r>
      <w:r w:rsidR="006617ED">
        <w:t xml:space="preserve">gebruiksklaar maken </w:t>
      </w:r>
      <w:r w:rsidR="00CB4AB8">
        <w:t>sleuteluitgiftekasten</w:t>
      </w:r>
      <w:bookmarkEnd w:id="39"/>
    </w:p>
    <w:p w14:paraId="34FDD5BA" w14:textId="5D346D41" w:rsidR="00577345" w:rsidRDefault="00577345" w:rsidP="00F95270">
      <w:pPr>
        <w:pStyle w:val="Kop2"/>
      </w:pPr>
      <w:bookmarkStart w:id="40" w:name="_Toc99289179"/>
      <w:r>
        <w:t xml:space="preserve">Eisen aan </w:t>
      </w:r>
      <w:r w:rsidR="000A750A">
        <w:t>taakverdeling levering, netwerk en software</w:t>
      </w:r>
      <w:bookmarkEnd w:id="40"/>
    </w:p>
    <w:p w14:paraId="08FD11DF" w14:textId="77777777" w:rsidR="00577345" w:rsidRPr="00BF6988" w:rsidRDefault="00577345" w:rsidP="00577345"/>
    <w:tbl>
      <w:tblPr>
        <w:tblStyle w:val="Tabelraster"/>
        <w:tblW w:w="9178" w:type="dxa"/>
        <w:tblInd w:w="108" w:type="dxa"/>
        <w:tblLayout w:type="fixed"/>
        <w:tblLook w:val="04A0" w:firstRow="1" w:lastRow="0" w:firstColumn="1" w:lastColumn="0" w:noHBand="0" w:noVBand="1"/>
      </w:tblPr>
      <w:tblGrid>
        <w:gridCol w:w="1134"/>
        <w:gridCol w:w="8044"/>
      </w:tblGrid>
      <w:tr w:rsidR="00577345" w:rsidRPr="00266038" w14:paraId="7850109B" w14:textId="77777777" w:rsidTr="00E1330F">
        <w:tc>
          <w:tcPr>
            <w:tcW w:w="1134" w:type="dxa"/>
            <w:shd w:val="clear" w:color="auto" w:fill="BFBFBF" w:themeFill="background1" w:themeFillShade="BF"/>
          </w:tcPr>
          <w:p w14:paraId="6FA34E8F" w14:textId="77777777" w:rsidR="00577345" w:rsidRPr="00266038" w:rsidRDefault="00577345" w:rsidP="00E1330F">
            <w:pPr>
              <w:rPr>
                <w:b/>
              </w:rPr>
            </w:pPr>
            <w:r w:rsidRPr="00266038">
              <w:rPr>
                <w:b/>
              </w:rPr>
              <w:t>Nr</w:t>
            </w:r>
          </w:p>
        </w:tc>
        <w:tc>
          <w:tcPr>
            <w:tcW w:w="8044" w:type="dxa"/>
            <w:shd w:val="clear" w:color="auto" w:fill="BFBFBF" w:themeFill="background1" w:themeFillShade="BF"/>
          </w:tcPr>
          <w:p w14:paraId="6709A6C7" w14:textId="77777777" w:rsidR="00577345" w:rsidRPr="00266038" w:rsidRDefault="00577345" w:rsidP="00E1330F">
            <w:pPr>
              <w:rPr>
                <w:b/>
              </w:rPr>
            </w:pPr>
            <w:r w:rsidRPr="00266038">
              <w:rPr>
                <w:b/>
              </w:rPr>
              <w:t>Eis</w:t>
            </w:r>
          </w:p>
        </w:tc>
      </w:tr>
      <w:tr w:rsidR="00577345" w:rsidRPr="00266038" w14:paraId="3C1AF2A4" w14:textId="77777777" w:rsidTr="00E1330F">
        <w:tc>
          <w:tcPr>
            <w:tcW w:w="1134" w:type="dxa"/>
          </w:tcPr>
          <w:p w14:paraId="329A153A" w14:textId="6C30B2AB" w:rsidR="00577345" w:rsidRPr="00D77132" w:rsidRDefault="00C93DB4" w:rsidP="00E1330F">
            <w:pPr>
              <w:rPr>
                <w:bCs/>
              </w:rPr>
            </w:pPr>
            <w:r>
              <w:rPr>
                <w:bCs/>
              </w:rPr>
              <w:t>5.1</w:t>
            </w:r>
            <w:r w:rsidR="00DE2035">
              <w:rPr>
                <w:bCs/>
              </w:rPr>
              <w:t>.1</w:t>
            </w:r>
          </w:p>
        </w:tc>
        <w:tc>
          <w:tcPr>
            <w:tcW w:w="8044" w:type="dxa"/>
          </w:tcPr>
          <w:p w14:paraId="5C2D22EB" w14:textId="5CADEF83" w:rsidR="00577345" w:rsidRDefault="00577345" w:rsidP="00E1330F">
            <w:r>
              <w:t xml:space="preserve">De verantwoordelijkheid voor </w:t>
            </w:r>
            <w:r w:rsidR="007B3B1F">
              <w:t>de levering</w:t>
            </w:r>
            <w:r>
              <w:t xml:space="preserve"> is als volgt verdeeld:</w:t>
            </w:r>
          </w:p>
          <w:p w14:paraId="1C1D5C11" w14:textId="2930B9E8" w:rsidR="00034B54" w:rsidRDefault="00577345" w:rsidP="00270CF3">
            <w:pPr>
              <w:pStyle w:val="Lijstalinea"/>
              <w:numPr>
                <w:ilvl w:val="0"/>
                <w:numId w:val="2"/>
              </w:numPr>
            </w:pPr>
            <w:r>
              <w:t xml:space="preserve">Opdrachtnemer is verantwoordelijk voor het </w:t>
            </w:r>
            <w:r w:rsidR="00034B54">
              <w:t>compleet en gebruiksklaar opleveren</w:t>
            </w:r>
            <w:r>
              <w:t xml:space="preserve"> van de </w:t>
            </w:r>
            <w:r w:rsidR="00E81FDE">
              <w:t>sleuteluitgiftekast</w:t>
            </w:r>
            <w:r>
              <w:t>en</w:t>
            </w:r>
            <w:r w:rsidR="00034B54">
              <w:t xml:space="preserve"> zoals beschreven in Hoofdstuk 4</w:t>
            </w:r>
            <w:r w:rsidR="004E54BA">
              <w:t xml:space="preserve"> </w:t>
            </w:r>
            <w:r w:rsidR="00034B54" w:rsidRPr="00034B54">
              <w:t>Eisen aan levering sleuteluitgiftekasten</w:t>
            </w:r>
            <w:r w:rsidR="00034B54">
              <w:t xml:space="preserve"> </w:t>
            </w:r>
          </w:p>
          <w:p w14:paraId="77664512" w14:textId="2CFDB534" w:rsidR="009B66DC" w:rsidRDefault="00577345" w:rsidP="00270CF3">
            <w:pPr>
              <w:pStyle w:val="Lijstalinea"/>
              <w:numPr>
                <w:ilvl w:val="0"/>
                <w:numId w:val="2"/>
              </w:numPr>
            </w:pPr>
            <w:r>
              <w:t>Opdrachtgever is verantwoordelijk voor de energievoorziening</w:t>
            </w:r>
            <w:r w:rsidR="009B66DC">
              <w:t>.</w:t>
            </w:r>
            <w:r>
              <w:t xml:space="preserve"> </w:t>
            </w:r>
          </w:p>
          <w:p w14:paraId="7EA286D1" w14:textId="77777777" w:rsidR="00577345" w:rsidRPr="00266038" w:rsidRDefault="00577345" w:rsidP="00E1330F"/>
        </w:tc>
      </w:tr>
      <w:tr w:rsidR="00DE2035" w:rsidRPr="00266038" w14:paraId="1647522B" w14:textId="77777777" w:rsidTr="00E1330F">
        <w:tc>
          <w:tcPr>
            <w:tcW w:w="1134" w:type="dxa"/>
          </w:tcPr>
          <w:p w14:paraId="70DB5B03" w14:textId="65BB3897" w:rsidR="00DE2035" w:rsidRPr="00D77132" w:rsidRDefault="00C93DB4" w:rsidP="00DE2035">
            <w:pPr>
              <w:rPr>
                <w:bCs/>
              </w:rPr>
            </w:pPr>
            <w:r>
              <w:rPr>
                <w:bCs/>
              </w:rPr>
              <w:t>5.1</w:t>
            </w:r>
            <w:r w:rsidR="00DE2035" w:rsidRPr="00ED11F8">
              <w:rPr>
                <w:bCs/>
              </w:rPr>
              <w:t>.</w:t>
            </w:r>
            <w:r w:rsidR="00DE2035">
              <w:rPr>
                <w:bCs/>
              </w:rPr>
              <w:t>2</w:t>
            </w:r>
          </w:p>
        </w:tc>
        <w:tc>
          <w:tcPr>
            <w:tcW w:w="8044" w:type="dxa"/>
          </w:tcPr>
          <w:p w14:paraId="1049179E" w14:textId="49E34165" w:rsidR="00697A8D" w:rsidRDefault="00697A8D" w:rsidP="00697A8D">
            <w:r>
              <w:t xml:space="preserve">De verantwoordelijkheid voor </w:t>
            </w:r>
            <w:r w:rsidRPr="00E42441">
              <w:rPr>
                <w:b/>
                <w:bCs/>
              </w:rPr>
              <w:t>netwerk</w:t>
            </w:r>
            <w:r>
              <w:t xml:space="preserve"> is als volgt verdeeld:</w:t>
            </w:r>
          </w:p>
          <w:p w14:paraId="24303E19" w14:textId="440F038F" w:rsidR="004A5F59" w:rsidRDefault="00697A8D" w:rsidP="004A5F59">
            <w:pPr>
              <w:pStyle w:val="Lijstalinea"/>
              <w:numPr>
                <w:ilvl w:val="0"/>
                <w:numId w:val="2"/>
              </w:numPr>
            </w:pPr>
            <w:r>
              <w:t xml:space="preserve">Indien </w:t>
            </w:r>
            <w:r w:rsidR="002D02E7">
              <w:t>o</w:t>
            </w:r>
            <w:r>
              <w:t xml:space="preserve">pdrachtnemer </w:t>
            </w:r>
            <w:r w:rsidRPr="00E42441">
              <w:rPr>
                <w:b/>
                <w:bCs/>
                <w:u w:val="single"/>
              </w:rPr>
              <w:t>geen</w:t>
            </w:r>
            <w:r>
              <w:t xml:space="preserve"> oplossing met GSM module levert is de </w:t>
            </w:r>
            <w:r w:rsidR="002D02E7">
              <w:t>O</w:t>
            </w:r>
            <w:r>
              <w:t xml:space="preserve">pdrachtgever verantwoordelijk voor de </w:t>
            </w:r>
            <w:r w:rsidR="00896012">
              <w:t>aanwezigheid van een netwerk ingang</w:t>
            </w:r>
            <w:r>
              <w:t xml:space="preserve"> op </w:t>
            </w:r>
            <w:r w:rsidR="00896012">
              <w:t>locatie van de kast</w:t>
            </w:r>
            <w:r>
              <w:t>.</w:t>
            </w:r>
            <w:r w:rsidR="00896012">
              <w:t xml:space="preserve"> Opdrachtnemer levert indien nodig een RJ45 UTP netwerkkabel voor het aansluiten van de kast op het</w:t>
            </w:r>
            <w:r w:rsidR="00E42441">
              <w:t xml:space="preserve"> netwerk</w:t>
            </w:r>
            <w:r w:rsidR="00896012">
              <w:t>.</w:t>
            </w:r>
          </w:p>
          <w:p w14:paraId="0F084E9B" w14:textId="77777777" w:rsidR="00E42441" w:rsidRDefault="00E42441" w:rsidP="00E42441">
            <w:pPr>
              <w:pStyle w:val="Lijstalinea"/>
              <w:ind w:left="301"/>
            </w:pPr>
          </w:p>
          <w:p w14:paraId="63D69658" w14:textId="4C011312" w:rsidR="00697A8D" w:rsidRDefault="00697A8D" w:rsidP="0028198D">
            <w:pPr>
              <w:pStyle w:val="Lijstalinea"/>
              <w:numPr>
                <w:ilvl w:val="0"/>
                <w:numId w:val="2"/>
              </w:numPr>
            </w:pPr>
            <w:r w:rsidRPr="00C56B80">
              <w:rPr>
                <w:szCs w:val="18"/>
              </w:rPr>
              <w:t xml:space="preserve">Indien de </w:t>
            </w:r>
            <w:r w:rsidR="002D02E7" w:rsidRPr="00C56B80">
              <w:rPr>
                <w:szCs w:val="18"/>
              </w:rPr>
              <w:t>O</w:t>
            </w:r>
            <w:r w:rsidRPr="00C56B80">
              <w:rPr>
                <w:szCs w:val="18"/>
              </w:rPr>
              <w:t xml:space="preserve">pdrachtnemer </w:t>
            </w:r>
            <w:r w:rsidRPr="00C56B80">
              <w:rPr>
                <w:b/>
                <w:bCs/>
                <w:szCs w:val="18"/>
                <w:u w:val="single"/>
              </w:rPr>
              <w:t>wel</w:t>
            </w:r>
            <w:r w:rsidRPr="00C56B80">
              <w:rPr>
                <w:szCs w:val="18"/>
              </w:rPr>
              <w:t xml:space="preserve"> een oplossing met GSM module levert is de </w:t>
            </w:r>
            <w:r w:rsidR="002D02E7" w:rsidRPr="00C56B80">
              <w:rPr>
                <w:szCs w:val="18"/>
              </w:rPr>
              <w:t>O</w:t>
            </w:r>
            <w:r w:rsidRPr="00C56B80">
              <w:rPr>
                <w:szCs w:val="18"/>
              </w:rPr>
              <w:t xml:space="preserve">pdrachtnemer verantwoordelijk voor </w:t>
            </w:r>
            <w:r w:rsidR="004A5F59" w:rsidRPr="00C56B80">
              <w:rPr>
                <w:szCs w:val="18"/>
              </w:rPr>
              <w:t>een werkende</w:t>
            </w:r>
            <w:r w:rsidRPr="00C56B80">
              <w:rPr>
                <w:szCs w:val="18"/>
              </w:rPr>
              <w:t xml:space="preserve"> netwerkaansluiting en levert opdrachtgever de GSM simkaart.</w:t>
            </w:r>
            <w:r w:rsidR="00B56DDB" w:rsidRPr="00C56B80">
              <w:rPr>
                <w:szCs w:val="18"/>
              </w:rPr>
              <w:t xml:space="preserve"> De Opdrachtnemer installeert (indien van toepassing) de GSM module gebruiksklaar.</w:t>
            </w:r>
          </w:p>
          <w:p w14:paraId="5E9F09C9" w14:textId="77777777" w:rsidR="00DE2035" w:rsidRPr="00266038" w:rsidRDefault="00DE2035" w:rsidP="00DE2035"/>
        </w:tc>
      </w:tr>
      <w:tr w:rsidR="00DE2035" w:rsidRPr="00266038" w14:paraId="4825504E" w14:textId="77777777" w:rsidTr="00E1330F">
        <w:tc>
          <w:tcPr>
            <w:tcW w:w="1134" w:type="dxa"/>
          </w:tcPr>
          <w:p w14:paraId="4927EF8C" w14:textId="1D8BD0AC" w:rsidR="00DE2035" w:rsidRPr="00697A8D" w:rsidRDefault="00C93DB4" w:rsidP="00DE2035">
            <w:pPr>
              <w:rPr>
                <w:bCs/>
              </w:rPr>
            </w:pPr>
            <w:r>
              <w:rPr>
                <w:bCs/>
              </w:rPr>
              <w:t>5.1</w:t>
            </w:r>
            <w:r w:rsidR="00DE2035" w:rsidRPr="00697A8D">
              <w:rPr>
                <w:bCs/>
              </w:rPr>
              <w:t>.3</w:t>
            </w:r>
          </w:p>
        </w:tc>
        <w:tc>
          <w:tcPr>
            <w:tcW w:w="8044" w:type="dxa"/>
          </w:tcPr>
          <w:p w14:paraId="34485526" w14:textId="7574A386" w:rsidR="00697A8D" w:rsidRDefault="00697A8D" w:rsidP="00697A8D">
            <w:r>
              <w:t xml:space="preserve">De verantwoordelijkheid voor </w:t>
            </w:r>
            <w:r w:rsidRPr="00E42441">
              <w:rPr>
                <w:b/>
                <w:bCs/>
              </w:rPr>
              <w:t>Cloud/SaaS</w:t>
            </w:r>
            <w:r>
              <w:t xml:space="preserve"> is als volgt verdeeld:</w:t>
            </w:r>
          </w:p>
          <w:p w14:paraId="57DFFD8E" w14:textId="4CBC58FD" w:rsidR="00697A8D" w:rsidRDefault="00697A8D" w:rsidP="00CB4B9A">
            <w:pPr>
              <w:pStyle w:val="Lijstalinea"/>
              <w:numPr>
                <w:ilvl w:val="0"/>
                <w:numId w:val="2"/>
              </w:numPr>
            </w:pPr>
            <w:r w:rsidRPr="00697A8D">
              <w:t xml:space="preserve">Indien </w:t>
            </w:r>
            <w:r w:rsidR="002D02E7">
              <w:t>O</w:t>
            </w:r>
            <w:r w:rsidRPr="00697A8D">
              <w:t xml:space="preserve">pdrachtnemer </w:t>
            </w:r>
            <w:r w:rsidRPr="00E42441">
              <w:rPr>
                <w:b/>
                <w:bCs/>
                <w:u w:val="single"/>
              </w:rPr>
              <w:t>geen</w:t>
            </w:r>
            <w:r w:rsidRPr="00697A8D">
              <w:t xml:space="preserve"> Cloud/SaaS oplossing levert </w:t>
            </w:r>
            <w:r w:rsidR="00CD271D">
              <w:t>dan verstrekt de Opdrachtgever aan Opdrachtnemer de benodigde software en instructies voor software en database</w:t>
            </w:r>
            <w:r w:rsidR="00122661">
              <w:t xml:space="preserve"> </w:t>
            </w:r>
            <w:r w:rsidR="00CD271D">
              <w:t>installatie</w:t>
            </w:r>
            <w:r w:rsidR="00122661">
              <w:t>.</w:t>
            </w:r>
            <w:r w:rsidR="00CD271D">
              <w:t xml:space="preserve"> </w:t>
            </w:r>
            <w:r w:rsidR="00122661">
              <w:t xml:space="preserve">Op verzoek ondersteund de </w:t>
            </w:r>
            <w:r w:rsidR="002D02E7">
              <w:t>Opdracht</w:t>
            </w:r>
            <w:r w:rsidR="00122661">
              <w:t>nemer de IT afdeling van Opdrachtgever om tot software en database installatie te komen.</w:t>
            </w:r>
          </w:p>
          <w:p w14:paraId="70AEC317" w14:textId="77777777" w:rsidR="00E42441" w:rsidRPr="00697A8D" w:rsidRDefault="00E42441" w:rsidP="00E42441">
            <w:pPr>
              <w:pStyle w:val="Lijstalinea"/>
              <w:ind w:left="301"/>
            </w:pPr>
          </w:p>
          <w:p w14:paraId="104FC551" w14:textId="6B3DB9E4" w:rsidR="00DE2035" w:rsidRDefault="00697A8D" w:rsidP="00697A8D">
            <w:pPr>
              <w:pStyle w:val="Lijstalinea"/>
              <w:numPr>
                <w:ilvl w:val="0"/>
                <w:numId w:val="2"/>
              </w:numPr>
            </w:pPr>
            <w:r w:rsidRPr="00697A8D">
              <w:t xml:space="preserve">Indien de </w:t>
            </w:r>
            <w:r w:rsidR="002D02E7">
              <w:t>O</w:t>
            </w:r>
            <w:r w:rsidRPr="00697A8D">
              <w:t xml:space="preserve">pdrachtnemer </w:t>
            </w:r>
            <w:r w:rsidRPr="00E42441">
              <w:rPr>
                <w:b/>
                <w:bCs/>
                <w:u w:val="single"/>
              </w:rPr>
              <w:t>wel</w:t>
            </w:r>
            <w:r w:rsidRPr="00697A8D">
              <w:t xml:space="preserve"> een Cloud/SaaS oplossing levert is de opdrachtnemer verantwoordelijk voor de installatie van de database en software.</w:t>
            </w:r>
          </w:p>
          <w:p w14:paraId="380237D9" w14:textId="74D0FB90" w:rsidR="0054101D" w:rsidRPr="00697A8D" w:rsidRDefault="0054101D" w:rsidP="00C56B80"/>
        </w:tc>
      </w:tr>
      <w:tr w:rsidR="00D1100D" w:rsidRPr="00266038" w14:paraId="7427A92E" w14:textId="77777777" w:rsidTr="00E1330F">
        <w:tc>
          <w:tcPr>
            <w:tcW w:w="1134" w:type="dxa"/>
          </w:tcPr>
          <w:p w14:paraId="1DA035CA" w14:textId="61FB56C2" w:rsidR="00D1100D" w:rsidRDefault="00D1100D" w:rsidP="00DE2035">
            <w:pPr>
              <w:rPr>
                <w:bCs/>
              </w:rPr>
            </w:pPr>
            <w:r>
              <w:rPr>
                <w:bCs/>
              </w:rPr>
              <w:t>5.1.4</w:t>
            </w:r>
          </w:p>
        </w:tc>
        <w:tc>
          <w:tcPr>
            <w:tcW w:w="8044" w:type="dxa"/>
          </w:tcPr>
          <w:p w14:paraId="623F1259" w14:textId="77777777" w:rsidR="00D1100D" w:rsidRDefault="001D3C54" w:rsidP="00697A8D">
            <w:r>
              <w:t>De verantwoordelijkheid voor e</w:t>
            </w:r>
            <w:r w:rsidR="00D1100D">
              <w:t>mail notificaties</w:t>
            </w:r>
            <w:r>
              <w:t xml:space="preserve"> is als volgt verdeeld:</w:t>
            </w:r>
          </w:p>
          <w:p w14:paraId="27326ECB" w14:textId="77777777" w:rsidR="001D18FE" w:rsidRDefault="001D3C54" w:rsidP="001D3C54">
            <w:pPr>
              <w:pStyle w:val="Lijstalinea"/>
              <w:numPr>
                <w:ilvl w:val="0"/>
                <w:numId w:val="2"/>
              </w:numPr>
            </w:pPr>
            <w:r>
              <w:t xml:space="preserve">Opdrachtnemer is verantwoordelijke voor het technisch werkend opleveren van email notificaties in afstemming met ICT afdeling van Opdrachtgever. </w:t>
            </w:r>
          </w:p>
          <w:p w14:paraId="37DCCB3F" w14:textId="1BBD58E7" w:rsidR="001D3C54" w:rsidRDefault="001D3C54" w:rsidP="001D3C54">
            <w:pPr>
              <w:pStyle w:val="Lijstalinea"/>
              <w:numPr>
                <w:ilvl w:val="0"/>
                <w:numId w:val="2"/>
              </w:numPr>
            </w:pPr>
            <w:r>
              <w:t xml:space="preserve">Opdrachtgever is verantwoordelijk voor het functioneel </w:t>
            </w:r>
            <w:r w:rsidR="001D18FE">
              <w:t xml:space="preserve">inrichten </w:t>
            </w:r>
            <w:r w:rsidR="00C56B80">
              <w:t>van email sjablonen en instellen van email triggers.</w:t>
            </w:r>
          </w:p>
          <w:p w14:paraId="263C58CE" w14:textId="751EC0F1" w:rsidR="001D18FE" w:rsidRDefault="001D18FE" w:rsidP="00C56B80">
            <w:pPr>
              <w:pStyle w:val="Lijstalinea"/>
              <w:ind w:left="301"/>
            </w:pPr>
          </w:p>
        </w:tc>
      </w:tr>
    </w:tbl>
    <w:p w14:paraId="1A768104" w14:textId="41015F50" w:rsidR="00577345" w:rsidRDefault="00577345" w:rsidP="00F95270">
      <w:pPr>
        <w:pStyle w:val="Kop2"/>
      </w:pPr>
      <w:bookmarkStart w:id="41" w:name="_Toc99289180"/>
      <w:r>
        <w:t xml:space="preserve">Eisen aan </w:t>
      </w:r>
      <w:r w:rsidR="000A750A">
        <w:t xml:space="preserve">taakverdeling </w:t>
      </w:r>
      <w:r w:rsidR="00D446FA">
        <w:t>plaatsen sleuteluitgiftekast</w:t>
      </w:r>
      <w:bookmarkEnd w:id="41"/>
    </w:p>
    <w:p w14:paraId="4F404906" w14:textId="77777777" w:rsidR="00577345" w:rsidRDefault="00577345" w:rsidP="00577345"/>
    <w:tbl>
      <w:tblPr>
        <w:tblStyle w:val="Tabelraster"/>
        <w:tblW w:w="9178" w:type="dxa"/>
        <w:tblInd w:w="108" w:type="dxa"/>
        <w:tblLayout w:type="fixed"/>
        <w:tblLook w:val="04A0" w:firstRow="1" w:lastRow="0" w:firstColumn="1" w:lastColumn="0" w:noHBand="0" w:noVBand="1"/>
      </w:tblPr>
      <w:tblGrid>
        <w:gridCol w:w="1134"/>
        <w:gridCol w:w="8044"/>
      </w:tblGrid>
      <w:tr w:rsidR="00577345" w:rsidRPr="00266038" w14:paraId="13100166" w14:textId="77777777" w:rsidTr="00E1330F">
        <w:tc>
          <w:tcPr>
            <w:tcW w:w="1134" w:type="dxa"/>
            <w:shd w:val="clear" w:color="auto" w:fill="BFBFBF" w:themeFill="background1" w:themeFillShade="BF"/>
          </w:tcPr>
          <w:p w14:paraId="703E4B76" w14:textId="77777777" w:rsidR="00577345" w:rsidRPr="00266038" w:rsidRDefault="00577345" w:rsidP="00E1330F">
            <w:pPr>
              <w:rPr>
                <w:b/>
              </w:rPr>
            </w:pPr>
            <w:r w:rsidRPr="00266038">
              <w:rPr>
                <w:b/>
              </w:rPr>
              <w:t>Nr</w:t>
            </w:r>
          </w:p>
        </w:tc>
        <w:tc>
          <w:tcPr>
            <w:tcW w:w="8044" w:type="dxa"/>
            <w:shd w:val="clear" w:color="auto" w:fill="BFBFBF" w:themeFill="background1" w:themeFillShade="BF"/>
          </w:tcPr>
          <w:p w14:paraId="20E1D75E" w14:textId="77777777" w:rsidR="00577345" w:rsidRPr="00266038" w:rsidRDefault="00577345" w:rsidP="00E1330F">
            <w:pPr>
              <w:rPr>
                <w:b/>
              </w:rPr>
            </w:pPr>
            <w:r w:rsidRPr="00266038">
              <w:rPr>
                <w:b/>
              </w:rPr>
              <w:t>Eis</w:t>
            </w:r>
          </w:p>
        </w:tc>
      </w:tr>
      <w:tr w:rsidR="00577345" w:rsidRPr="00266038" w14:paraId="6A8D6304" w14:textId="77777777" w:rsidTr="00E1330F">
        <w:tc>
          <w:tcPr>
            <w:tcW w:w="1134" w:type="dxa"/>
          </w:tcPr>
          <w:p w14:paraId="68126E22" w14:textId="4B5DBE2F" w:rsidR="00577345" w:rsidRPr="00D77132" w:rsidRDefault="00C93DB4" w:rsidP="00E1330F">
            <w:pPr>
              <w:rPr>
                <w:bCs/>
              </w:rPr>
            </w:pPr>
            <w:r>
              <w:rPr>
                <w:bCs/>
              </w:rPr>
              <w:t>5.2</w:t>
            </w:r>
            <w:r w:rsidR="00DE2035">
              <w:rPr>
                <w:bCs/>
              </w:rPr>
              <w:t>.1</w:t>
            </w:r>
          </w:p>
        </w:tc>
        <w:tc>
          <w:tcPr>
            <w:tcW w:w="8044" w:type="dxa"/>
          </w:tcPr>
          <w:p w14:paraId="26180484" w14:textId="470D04F4" w:rsidR="00577345" w:rsidRDefault="00577345" w:rsidP="00E1330F">
            <w:r>
              <w:t>De O</w:t>
            </w:r>
            <w:r w:rsidRPr="004905BE">
              <w:t>pdrachtnemer is verantwoordelijk voor het juist</w:t>
            </w:r>
            <w:r w:rsidR="00D446FA">
              <w:t xml:space="preserve"> </w:t>
            </w:r>
            <w:r w:rsidR="00C56B80">
              <w:t xml:space="preserve">en deugdelijk </w:t>
            </w:r>
            <w:r w:rsidR="00D446FA">
              <w:t xml:space="preserve">plaatsen </w:t>
            </w:r>
            <w:r w:rsidRPr="004905BE">
              <w:t xml:space="preserve">van de </w:t>
            </w:r>
            <w:r w:rsidR="00E81FDE">
              <w:t>sleuteluitgiftekast</w:t>
            </w:r>
            <w:r w:rsidR="000A750A">
              <w:t>en</w:t>
            </w:r>
            <w:r w:rsidRPr="004905BE">
              <w:t>.</w:t>
            </w:r>
          </w:p>
          <w:p w14:paraId="02720097" w14:textId="77777777" w:rsidR="00577345" w:rsidRPr="004905BE" w:rsidRDefault="00577345" w:rsidP="00E1330F"/>
        </w:tc>
      </w:tr>
      <w:tr w:rsidR="00DE2035" w:rsidRPr="00266038" w14:paraId="795A3BD9" w14:textId="77777777" w:rsidTr="00E1330F">
        <w:tc>
          <w:tcPr>
            <w:tcW w:w="1134" w:type="dxa"/>
          </w:tcPr>
          <w:p w14:paraId="4D1C7934" w14:textId="082D8FAD" w:rsidR="00DE2035" w:rsidRPr="00D77132" w:rsidRDefault="00C93DB4" w:rsidP="00DE2035">
            <w:pPr>
              <w:rPr>
                <w:bCs/>
              </w:rPr>
            </w:pPr>
            <w:r>
              <w:rPr>
                <w:bCs/>
              </w:rPr>
              <w:t>5.2</w:t>
            </w:r>
            <w:r w:rsidR="00DE2035" w:rsidRPr="00701374">
              <w:rPr>
                <w:bCs/>
              </w:rPr>
              <w:t>.</w:t>
            </w:r>
            <w:r w:rsidR="00DE2035">
              <w:rPr>
                <w:bCs/>
              </w:rPr>
              <w:t>2</w:t>
            </w:r>
          </w:p>
        </w:tc>
        <w:tc>
          <w:tcPr>
            <w:tcW w:w="8044" w:type="dxa"/>
          </w:tcPr>
          <w:p w14:paraId="3DACCB02" w14:textId="5B2A92E6" w:rsidR="00DE2035" w:rsidRDefault="00DE2035" w:rsidP="000A750A">
            <w:r>
              <w:t>Opdrachtnemer en Opdrachtgever hebben een vaste taakverdeling voor</w:t>
            </w:r>
            <w:r w:rsidRPr="004905BE">
              <w:t xml:space="preserve"> het </w:t>
            </w:r>
            <w:r w:rsidR="00D446FA">
              <w:t xml:space="preserve">plaatsen </w:t>
            </w:r>
            <w:r w:rsidRPr="004905BE">
              <w:t xml:space="preserve">van </w:t>
            </w:r>
            <w:r w:rsidR="00270CF3">
              <w:t xml:space="preserve">een </w:t>
            </w:r>
            <w:r w:rsidR="00E81FDE">
              <w:t>sleuteluitgiftekast</w:t>
            </w:r>
            <w:r>
              <w:t>.</w:t>
            </w:r>
          </w:p>
          <w:p w14:paraId="5CC1294C" w14:textId="3E2572AA" w:rsidR="00CF337B" w:rsidRPr="00266038" w:rsidRDefault="00CF337B" w:rsidP="000A750A"/>
        </w:tc>
      </w:tr>
      <w:tr w:rsidR="000A750A" w:rsidRPr="00266038" w14:paraId="7BEA4F90" w14:textId="77777777" w:rsidTr="00E1330F">
        <w:tc>
          <w:tcPr>
            <w:tcW w:w="1134" w:type="dxa"/>
          </w:tcPr>
          <w:p w14:paraId="15B6DB9C" w14:textId="73E900EF" w:rsidR="000A750A" w:rsidRPr="00D77132" w:rsidRDefault="00C93DB4" w:rsidP="000A750A">
            <w:pPr>
              <w:rPr>
                <w:bCs/>
              </w:rPr>
            </w:pPr>
            <w:r>
              <w:rPr>
                <w:bCs/>
              </w:rPr>
              <w:lastRenderedPageBreak/>
              <w:t>5.2</w:t>
            </w:r>
            <w:r w:rsidR="000A750A" w:rsidRPr="00701374">
              <w:rPr>
                <w:bCs/>
              </w:rPr>
              <w:t>.</w:t>
            </w:r>
            <w:r w:rsidR="000A750A">
              <w:rPr>
                <w:bCs/>
              </w:rPr>
              <w:t>3</w:t>
            </w:r>
          </w:p>
        </w:tc>
        <w:tc>
          <w:tcPr>
            <w:tcW w:w="8044" w:type="dxa"/>
          </w:tcPr>
          <w:p w14:paraId="6A9376E1" w14:textId="27DDD3D4" w:rsidR="000A750A" w:rsidRDefault="00C06F92" w:rsidP="000A750A">
            <w:r>
              <w:t>De Opdrachtnemer levert plaatsingseisen (</w:t>
            </w:r>
            <w:r w:rsidR="00316002">
              <w:t xml:space="preserve">o.a. </w:t>
            </w:r>
            <w:r>
              <w:t>maatvoering) aan waar de</w:t>
            </w:r>
            <w:r w:rsidR="00270CF3">
              <w:t xml:space="preserve"> plaatsings</w:t>
            </w:r>
            <w:r>
              <w:t>locatie aan moet voldoen</w:t>
            </w:r>
            <w:r w:rsidR="00316002">
              <w:t>.</w:t>
            </w:r>
          </w:p>
          <w:p w14:paraId="46B3D474" w14:textId="59B40793" w:rsidR="00D446FA" w:rsidRPr="00266038" w:rsidRDefault="00D446FA" w:rsidP="000A750A"/>
        </w:tc>
      </w:tr>
      <w:tr w:rsidR="00C06F92" w:rsidRPr="00266038" w14:paraId="4E6C5826" w14:textId="77777777" w:rsidTr="00E1330F">
        <w:tc>
          <w:tcPr>
            <w:tcW w:w="1134" w:type="dxa"/>
          </w:tcPr>
          <w:p w14:paraId="66FB36F4" w14:textId="3E8210BE" w:rsidR="00C06F92" w:rsidRPr="00D77132" w:rsidRDefault="00C93DB4" w:rsidP="00C06F92">
            <w:pPr>
              <w:rPr>
                <w:bCs/>
              </w:rPr>
            </w:pPr>
            <w:r>
              <w:rPr>
                <w:bCs/>
              </w:rPr>
              <w:t>5.2</w:t>
            </w:r>
            <w:r w:rsidR="00C06F92" w:rsidRPr="00701374">
              <w:rPr>
                <w:bCs/>
              </w:rPr>
              <w:t>.</w:t>
            </w:r>
            <w:r w:rsidR="00C06F92">
              <w:rPr>
                <w:bCs/>
              </w:rPr>
              <w:t>4</w:t>
            </w:r>
          </w:p>
        </w:tc>
        <w:tc>
          <w:tcPr>
            <w:tcW w:w="8044" w:type="dxa"/>
          </w:tcPr>
          <w:p w14:paraId="7DCF0C06" w14:textId="77777777" w:rsidR="00C06F92" w:rsidRDefault="00C06F92" w:rsidP="00C06F92">
            <w:r>
              <w:t xml:space="preserve">De </w:t>
            </w:r>
            <w:r w:rsidR="00270CF3">
              <w:t>O</w:t>
            </w:r>
            <w:r>
              <w:t>pdracht</w:t>
            </w:r>
            <w:r w:rsidR="00270CF3">
              <w:t>gever levert een exacte plaatsingslocatie aan die aan de plaatsingseisen voldoet.</w:t>
            </w:r>
          </w:p>
          <w:p w14:paraId="71A47D6B" w14:textId="364485D5" w:rsidR="00D446FA" w:rsidRPr="00266038" w:rsidRDefault="00D446FA" w:rsidP="00C06F92"/>
        </w:tc>
      </w:tr>
      <w:tr w:rsidR="00C06F92" w:rsidRPr="00266038" w14:paraId="6A8C4FBD" w14:textId="77777777" w:rsidTr="00E1330F">
        <w:tc>
          <w:tcPr>
            <w:tcW w:w="1134" w:type="dxa"/>
          </w:tcPr>
          <w:p w14:paraId="2D7E8166" w14:textId="21D311EC" w:rsidR="00C06F92" w:rsidRPr="00D77132" w:rsidRDefault="00C93DB4" w:rsidP="00C06F92">
            <w:pPr>
              <w:rPr>
                <w:bCs/>
              </w:rPr>
            </w:pPr>
            <w:r>
              <w:rPr>
                <w:bCs/>
              </w:rPr>
              <w:t>5.2</w:t>
            </w:r>
            <w:r w:rsidR="00C06F92" w:rsidRPr="00701374">
              <w:rPr>
                <w:bCs/>
              </w:rPr>
              <w:t>.</w:t>
            </w:r>
            <w:r w:rsidR="00C06F92">
              <w:rPr>
                <w:bCs/>
              </w:rPr>
              <w:t>5</w:t>
            </w:r>
          </w:p>
        </w:tc>
        <w:tc>
          <w:tcPr>
            <w:tcW w:w="8044" w:type="dxa"/>
          </w:tcPr>
          <w:p w14:paraId="173415DD" w14:textId="711048CB" w:rsidR="00C06F92" w:rsidRDefault="00C06F92" w:rsidP="00270CF3">
            <w:r>
              <w:t xml:space="preserve">De Opdrachtnemer installeert de </w:t>
            </w:r>
            <w:r w:rsidR="00E81FDE">
              <w:t>sleuteluitgiftekast</w:t>
            </w:r>
            <w:r>
              <w:t xml:space="preserve">en op de door opdrachtgever aangegeven locatie.  </w:t>
            </w:r>
          </w:p>
          <w:p w14:paraId="7A3551B4" w14:textId="0B0D459C" w:rsidR="00D446FA" w:rsidRPr="00266038" w:rsidRDefault="00D446FA" w:rsidP="00270CF3"/>
        </w:tc>
      </w:tr>
      <w:tr w:rsidR="00572F1A" w:rsidRPr="00266038" w14:paraId="1A3341A8" w14:textId="77777777" w:rsidTr="00E1330F">
        <w:tc>
          <w:tcPr>
            <w:tcW w:w="1134" w:type="dxa"/>
          </w:tcPr>
          <w:p w14:paraId="23DBEE7D" w14:textId="36DEB97D" w:rsidR="00572F1A" w:rsidRPr="00D77132" w:rsidRDefault="00572F1A" w:rsidP="00572F1A">
            <w:pPr>
              <w:rPr>
                <w:bCs/>
              </w:rPr>
            </w:pPr>
            <w:r>
              <w:rPr>
                <w:bCs/>
              </w:rPr>
              <w:t>5.2</w:t>
            </w:r>
            <w:r w:rsidRPr="00701374">
              <w:rPr>
                <w:bCs/>
              </w:rPr>
              <w:t>.</w:t>
            </w:r>
            <w:r>
              <w:rPr>
                <w:bCs/>
              </w:rPr>
              <w:t>6</w:t>
            </w:r>
          </w:p>
        </w:tc>
        <w:tc>
          <w:tcPr>
            <w:tcW w:w="8044" w:type="dxa"/>
          </w:tcPr>
          <w:p w14:paraId="197EC1B6" w14:textId="21AE7C7C" w:rsidR="00572F1A" w:rsidRDefault="00572F1A" w:rsidP="00572F1A">
            <w:pPr>
              <w:tabs>
                <w:tab w:val="clear" w:pos="-1440"/>
                <w:tab w:val="clear" w:pos="-720"/>
                <w:tab w:val="clear" w:pos="0"/>
                <w:tab w:val="clear" w:pos="380"/>
              </w:tabs>
              <w:suppressAutoHyphens/>
              <w:spacing w:line="252" w:lineRule="atLeast"/>
            </w:pPr>
            <w:r>
              <w:t xml:space="preserve">De Opdrachtgever is verantwoordelijk voor de aanwezigheid van de stroomvoorziening ten behoeve van de </w:t>
            </w:r>
            <w:r w:rsidR="00405160">
              <w:t xml:space="preserve">geaarde </w:t>
            </w:r>
            <w:r>
              <w:t xml:space="preserve">stroom </w:t>
            </w:r>
            <w:r w:rsidR="00405160">
              <w:t>aansluiting</w:t>
            </w:r>
            <w:r>
              <w:t xml:space="preserve"> van de sleuteluitgiftekast.</w:t>
            </w:r>
            <w:r w:rsidR="00405160">
              <w:t xml:space="preserve"> Standaard wandcontactdoos: Europees Type F </w:t>
            </w:r>
          </w:p>
          <w:p w14:paraId="38FB4282" w14:textId="44378EDC" w:rsidR="00572F1A" w:rsidRPr="00266038" w:rsidRDefault="00572F1A" w:rsidP="00572F1A">
            <w:pPr>
              <w:tabs>
                <w:tab w:val="clear" w:pos="-1440"/>
                <w:tab w:val="clear" w:pos="-720"/>
                <w:tab w:val="clear" w:pos="0"/>
                <w:tab w:val="clear" w:pos="380"/>
              </w:tabs>
              <w:suppressAutoHyphens/>
              <w:spacing w:line="252" w:lineRule="atLeast"/>
            </w:pPr>
          </w:p>
        </w:tc>
      </w:tr>
      <w:tr w:rsidR="00572F1A" w:rsidRPr="00266038" w14:paraId="37313BED" w14:textId="77777777" w:rsidTr="00E1330F">
        <w:tc>
          <w:tcPr>
            <w:tcW w:w="1134" w:type="dxa"/>
          </w:tcPr>
          <w:p w14:paraId="232AD1D3" w14:textId="7EF2C582" w:rsidR="00572F1A" w:rsidRPr="00701374" w:rsidRDefault="00572F1A" w:rsidP="00572F1A">
            <w:pPr>
              <w:rPr>
                <w:bCs/>
              </w:rPr>
            </w:pPr>
            <w:r>
              <w:rPr>
                <w:bCs/>
              </w:rPr>
              <w:t>5.2</w:t>
            </w:r>
            <w:r w:rsidRPr="00701374">
              <w:rPr>
                <w:bCs/>
              </w:rPr>
              <w:t>.</w:t>
            </w:r>
            <w:r>
              <w:rPr>
                <w:bCs/>
              </w:rPr>
              <w:t>7</w:t>
            </w:r>
          </w:p>
        </w:tc>
        <w:tc>
          <w:tcPr>
            <w:tcW w:w="8044" w:type="dxa"/>
          </w:tcPr>
          <w:p w14:paraId="7EE45D61" w14:textId="307EDA61" w:rsidR="00572F1A" w:rsidRDefault="00572F1A" w:rsidP="00572F1A">
            <w:pPr>
              <w:tabs>
                <w:tab w:val="clear" w:pos="-1440"/>
                <w:tab w:val="clear" w:pos="-720"/>
                <w:tab w:val="clear" w:pos="0"/>
                <w:tab w:val="clear" w:pos="380"/>
              </w:tabs>
              <w:suppressAutoHyphens/>
              <w:spacing w:line="252" w:lineRule="atLeast"/>
            </w:pPr>
            <w:r w:rsidRPr="000229F8">
              <w:t>De Opdrachtgever levert (indien van toepassing) een SIM kaart aan Opdrachtnemer (zie 4.6).</w:t>
            </w:r>
          </w:p>
          <w:p w14:paraId="3CC04559" w14:textId="501E5835" w:rsidR="00572F1A" w:rsidRPr="00270CF3" w:rsidRDefault="00572F1A" w:rsidP="00572F1A">
            <w:pPr>
              <w:tabs>
                <w:tab w:val="clear" w:pos="-1440"/>
                <w:tab w:val="clear" w:pos="-720"/>
                <w:tab w:val="clear" w:pos="0"/>
                <w:tab w:val="clear" w:pos="380"/>
              </w:tabs>
              <w:suppressAutoHyphens/>
              <w:spacing w:line="252" w:lineRule="atLeast"/>
            </w:pPr>
          </w:p>
        </w:tc>
      </w:tr>
      <w:tr w:rsidR="00572F1A" w:rsidRPr="00266038" w14:paraId="09311B88" w14:textId="77777777" w:rsidTr="00E1330F">
        <w:tc>
          <w:tcPr>
            <w:tcW w:w="1134" w:type="dxa"/>
          </w:tcPr>
          <w:p w14:paraId="3B6A87FF" w14:textId="06CFD34D" w:rsidR="00572F1A" w:rsidRPr="00D77132" w:rsidRDefault="00572F1A" w:rsidP="00572F1A">
            <w:pPr>
              <w:rPr>
                <w:bCs/>
              </w:rPr>
            </w:pPr>
            <w:r>
              <w:rPr>
                <w:bCs/>
              </w:rPr>
              <w:t>5.2</w:t>
            </w:r>
            <w:r w:rsidRPr="00701374">
              <w:rPr>
                <w:bCs/>
              </w:rPr>
              <w:t>.</w:t>
            </w:r>
            <w:r>
              <w:rPr>
                <w:bCs/>
              </w:rPr>
              <w:t>8</w:t>
            </w:r>
          </w:p>
        </w:tc>
        <w:tc>
          <w:tcPr>
            <w:tcW w:w="8044" w:type="dxa"/>
          </w:tcPr>
          <w:p w14:paraId="6DE9F36E" w14:textId="5A54B87A" w:rsidR="00572F1A" w:rsidRDefault="00572F1A" w:rsidP="00572F1A">
            <w:pPr>
              <w:tabs>
                <w:tab w:val="clear" w:pos="-1440"/>
                <w:tab w:val="clear" w:pos="-720"/>
                <w:tab w:val="clear" w:pos="0"/>
                <w:tab w:val="clear" w:pos="380"/>
              </w:tabs>
              <w:suppressAutoHyphens/>
              <w:spacing w:line="252" w:lineRule="atLeast"/>
            </w:pPr>
            <w:r>
              <w:t xml:space="preserve">De Opdrachtnemer installeert de SIM-kaart (indien van toepassing) in de sleuteluitgiftekast. </w:t>
            </w:r>
          </w:p>
          <w:p w14:paraId="1799FAA4" w14:textId="5840F045" w:rsidR="00572F1A" w:rsidRPr="00266038" w:rsidRDefault="00572F1A" w:rsidP="00572F1A">
            <w:pPr>
              <w:tabs>
                <w:tab w:val="clear" w:pos="-1440"/>
                <w:tab w:val="clear" w:pos="-720"/>
                <w:tab w:val="clear" w:pos="0"/>
                <w:tab w:val="clear" w:pos="380"/>
              </w:tabs>
              <w:suppressAutoHyphens/>
              <w:spacing w:line="252" w:lineRule="atLeast"/>
            </w:pPr>
          </w:p>
        </w:tc>
      </w:tr>
      <w:tr w:rsidR="00572F1A" w:rsidRPr="00266038" w14:paraId="703ACFA4" w14:textId="77777777" w:rsidTr="00E1330F">
        <w:tc>
          <w:tcPr>
            <w:tcW w:w="1134" w:type="dxa"/>
          </w:tcPr>
          <w:p w14:paraId="3BF9E6FE" w14:textId="34F8C3AF" w:rsidR="00572F1A" w:rsidRPr="00D77132" w:rsidRDefault="00572F1A" w:rsidP="00572F1A">
            <w:pPr>
              <w:rPr>
                <w:bCs/>
              </w:rPr>
            </w:pPr>
            <w:r>
              <w:rPr>
                <w:bCs/>
              </w:rPr>
              <w:t>5.2</w:t>
            </w:r>
            <w:r w:rsidRPr="00701374">
              <w:rPr>
                <w:bCs/>
              </w:rPr>
              <w:t>.</w:t>
            </w:r>
            <w:r>
              <w:rPr>
                <w:bCs/>
              </w:rPr>
              <w:t>9</w:t>
            </w:r>
          </w:p>
        </w:tc>
        <w:tc>
          <w:tcPr>
            <w:tcW w:w="8044" w:type="dxa"/>
          </w:tcPr>
          <w:p w14:paraId="1A1C3287" w14:textId="77777777" w:rsidR="00572F1A" w:rsidRDefault="00572F1A" w:rsidP="00572F1A">
            <w:pPr>
              <w:tabs>
                <w:tab w:val="clear" w:pos="-1440"/>
                <w:tab w:val="clear" w:pos="-720"/>
                <w:tab w:val="clear" w:pos="0"/>
                <w:tab w:val="clear" w:pos="380"/>
              </w:tabs>
              <w:suppressAutoHyphens/>
              <w:spacing w:line="252" w:lineRule="atLeast"/>
            </w:pPr>
            <w:r>
              <w:t xml:space="preserve">De Opdrachtnemer plaatst en installeert de sleuteluitgiftekast inclusief aansluiting op stroomnetwerk en de aansluiting op het UTP netwerk of de GSM module. </w:t>
            </w:r>
          </w:p>
          <w:p w14:paraId="3A4E7DBF" w14:textId="31302736" w:rsidR="00572F1A" w:rsidRPr="00266038" w:rsidRDefault="00572F1A" w:rsidP="00572F1A">
            <w:pPr>
              <w:tabs>
                <w:tab w:val="clear" w:pos="-1440"/>
                <w:tab w:val="clear" w:pos="-720"/>
                <w:tab w:val="clear" w:pos="0"/>
                <w:tab w:val="clear" w:pos="380"/>
              </w:tabs>
              <w:suppressAutoHyphens/>
              <w:spacing w:line="252" w:lineRule="atLeast"/>
            </w:pPr>
          </w:p>
        </w:tc>
      </w:tr>
      <w:tr w:rsidR="00572F1A" w:rsidRPr="00266038" w14:paraId="36688652" w14:textId="77777777" w:rsidTr="00E1330F">
        <w:tc>
          <w:tcPr>
            <w:tcW w:w="1134" w:type="dxa"/>
          </w:tcPr>
          <w:p w14:paraId="1B3CBCD1" w14:textId="0231ED22" w:rsidR="00572F1A" w:rsidRPr="00D77132" w:rsidRDefault="00572F1A" w:rsidP="00572F1A">
            <w:pPr>
              <w:rPr>
                <w:bCs/>
              </w:rPr>
            </w:pPr>
            <w:r>
              <w:rPr>
                <w:bCs/>
              </w:rPr>
              <w:t>5.2</w:t>
            </w:r>
            <w:r w:rsidRPr="00701374">
              <w:rPr>
                <w:bCs/>
              </w:rPr>
              <w:t>.</w:t>
            </w:r>
            <w:r>
              <w:rPr>
                <w:bCs/>
              </w:rPr>
              <w:t>10</w:t>
            </w:r>
          </w:p>
        </w:tc>
        <w:tc>
          <w:tcPr>
            <w:tcW w:w="8044" w:type="dxa"/>
          </w:tcPr>
          <w:p w14:paraId="63C459DD" w14:textId="77777777" w:rsidR="00572F1A" w:rsidRDefault="00572F1A" w:rsidP="00572F1A">
            <w:pPr>
              <w:tabs>
                <w:tab w:val="clear" w:pos="-1440"/>
                <w:tab w:val="clear" w:pos="-720"/>
                <w:tab w:val="clear" w:pos="0"/>
                <w:tab w:val="clear" w:pos="380"/>
              </w:tabs>
              <w:suppressAutoHyphens/>
              <w:spacing w:line="252" w:lineRule="atLeast"/>
            </w:pPr>
            <w:r>
              <w:t>De Opdrachtnemer implementeert de sleuteluitgiftekast in de beheersoftware.</w:t>
            </w:r>
          </w:p>
          <w:p w14:paraId="03F70431" w14:textId="509E173F" w:rsidR="00572F1A" w:rsidRPr="00266038" w:rsidRDefault="00572F1A" w:rsidP="00572F1A">
            <w:pPr>
              <w:tabs>
                <w:tab w:val="clear" w:pos="-1440"/>
                <w:tab w:val="clear" w:pos="-720"/>
                <w:tab w:val="clear" w:pos="0"/>
                <w:tab w:val="clear" w:pos="380"/>
              </w:tabs>
              <w:suppressAutoHyphens/>
              <w:spacing w:line="252" w:lineRule="atLeast"/>
            </w:pPr>
          </w:p>
        </w:tc>
      </w:tr>
    </w:tbl>
    <w:p w14:paraId="2928F091" w14:textId="77777777" w:rsidR="00F52446" w:rsidRDefault="00F52446" w:rsidP="00F52446"/>
    <w:p w14:paraId="117FC539" w14:textId="16FD7C96" w:rsidR="00577345" w:rsidRDefault="00577345" w:rsidP="00F95270">
      <w:pPr>
        <w:pStyle w:val="Kop2"/>
      </w:pPr>
      <w:bookmarkStart w:id="42" w:name="_Toc99289181"/>
      <w:r>
        <w:t>Eisen aan inbedrijfstell</w:t>
      </w:r>
      <w:r w:rsidR="00A457FD">
        <w:t>i</w:t>
      </w:r>
      <w:r w:rsidRPr="00396872">
        <w:t>n</w:t>
      </w:r>
      <w:r w:rsidR="00A457FD">
        <w:t>g</w:t>
      </w:r>
      <w:r w:rsidRPr="00396872">
        <w:t xml:space="preserve"> en testen</w:t>
      </w:r>
      <w:bookmarkEnd w:id="42"/>
    </w:p>
    <w:p w14:paraId="6DBDDD91" w14:textId="77777777" w:rsidR="00577345" w:rsidRDefault="00577345" w:rsidP="00577345"/>
    <w:tbl>
      <w:tblPr>
        <w:tblStyle w:val="Tabelraster"/>
        <w:tblW w:w="8974" w:type="dxa"/>
        <w:tblInd w:w="108" w:type="dxa"/>
        <w:tblLayout w:type="fixed"/>
        <w:tblLook w:val="04A0" w:firstRow="1" w:lastRow="0" w:firstColumn="1" w:lastColumn="0" w:noHBand="0" w:noVBand="1"/>
      </w:tblPr>
      <w:tblGrid>
        <w:gridCol w:w="1108"/>
        <w:gridCol w:w="7866"/>
      </w:tblGrid>
      <w:tr w:rsidR="00577345" w:rsidRPr="00266038" w14:paraId="35BDE631" w14:textId="77777777" w:rsidTr="00154B16">
        <w:trPr>
          <w:trHeight w:val="245"/>
        </w:trPr>
        <w:tc>
          <w:tcPr>
            <w:tcW w:w="1108" w:type="dxa"/>
            <w:shd w:val="clear" w:color="auto" w:fill="BFBFBF" w:themeFill="background1" w:themeFillShade="BF"/>
          </w:tcPr>
          <w:p w14:paraId="27E9F6EB" w14:textId="77777777" w:rsidR="00577345" w:rsidRPr="00266038" w:rsidRDefault="00577345" w:rsidP="00E1330F">
            <w:pPr>
              <w:rPr>
                <w:b/>
              </w:rPr>
            </w:pPr>
            <w:r w:rsidRPr="00266038">
              <w:rPr>
                <w:b/>
              </w:rPr>
              <w:t>Nr</w:t>
            </w:r>
          </w:p>
        </w:tc>
        <w:tc>
          <w:tcPr>
            <w:tcW w:w="7866" w:type="dxa"/>
            <w:shd w:val="clear" w:color="auto" w:fill="BFBFBF" w:themeFill="background1" w:themeFillShade="BF"/>
          </w:tcPr>
          <w:p w14:paraId="55B256EF" w14:textId="77777777" w:rsidR="00577345" w:rsidRPr="00731B6E" w:rsidRDefault="00577345" w:rsidP="00E1330F">
            <w:pPr>
              <w:rPr>
                <w:b/>
              </w:rPr>
            </w:pPr>
            <w:r w:rsidRPr="00731B6E">
              <w:rPr>
                <w:b/>
              </w:rPr>
              <w:t>Eis</w:t>
            </w:r>
          </w:p>
        </w:tc>
      </w:tr>
      <w:tr w:rsidR="00577345" w:rsidRPr="00266038" w14:paraId="687FE462" w14:textId="77777777" w:rsidTr="00154B16">
        <w:trPr>
          <w:trHeight w:val="735"/>
        </w:trPr>
        <w:tc>
          <w:tcPr>
            <w:tcW w:w="1108" w:type="dxa"/>
          </w:tcPr>
          <w:p w14:paraId="5134B7B2" w14:textId="4CEA94F8" w:rsidR="00577345" w:rsidRPr="00D77132" w:rsidRDefault="00C93DB4" w:rsidP="00E1330F">
            <w:pPr>
              <w:rPr>
                <w:bCs/>
              </w:rPr>
            </w:pPr>
            <w:r>
              <w:rPr>
                <w:bCs/>
              </w:rPr>
              <w:t>5.3</w:t>
            </w:r>
            <w:r w:rsidR="00DE2035">
              <w:rPr>
                <w:bCs/>
              </w:rPr>
              <w:t>.1</w:t>
            </w:r>
          </w:p>
        </w:tc>
        <w:tc>
          <w:tcPr>
            <w:tcW w:w="7866" w:type="dxa"/>
          </w:tcPr>
          <w:p w14:paraId="6E7815F5" w14:textId="0F81B0B7" w:rsidR="00577345" w:rsidRPr="00731B6E" w:rsidRDefault="00577345" w:rsidP="00E1330F">
            <w:r w:rsidRPr="00731B6E">
              <w:t xml:space="preserve">De Opdrachtnemer is verantwoordelijk voor het juist en werkend in bedrijf stellen en testen van de </w:t>
            </w:r>
            <w:r w:rsidR="00731B6E" w:rsidRPr="00731B6E">
              <w:t>sleuteluitgiftekast</w:t>
            </w:r>
            <w:r w:rsidRPr="00731B6E">
              <w:t>.</w:t>
            </w:r>
          </w:p>
          <w:p w14:paraId="0FEF403C" w14:textId="77777777" w:rsidR="00577345" w:rsidRPr="00731B6E" w:rsidRDefault="00577345" w:rsidP="00E1330F">
            <w:pPr>
              <w:tabs>
                <w:tab w:val="clear" w:pos="-1440"/>
                <w:tab w:val="clear" w:pos="-720"/>
                <w:tab w:val="clear" w:pos="0"/>
                <w:tab w:val="clear" w:pos="380"/>
              </w:tabs>
              <w:suppressAutoHyphens/>
              <w:spacing w:line="252" w:lineRule="atLeast"/>
            </w:pPr>
          </w:p>
        </w:tc>
      </w:tr>
      <w:tr w:rsidR="0054101D" w:rsidRPr="00266038" w14:paraId="528ABF61" w14:textId="77777777" w:rsidTr="00154B16">
        <w:trPr>
          <w:trHeight w:val="721"/>
        </w:trPr>
        <w:tc>
          <w:tcPr>
            <w:tcW w:w="1108" w:type="dxa"/>
          </w:tcPr>
          <w:p w14:paraId="0D697259" w14:textId="66A4DFFD" w:rsidR="0054101D" w:rsidRPr="00D77132" w:rsidRDefault="00C93DB4" w:rsidP="0054101D">
            <w:pPr>
              <w:rPr>
                <w:bCs/>
              </w:rPr>
            </w:pPr>
            <w:r>
              <w:rPr>
                <w:bCs/>
              </w:rPr>
              <w:t>5.3</w:t>
            </w:r>
            <w:r w:rsidR="0054101D" w:rsidRPr="001B3059">
              <w:rPr>
                <w:bCs/>
              </w:rPr>
              <w:t>.</w:t>
            </w:r>
            <w:r w:rsidR="0054101D">
              <w:rPr>
                <w:bCs/>
              </w:rPr>
              <w:t>2</w:t>
            </w:r>
          </w:p>
        </w:tc>
        <w:tc>
          <w:tcPr>
            <w:tcW w:w="7866" w:type="dxa"/>
          </w:tcPr>
          <w:p w14:paraId="33B73FB1" w14:textId="77777777" w:rsidR="0054101D" w:rsidRDefault="0054101D" w:rsidP="0054101D">
            <w:pPr>
              <w:tabs>
                <w:tab w:val="clear" w:pos="-1440"/>
                <w:tab w:val="clear" w:pos="-720"/>
                <w:tab w:val="clear" w:pos="0"/>
                <w:tab w:val="clear" w:pos="380"/>
              </w:tabs>
              <w:suppressAutoHyphens/>
              <w:spacing w:line="252" w:lineRule="atLeast"/>
            </w:pPr>
            <w:r w:rsidRPr="00831255">
              <w:t xml:space="preserve">De </w:t>
            </w:r>
            <w:r>
              <w:t>Opdrachtnemer</w:t>
            </w:r>
            <w:r w:rsidRPr="00831255">
              <w:t xml:space="preserve"> stelt </w:t>
            </w:r>
            <w:r>
              <w:t xml:space="preserve">de </w:t>
            </w:r>
            <w:r w:rsidRPr="00731B6E">
              <w:t>sleuteluitgiftekast</w:t>
            </w:r>
            <w:r>
              <w:t xml:space="preserve"> i</w:t>
            </w:r>
            <w:r w:rsidRPr="00831255">
              <w:t>n bedrijf en configureert deze, zodat de</w:t>
            </w:r>
            <w:r>
              <w:t xml:space="preserve"> </w:t>
            </w:r>
            <w:r w:rsidRPr="00731B6E">
              <w:t>sleuteluitgiftekast</w:t>
            </w:r>
            <w:r w:rsidRPr="00831255">
              <w:t xml:space="preserve"> kan functioneren.</w:t>
            </w:r>
          </w:p>
          <w:p w14:paraId="4297BF17" w14:textId="77777777" w:rsidR="0054101D" w:rsidRPr="00731B6E" w:rsidRDefault="0054101D" w:rsidP="0054101D"/>
        </w:tc>
      </w:tr>
      <w:tr w:rsidR="0054101D" w:rsidRPr="00266038" w14:paraId="17002C39" w14:textId="77777777" w:rsidTr="0054101D">
        <w:trPr>
          <w:trHeight w:val="112"/>
        </w:trPr>
        <w:tc>
          <w:tcPr>
            <w:tcW w:w="1108" w:type="dxa"/>
          </w:tcPr>
          <w:p w14:paraId="2FDCC6E7" w14:textId="38A50E46" w:rsidR="0054101D" w:rsidRPr="00D77132" w:rsidRDefault="00C93DB4" w:rsidP="0054101D">
            <w:pPr>
              <w:rPr>
                <w:bCs/>
              </w:rPr>
            </w:pPr>
            <w:r>
              <w:rPr>
                <w:bCs/>
              </w:rPr>
              <w:t>5.3</w:t>
            </w:r>
            <w:r w:rsidR="0054101D" w:rsidRPr="001B3059">
              <w:rPr>
                <w:bCs/>
              </w:rPr>
              <w:t>.</w:t>
            </w:r>
            <w:r w:rsidR="0054101D">
              <w:rPr>
                <w:bCs/>
              </w:rPr>
              <w:t>3</w:t>
            </w:r>
          </w:p>
        </w:tc>
        <w:tc>
          <w:tcPr>
            <w:tcW w:w="7866" w:type="dxa"/>
          </w:tcPr>
          <w:p w14:paraId="607B1F4E" w14:textId="77777777" w:rsidR="0054101D" w:rsidRDefault="0054101D" w:rsidP="0054101D">
            <w:pPr>
              <w:tabs>
                <w:tab w:val="clear" w:pos="-1440"/>
                <w:tab w:val="clear" w:pos="-720"/>
                <w:tab w:val="clear" w:pos="0"/>
                <w:tab w:val="clear" w:pos="380"/>
              </w:tabs>
              <w:suppressAutoHyphens/>
              <w:spacing w:line="252" w:lineRule="atLeast"/>
            </w:pPr>
            <w:r>
              <w:t xml:space="preserve">De Opdrachtnemer test de </w:t>
            </w:r>
            <w:r w:rsidRPr="00731B6E">
              <w:t>sleuteluitgiftekast</w:t>
            </w:r>
            <w:r>
              <w:t xml:space="preserve"> op juiste werking.</w:t>
            </w:r>
          </w:p>
          <w:p w14:paraId="525B6360" w14:textId="1B27C9F3" w:rsidR="0054101D" w:rsidRPr="00266038" w:rsidRDefault="0054101D" w:rsidP="0054101D">
            <w:pPr>
              <w:tabs>
                <w:tab w:val="clear" w:pos="-1440"/>
                <w:tab w:val="clear" w:pos="-720"/>
                <w:tab w:val="clear" w:pos="0"/>
                <w:tab w:val="clear" w:pos="380"/>
              </w:tabs>
              <w:suppressAutoHyphens/>
              <w:spacing w:line="252" w:lineRule="atLeast"/>
            </w:pPr>
          </w:p>
        </w:tc>
      </w:tr>
      <w:tr w:rsidR="0054101D" w:rsidRPr="00266038" w14:paraId="5FDBE712" w14:textId="77777777" w:rsidTr="0054101D">
        <w:trPr>
          <w:trHeight w:val="60"/>
        </w:trPr>
        <w:tc>
          <w:tcPr>
            <w:tcW w:w="1108" w:type="dxa"/>
          </w:tcPr>
          <w:p w14:paraId="7CAD5215" w14:textId="2F0831A6" w:rsidR="0054101D" w:rsidRPr="00D77132" w:rsidRDefault="00C93DB4" w:rsidP="0054101D">
            <w:pPr>
              <w:rPr>
                <w:bCs/>
              </w:rPr>
            </w:pPr>
            <w:r>
              <w:rPr>
                <w:bCs/>
              </w:rPr>
              <w:t>5.3</w:t>
            </w:r>
            <w:r w:rsidR="0054101D" w:rsidRPr="001B3059">
              <w:rPr>
                <w:bCs/>
              </w:rPr>
              <w:t>.</w:t>
            </w:r>
            <w:r w:rsidR="0054101D">
              <w:rPr>
                <w:bCs/>
              </w:rPr>
              <w:t>4</w:t>
            </w:r>
          </w:p>
        </w:tc>
        <w:tc>
          <w:tcPr>
            <w:tcW w:w="7866" w:type="dxa"/>
          </w:tcPr>
          <w:p w14:paraId="33041048" w14:textId="77777777" w:rsidR="0054101D" w:rsidRDefault="0054101D" w:rsidP="0054101D">
            <w:r w:rsidRPr="00A457FD">
              <w:t xml:space="preserve">Indien de software on-premise wordt </w:t>
            </w:r>
            <w:r>
              <w:t>geleverd ondersteund de opdrachtgever de opdrachtnemer met dat deel van de inbedrijfstelling.</w:t>
            </w:r>
          </w:p>
          <w:p w14:paraId="5B9AE1F9" w14:textId="44131CCB" w:rsidR="0054101D" w:rsidRPr="00266038" w:rsidRDefault="0054101D" w:rsidP="0054101D">
            <w:pPr>
              <w:tabs>
                <w:tab w:val="clear" w:pos="-1440"/>
                <w:tab w:val="clear" w:pos="-720"/>
                <w:tab w:val="clear" w:pos="0"/>
                <w:tab w:val="clear" w:pos="380"/>
              </w:tabs>
              <w:suppressAutoHyphens/>
              <w:spacing w:line="252" w:lineRule="atLeast"/>
            </w:pPr>
          </w:p>
        </w:tc>
      </w:tr>
      <w:tr w:rsidR="0054101D" w:rsidRPr="00266038" w14:paraId="788931A2" w14:textId="77777777" w:rsidTr="0054101D">
        <w:trPr>
          <w:trHeight w:val="351"/>
        </w:trPr>
        <w:tc>
          <w:tcPr>
            <w:tcW w:w="1108" w:type="dxa"/>
          </w:tcPr>
          <w:p w14:paraId="123C80AC" w14:textId="1566BD03" w:rsidR="0054101D" w:rsidRPr="00D77132" w:rsidRDefault="00C93DB4" w:rsidP="0054101D">
            <w:pPr>
              <w:rPr>
                <w:bCs/>
              </w:rPr>
            </w:pPr>
            <w:r>
              <w:rPr>
                <w:bCs/>
              </w:rPr>
              <w:t>5.3</w:t>
            </w:r>
            <w:r w:rsidR="0054101D" w:rsidRPr="001B3059">
              <w:rPr>
                <w:bCs/>
              </w:rPr>
              <w:t>.</w:t>
            </w:r>
            <w:r w:rsidR="0054101D">
              <w:rPr>
                <w:bCs/>
              </w:rPr>
              <w:t>5</w:t>
            </w:r>
          </w:p>
        </w:tc>
        <w:tc>
          <w:tcPr>
            <w:tcW w:w="7866" w:type="dxa"/>
          </w:tcPr>
          <w:p w14:paraId="3DF16755" w14:textId="28BD0D17" w:rsidR="0054101D" w:rsidRDefault="0054101D" w:rsidP="0054101D">
            <w:pPr>
              <w:tabs>
                <w:tab w:val="clear" w:pos="-1440"/>
                <w:tab w:val="clear" w:pos="-720"/>
                <w:tab w:val="clear" w:pos="0"/>
                <w:tab w:val="clear" w:pos="380"/>
              </w:tabs>
              <w:suppressAutoHyphens/>
              <w:spacing w:line="252" w:lineRule="atLeast"/>
            </w:pPr>
            <w:r w:rsidRPr="00831255">
              <w:t xml:space="preserve">De </w:t>
            </w:r>
            <w:r>
              <w:t>Opdrachtnemer</w:t>
            </w:r>
            <w:r w:rsidRPr="00831255">
              <w:t xml:space="preserve"> stelt </w:t>
            </w:r>
            <w:r>
              <w:t xml:space="preserve">de software en </w:t>
            </w:r>
            <w:r w:rsidRPr="00831255">
              <w:t xml:space="preserve">de dataontsluiting naar </w:t>
            </w:r>
            <w:r>
              <w:t xml:space="preserve">de </w:t>
            </w:r>
            <w:r w:rsidR="00ED4C17">
              <w:t xml:space="preserve">centrale </w:t>
            </w:r>
            <w:r>
              <w:t xml:space="preserve">software </w:t>
            </w:r>
            <w:r w:rsidRPr="00831255">
              <w:t>in bedrijf</w:t>
            </w:r>
            <w:r>
              <w:t xml:space="preserve">, zodat de </w:t>
            </w:r>
            <w:r w:rsidR="00E81FDE">
              <w:t>sleuteluitgiftekast</w:t>
            </w:r>
            <w:r>
              <w:t xml:space="preserve"> correct in het totaal systeem wordt opgenomen.</w:t>
            </w:r>
          </w:p>
          <w:p w14:paraId="2BEB2F7A" w14:textId="21793293" w:rsidR="0054101D" w:rsidRPr="00266038" w:rsidRDefault="0054101D" w:rsidP="0054101D"/>
        </w:tc>
      </w:tr>
      <w:tr w:rsidR="0054101D" w:rsidRPr="00266038" w14:paraId="051B13DF" w14:textId="77777777" w:rsidTr="0054101D">
        <w:trPr>
          <w:trHeight w:val="60"/>
        </w:trPr>
        <w:tc>
          <w:tcPr>
            <w:tcW w:w="1108" w:type="dxa"/>
          </w:tcPr>
          <w:p w14:paraId="42421DA5" w14:textId="0C50A465" w:rsidR="0054101D" w:rsidRPr="00D77132" w:rsidRDefault="00C93DB4" w:rsidP="0054101D">
            <w:pPr>
              <w:rPr>
                <w:bCs/>
              </w:rPr>
            </w:pPr>
            <w:r>
              <w:rPr>
                <w:bCs/>
              </w:rPr>
              <w:t>5.3</w:t>
            </w:r>
            <w:r w:rsidR="0054101D" w:rsidRPr="001B3059">
              <w:rPr>
                <w:bCs/>
              </w:rPr>
              <w:t>.</w:t>
            </w:r>
            <w:r w:rsidR="0054101D">
              <w:rPr>
                <w:bCs/>
              </w:rPr>
              <w:t>6</w:t>
            </w:r>
          </w:p>
        </w:tc>
        <w:tc>
          <w:tcPr>
            <w:tcW w:w="7866" w:type="dxa"/>
          </w:tcPr>
          <w:p w14:paraId="71160529" w14:textId="77777777" w:rsidR="0054101D" w:rsidRDefault="0054101D" w:rsidP="0054101D">
            <w:pPr>
              <w:tabs>
                <w:tab w:val="clear" w:pos="-1440"/>
                <w:tab w:val="clear" w:pos="-720"/>
                <w:tab w:val="clear" w:pos="0"/>
                <w:tab w:val="clear" w:pos="380"/>
              </w:tabs>
              <w:suppressAutoHyphens/>
              <w:spacing w:line="252" w:lineRule="atLeast"/>
            </w:pPr>
            <w:r>
              <w:t>De Opdrachtnemer test de software en de dataontsluiting naar de software.</w:t>
            </w:r>
          </w:p>
          <w:p w14:paraId="042E73BF" w14:textId="59F7AC4C" w:rsidR="0054101D" w:rsidRPr="00266038" w:rsidRDefault="0054101D" w:rsidP="0054101D">
            <w:pPr>
              <w:tabs>
                <w:tab w:val="clear" w:pos="-1440"/>
                <w:tab w:val="clear" w:pos="-720"/>
                <w:tab w:val="clear" w:pos="0"/>
                <w:tab w:val="clear" w:pos="380"/>
              </w:tabs>
              <w:suppressAutoHyphens/>
              <w:spacing w:line="252" w:lineRule="atLeast"/>
            </w:pPr>
          </w:p>
        </w:tc>
      </w:tr>
      <w:tr w:rsidR="00FA1D99" w:rsidRPr="00266038" w14:paraId="51A94269" w14:textId="77777777" w:rsidTr="0054101D">
        <w:trPr>
          <w:trHeight w:val="60"/>
        </w:trPr>
        <w:tc>
          <w:tcPr>
            <w:tcW w:w="1108" w:type="dxa"/>
          </w:tcPr>
          <w:p w14:paraId="20A33AA0" w14:textId="4C700CF3" w:rsidR="00FA1D99" w:rsidRPr="00FA1D99" w:rsidRDefault="00FA1D99" w:rsidP="0054101D">
            <w:pPr>
              <w:rPr>
                <w:bCs/>
              </w:rPr>
            </w:pPr>
            <w:r w:rsidRPr="00FA1D99">
              <w:rPr>
                <w:bCs/>
              </w:rPr>
              <w:t>5.36</w:t>
            </w:r>
          </w:p>
        </w:tc>
        <w:tc>
          <w:tcPr>
            <w:tcW w:w="7866" w:type="dxa"/>
          </w:tcPr>
          <w:p w14:paraId="310CC333" w14:textId="47F6459C" w:rsidR="00FA1D99" w:rsidRPr="00FA1D99" w:rsidRDefault="00FA1D99" w:rsidP="00637E0F">
            <w:pPr>
              <w:tabs>
                <w:tab w:val="clear" w:pos="-1440"/>
                <w:tab w:val="clear" w:pos="-720"/>
                <w:tab w:val="clear" w:pos="0"/>
                <w:tab w:val="clear" w:pos="380"/>
              </w:tabs>
              <w:suppressAutoHyphens/>
              <w:spacing w:line="252" w:lineRule="atLeast"/>
              <w:rPr>
                <w:bCs/>
              </w:rPr>
            </w:pPr>
            <w:r w:rsidRPr="00FA1D99">
              <w:rPr>
                <w:bCs/>
              </w:rPr>
              <w:t xml:space="preserve">De opdrachtnemer biedt de test resultaten ter acceptatie aan </w:t>
            </w:r>
            <w:r w:rsidR="001D2107">
              <w:rPr>
                <w:bCs/>
              </w:rPr>
              <w:t>de</w:t>
            </w:r>
            <w:r w:rsidRPr="00FA1D99">
              <w:rPr>
                <w:bCs/>
              </w:rPr>
              <w:t xml:space="preserve"> Opdrachtgever</w:t>
            </w:r>
            <w:r w:rsidR="001D2107">
              <w:rPr>
                <w:bCs/>
              </w:rPr>
              <w:t xml:space="preserve"> aan</w:t>
            </w:r>
            <w:r w:rsidRPr="00FA1D99">
              <w:rPr>
                <w:bCs/>
              </w:rPr>
              <w:t>.</w:t>
            </w:r>
          </w:p>
        </w:tc>
      </w:tr>
    </w:tbl>
    <w:p w14:paraId="2A7D29F7" w14:textId="5C89E04E" w:rsidR="00CF7CBF" w:rsidRPr="00DC1537" w:rsidRDefault="00CF7CBF" w:rsidP="00F95270">
      <w:pPr>
        <w:pStyle w:val="Kop2"/>
      </w:pPr>
      <w:bookmarkStart w:id="43" w:name="_Toc99289182"/>
      <w:r w:rsidRPr="00DC1537">
        <w:lastRenderedPageBreak/>
        <w:t xml:space="preserve">Eisen aan </w:t>
      </w:r>
      <w:r w:rsidR="0016225A">
        <w:t>training</w:t>
      </w:r>
      <w:bookmarkEnd w:id="43"/>
    </w:p>
    <w:p w14:paraId="545AFF72" w14:textId="66C7B3E3" w:rsidR="00577345" w:rsidRDefault="00577345" w:rsidP="00B82660"/>
    <w:tbl>
      <w:tblPr>
        <w:tblStyle w:val="Tabelraster"/>
        <w:tblW w:w="8930" w:type="dxa"/>
        <w:tblInd w:w="108" w:type="dxa"/>
        <w:tblLayout w:type="fixed"/>
        <w:tblLook w:val="04A0" w:firstRow="1" w:lastRow="0" w:firstColumn="1" w:lastColumn="0" w:noHBand="0" w:noVBand="1"/>
      </w:tblPr>
      <w:tblGrid>
        <w:gridCol w:w="1039"/>
        <w:gridCol w:w="7891"/>
      </w:tblGrid>
      <w:tr w:rsidR="00636E1E" w:rsidRPr="0077326D" w14:paraId="749A3491" w14:textId="77777777" w:rsidTr="00154B16">
        <w:trPr>
          <w:trHeight w:val="239"/>
        </w:trPr>
        <w:tc>
          <w:tcPr>
            <w:tcW w:w="1039" w:type="dxa"/>
            <w:shd w:val="clear" w:color="auto" w:fill="BFBFBF" w:themeFill="background1" w:themeFillShade="BF"/>
          </w:tcPr>
          <w:p w14:paraId="6D0AACD5" w14:textId="77777777" w:rsidR="00636E1E" w:rsidRPr="0077326D" w:rsidRDefault="00636E1E" w:rsidP="00E1330F">
            <w:pPr>
              <w:rPr>
                <w:b/>
              </w:rPr>
            </w:pPr>
            <w:r w:rsidRPr="0077326D">
              <w:rPr>
                <w:b/>
              </w:rPr>
              <w:t>Nr.</w:t>
            </w:r>
          </w:p>
        </w:tc>
        <w:tc>
          <w:tcPr>
            <w:tcW w:w="7891" w:type="dxa"/>
            <w:shd w:val="clear" w:color="auto" w:fill="BFBFBF" w:themeFill="background1" w:themeFillShade="BF"/>
          </w:tcPr>
          <w:p w14:paraId="4D9552E7" w14:textId="77777777" w:rsidR="00636E1E" w:rsidRPr="0077326D" w:rsidRDefault="00636E1E" w:rsidP="00E1330F">
            <w:pPr>
              <w:rPr>
                <w:b/>
              </w:rPr>
            </w:pPr>
            <w:r w:rsidRPr="0077326D">
              <w:rPr>
                <w:b/>
              </w:rPr>
              <w:t>Eis</w:t>
            </w:r>
          </w:p>
        </w:tc>
      </w:tr>
      <w:tr w:rsidR="00636E1E" w:rsidRPr="0077326D" w14:paraId="79F1CEEA" w14:textId="77777777" w:rsidTr="00154B16">
        <w:trPr>
          <w:trHeight w:val="1475"/>
        </w:trPr>
        <w:tc>
          <w:tcPr>
            <w:tcW w:w="1039" w:type="dxa"/>
          </w:tcPr>
          <w:p w14:paraId="5ADF97E9" w14:textId="275E5987" w:rsidR="00636E1E" w:rsidRPr="0077326D" w:rsidRDefault="00C93DB4" w:rsidP="00E1330F">
            <w:pPr>
              <w:rPr>
                <w:bCs/>
              </w:rPr>
            </w:pPr>
            <w:r>
              <w:rPr>
                <w:bCs/>
              </w:rPr>
              <w:t>5.4</w:t>
            </w:r>
            <w:r w:rsidR="00636E1E" w:rsidRPr="0077326D">
              <w:rPr>
                <w:bCs/>
              </w:rPr>
              <w:t>.1</w:t>
            </w:r>
          </w:p>
        </w:tc>
        <w:tc>
          <w:tcPr>
            <w:tcW w:w="7891" w:type="dxa"/>
          </w:tcPr>
          <w:p w14:paraId="4ED39B96" w14:textId="6B4701E8" w:rsidR="00636E1E" w:rsidRPr="0016225A" w:rsidRDefault="00636E1E" w:rsidP="00E1330F">
            <w:pPr>
              <w:tabs>
                <w:tab w:val="clear" w:pos="-1440"/>
                <w:tab w:val="clear" w:pos="-720"/>
                <w:tab w:val="clear" w:pos="0"/>
                <w:tab w:val="clear" w:pos="380"/>
              </w:tabs>
              <w:suppressAutoHyphens/>
              <w:spacing w:line="252" w:lineRule="atLeast"/>
            </w:pPr>
            <w:r w:rsidRPr="0016225A">
              <w:t xml:space="preserve">Opdrachtnemer is verantwoordelijk voor de opleiding van medewerkers van Opdrachtgever ten behoeve van de uitvoering van </w:t>
            </w:r>
            <w:r w:rsidR="0016225A" w:rsidRPr="0016225A">
              <w:t xml:space="preserve">centrale en decentrale beheerstaken. </w:t>
            </w:r>
            <w:r w:rsidRPr="0016225A">
              <w:t xml:space="preserve">Doel van het opleiden is medewerkers voor te bereiden op </w:t>
            </w:r>
            <w:r w:rsidR="0016225A" w:rsidRPr="0016225A">
              <w:t xml:space="preserve">deze </w:t>
            </w:r>
            <w:r w:rsidRPr="0016225A">
              <w:t xml:space="preserve">taken </w:t>
            </w:r>
            <w:r w:rsidR="0016225A" w:rsidRPr="0016225A">
              <w:t>in rela</w:t>
            </w:r>
            <w:r w:rsidRPr="0016225A">
              <w:t>t</w:t>
            </w:r>
            <w:r w:rsidR="0016225A" w:rsidRPr="0016225A">
              <w:t xml:space="preserve">ie met het gebruik van </w:t>
            </w:r>
            <w:r w:rsidR="005E437A">
              <w:t>de</w:t>
            </w:r>
            <w:r w:rsidR="0016225A" w:rsidRPr="0016225A">
              <w:t xml:space="preserve"> software</w:t>
            </w:r>
            <w:r w:rsidRPr="0016225A">
              <w:t xml:space="preserve"> </w:t>
            </w:r>
            <w:r w:rsidR="005E437A">
              <w:t>en de hardware van de</w:t>
            </w:r>
            <w:r w:rsidR="0016225A" w:rsidRPr="0016225A">
              <w:t xml:space="preserve"> sleuteluitgiftekasten</w:t>
            </w:r>
            <w:r w:rsidRPr="0016225A">
              <w:t>.</w:t>
            </w:r>
          </w:p>
          <w:p w14:paraId="2704B072" w14:textId="6DBFAC92" w:rsidR="00056241" w:rsidRPr="0077326D" w:rsidRDefault="00056241" w:rsidP="00E1330F">
            <w:pPr>
              <w:tabs>
                <w:tab w:val="clear" w:pos="-1440"/>
                <w:tab w:val="clear" w:pos="-720"/>
                <w:tab w:val="clear" w:pos="0"/>
                <w:tab w:val="clear" w:pos="380"/>
              </w:tabs>
              <w:suppressAutoHyphens/>
              <w:spacing w:line="252" w:lineRule="atLeast"/>
            </w:pPr>
          </w:p>
        </w:tc>
      </w:tr>
      <w:tr w:rsidR="00636E1E" w:rsidRPr="0077326D" w14:paraId="0B1C9557" w14:textId="77777777" w:rsidTr="00154B16">
        <w:trPr>
          <w:trHeight w:val="1489"/>
        </w:trPr>
        <w:tc>
          <w:tcPr>
            <w:tcW w:w="1039" w:type="dxa"/>
          </w:tcPr>
          <w:p w14:paraId="4C9BEE7A" w14:textId="526D68E4" w:rsidR="00636E1E" w:rsidRPr="0077326D" w:rsidRDefault="00C93DB4" w:rsidP="00E1330F">
            <w:pPr>
              <w:rPr>
                <w:bCs/>
              </w:rPr>
            </w:pPr>
            <w:r>
              <w:rPr>
                <w:bCs/>
              </w:rPr>
              <w:t>5.4</w:t>
            </w:r>
            <w:r w:rsidR="00636E1E" w:rsidRPr="0077326D">
              <w:rPr>
                <w:bCs/>
              </w:rPr>
              <w:t>.</w:t>
            </w:r>
            <w:r w:rsidR="00636E1E">
              <w:rPr>
                <w:bCs/>
              </w:rPr>
              <w:t>2</w:t>
            </w:r>
          </w:p>
        </w:tc>
        <w:tc>
          <w:tcPr>
            <w:tcW w:w="7891" w:type="dxa"/>
          </w:tcPr>
          <w:p w14:paraId="1518A7BF" w14:textId="1E21052A" w:rsidR="00636E1E" w:rsidRDefault="00636E1E" w:rsidP="00E1330F">
            <w:pPr>
              <w:tabs>
                <w:tab w:val="clear" w:pos="-1440"/>
                <w:tab w:val="clear" w:pos="-720"/>
                <w:tab w:val="clear" w:pos="0"/>
                <w:tab w:val="clear" w:pos="380"/>
              </w:tabs>
              <w:suppressAutoHyphens/>
              <w:spacing w:line="252" w:lineRule="atLeast"/>
            </w:pPr>
            <w:r>
              <w:t xml:space="preserve">Opdrachtnemer </w:t>
            </w:r>
            <w:r w:rsidR="0016225A">
              <w:t xml:space="preserve">verzorgt </w:t>
            </w:r>
            <w:r w:rsidR="0016225A" w:rsidRPr="0016225A">
              <w:t xml:space="preserve">training </w:t>
            </w:r>
            <w:r>
              <w:t xml:space="preserve">voor </w:t>
            </w:r>
            <w:r w:rsidR="0016225A">
              <w:t xml:space="preserve">één groep </w:t>
            </w:r>
            <w:r>
              <w:t xml:space="preserve">medewerkers van de volgende </w:t>
            </w:r>
            <w:r w:rsidR="006E091B">
              <w:t>doel</w:t>
            </w:r>
            <w:r>
              <w:t>groepen</w:t>
            </w:r>
            <w:r w:rsidR="0016225A">
              <w:t xml:space="preserve"> (planning in overleg)</w:t>
            </w:r>
            <w:r>
              <w:t>:</w:t>
            </w:r>
          </w:p>
          <w:p w14:paraId="6DE813AA" w14:textId="4D20052D" w:rsidR="00636E1E" w:rsidRPr="0077326D" w:rsidRDefault="001D4C32" w:rsidP="00E1330F">
            <w:pPr>
              <w:numPr>
                <w:ilvl w:val="0"/>
                <w:numId w:val="2"/>
              </w:numPr>
              <w:tabs>
                <w:tab w:val="clear" w:pos="-1440"/>
                <w:tab w:val="clear" w:pos="-720"/>
                <w:tab w:val="clear" w:pos="0"/>
                <w:tab w:val="clear" w:pos="380"/>
              </w:tabs>
              <w:suppressAutoHyphens/>
              <w:spacing w:line="252" w:lineRule="atLeast"/>
            </w:pPr>
            <w:r>
              <w:t>Functionaris Fysieke Beveiliging</w:t>
            </w:r>
            <w:r w:rsidR="00636E1E" w:rsidRPr="0077326D">
              <w:t>.</w:t>
            </w:r>
          </w:p>
          <w:p w14:paraId="7B475352" w14:textId="64C70CD7" w:rsidR="00636E1E" w:rsidRPr="0077326D" w:rsidRDefault="001D4C32" w:rsidP="00E1330F">
            <w:pPr>
              <w:numPr>
                <w:ilvl w:val="0"/>
                <w:numId w:val="2"/>
              </w:numPr>
              <w:tabs>
                <w:tab w:val="clear" w:pos="-1440"/>
                <w:tab w:val="clear" w:pos="-720"/>
                <w:tab w:val="clear" w:pos="0"/>
                <w:tab w:val="clear" w:pos="380"/>
              </w:tabs>
              <w:suppressAutoHyphens/>
              <w:spacing w:line="252" w:lineRule="atLeast"/>
            </w:pPr>
            <w:r>
              <w:t>Beheerder Fysieke Beveiliging</w:t>
            </w:r>
            <w:r w:rsidR="00636E1E" w:rsidRPr="0077326D">
              <w:t>.</w:t>
            </w:r>
          </w:p>
          <w:p w14:paraId="7A5466A6" w14:textId="45677B97" w:rsidR="00636E1E" w:rsidRDefault="001D4C32" w:rsidP="00E1330F">
            <w:pPr>
              <w:numPr>
                <w:ilvl w:val="0"/>
                <w:numId w:val="2"/>
              </w:numPr>
              <w:tabs>
                <w:tab w:val="clear" w:pos="-1440"/>
                <w:tab w:val="clear" w:pos="-720"/>
                <w:tab w:val="clear" w:pos="0"/>
                <w:tab w:val="clear" w:pos="380"/>
              </w:tabs>
              <w:suppressAutoHyphens/>
              <w:spacing w:line="252" w:lineRule="atLeast"/>
            </w:pPr>
            <w:r>
              <w:t>Centralist</w:t>
            </w:r>
            <w:r w:rsidR="00636E1E">
              <w:t>.</w:t>
            </w:r>
          </w:p>
          <w:p w14:paraId="12F2E3DF" w14:textId="77777777" w:rsidR="00636E1E" w:rsidRPr="0077326D" w:rsidRDefault="00636E1E" w:rsidP="00E1330F">
            <w:pPr>
              <w:tabs>
                <w:tab w:val="clear" w:pos="-1440"/>
                <w:tab w:val="clear" w:pos="-720"/>
                <w:tab w:val="clear" w:pos="0"/>
                <w:tab w:val="clear" w:pos="380"/>
              </w:tabs>
              <w:suppressAutoHyphens/>
              <w:spacing w:line="252" w:lineRule="atLeast"/>
            </w:pPr>
          </w:p>
        </w:tc>
      </w:tr>
      <w:tr w:rsidR="00636E1E" w:rsidRPr="000C0B23" w14:paraId="4BADF603" w14:textId="77777777" w:rsidTr="00154B16">
        <w:trPr>
          <w:trHeight w:val="730"/>
        </w:trPr>
        <w:tc>
          <w:tcPr>
            <w:tcW w:w="1039" w:type="dxa"/>
          </w:tcPr>
          <w:p w14:paraId="6299EE57" w14:textId="0D1C9B4E" w:rsidR="00636E1E" w:rsidRPr="000C0B23" w:rsidRDefault="00C93DB4" w:rsidP="00E1330F">
            <w:pPr>
              <w:rPr>
                <w:bCs/>
              </w:rPr>
            </w:pPr>
            <w:r>
              <w:rPr>
                <w:bCs/>
              </w:rPr>
              <w:t>5.4</w:t>
            </w:r>
            <w:r w:rsidR="00636E1E">
              <w:rPr>
                <w:bCs/>
              </w:rPr>
              <w:t>.3</w:t>
            </w:r>
          </w:p>
        </w:tc>
        <w:tc>
          <w:tcPr>
            <w:tcW w:w="7891" w:type="dxa"/>
          </w:tcPr>
          <w:p w14:paraId="4659613D" w14:textId="09C6D835" w:rsidR="00636E1E" w:rsidRDefault="00636E1E" w:rsidP="00E1330F">
            <w:pPr>
              <w:tabs>
                <w:tab w:val="clear" w:pos="-1440"/>
                <w:tab w:val="clear" w:pos="-720"/>
                <w:tab w:val="clear" w:pos="0"/>
                <w:tab w:val="clear" w:pos="380"/>
              </w:tabs>
              <w:suppressAutoHyphens/>
              <w:spacing w:line="252" w:lineRule="atLeast"/>
            </w:pPr>
            <w:r w:rsidRPr="00282E6A">
              <w:t xml:space="preserve">De </w:t>
            </w:r>
            <w:r w:rsidR="001D4C32">
              <w:t>training</w:t>
            </w:r>
            <w:r>
              <w:t xml:space="preserve"> wordt gegeven voor </w:t>
            </w:r>
            <w:r w:rsidR="001D4C32">
              <w:t>éé</w:t>
            </w:r>
            <w:r>
              <w:t xml:space="preserve">n groep. In totaal moeten </w:t>
            </w:r>
            <w:r w:rsidR="006E091B">
              <w:t>ongeveer</w:t>
            </w:r>
            <w:r>
              <w:t xml:space="preserve"> </w:t>
            </w:r>
            <w:r w:rsidR="006E091B">
              <w:t>5</w:t>
            </w:r>
            <w:r>
              <w:t xml:space="preserve"> medewerkers worden opgeleid</w:t>
            </w:r>
            <w:r w:rsidR="004F094C">
              <w:t xml:space="preserve"> op nader te bepalen locatie van Opdrachtgever</w:t>
            </w:r>
            <w:r>
              <w:t>.</w:t>
            </w:r>
          </w:p>
          <w:p w14:paraId="6DF42EA2" w14:textId="77777777" w:rsidR="00636E1E" w:rsidRPr="000C0B23" w:rsidRDefault="00636E1E" w:rsidP="00E1330F">
            <w:pPr>
              <w:tabs>
                <w:tab w:val="clear" w:pos="-1440"/>
                <w:tab w:val="clear" w:pos="-720"/>
                <w:tab w:val="clear" w:pos="0"/>
                <w:tab w:val="clear" w:pos="380"/>
              </w:tabs>
              <w:suppressAutoHyphens/>
              <w:spacing w:line="252" w:lineRule="atLeast"/>
            </w:pPr>
          </w:p>
        </w:tc>
      </w:tr>
      <w:tr w:rsidR="00636E1E" w:rsidRPr="000C0B23" w14:paraId="772DC4A4" w14:textId="77777777" w:rsidTr="00637E0F">
        <w:trPr>
          <w:trHeight w:val="437"/>
        </w:trPr>
        <w:tc>
          <w:tcPr>
            <w:tcW w:w="1039" w:type="dxa"/>
          </w:tcPr>
          <w:p w14:paraId="6BC39FFD" w14:textId="1E799FF0" w:rsidR="00636E1E" w:rsidRPr="000C0B23" w:rsidRDefault="00C93DB4" w:rsidP="00E1330F">
            <w:pPr>
              <w:rPr>
                <w:bCs/>
              </w:rPr>
            </w:pPr>
            <w:r>
              <w:rPr>
                <w:bCs/>
              </w:rPr>
              <w:t>5.4</w:t>
            </w:r>
            <w:r w:rsidR="00636E1E">
              <w:rPr>
                <w:bCs/>
              </w:rPr>
              <w:t>.4</w:t>
            </w:r>
          </w:p>
        </w:tc>
        <w:tc>
          <w:tcPr>
            <w:tcW w:w="7891" w:type="dxa"/>
          </w:tcPr>
          <w:p w14:paraId="6599A83E" w14:textId="77777777" w:rsidR="00636E1E" w:rsidRDefault="00636E1E" w:rsidP="00E1330F">
            <w:pPr>
              <w:tabs>
                <w:tab w:val="clear" w:pos="-1440"/>
                <w:tab w:val="clear" w:pos="-720"/>
                <w:tab w:val="clear" w:pos="0"/>
                <w:tab w:val="clear" w:pos="380"/>
              </w:tabs>
              <w:suppressAutoHyphens/>
              <w:spacing w:line="252" w:lineRule="atLeast"/>
            </w:pPr>
            <w:r>
              <w:t xml:space="preserve">De opleiding vindt plaats </w:t>
            </w:r>
            <w:r w:rsidR="00637E0F">
              <w:t>in Fase 2</w:t>
            </w:r>
            <w:r>
              <w:t>. In overleg met de Opdrachtgever worden tijdstip en locatie van de opleiding bepaald.</w:t>
            </w:r>
          </w:p>
          <w:p w14:paraId="311113B5" w14:textId="5191E8B7" w:rsidR="00637E0F" w:rsidRPr="000C0B23" w:rsidRDefault="00637E0F" w:rsidP="00E1330F">
            <w:pPr>
              <w:tabs>
                <w:tab w:val="clear" w:pos="-1440"/>
                <w:tab w:val="clear" w:pos="-720"/>
                <w:tab w:val="clear" w:pos="0"/>
                <w:tab w:val="clear" w:pos="380"/>
              </w:tabs>
              <w:suppressAutoHyphens/>
              <w:spacing w:line="252" w:lineRule="atLeast"/>
            </w:pPr>
          </w:p>
        </w:tc>
      </w:tr>
      <w:tr w:rsidR="00636E1E" w:rsidRPr="0077326D" w14:paraId="4712700C" w14:textId="77777777" w:rsidTr="00154B16">
        <w:trPr>
          <w:trHeight w:val="744"/>
        </w:trPr>
        <w:tc>
          <w:tcPr>
            <w:tcW w:w="1039" w:type="dxa"/>
          </w:tcPr>
          <w:p w14:paraId="31DDC921" w14:textId="10D962F0" w:rsidR="00636E1E" w:rsidRPr="0077326D" w:rsidRDefault="00C93DB4" w:rsidP="00E1330F">
            <w:pPr>
              <w:rPr>
                <w:bCs/>
              </w:rPr>
            </w:pPr>
            <w:r>
              <w:rPr>
                <w:bCs/>
              </w:rPr>
              <w:t>5.4</w:t>
            </w:r>
            <w:r w:rsidR="00636E1E" w:rsidRPr="0077326D">
              <w:rPr>
                <w:bCs/>
              </w:rPr>
              <w:t>.</w:t>
            </w:r>
            <w:r w:rsidR="00636E1E">
              <w:rPr>
                <w:bCs/>
              </w:rPr>
              <w:t>5</w:t>
            </w:r>
          </w:p>
        </w:tc>
        <w:tc>
          <w:tcPr>
            <w:tcW w:w="7891" w:type="dxa"/>
          </w:tcPr>
          <w:p w14:paraId="2479D314" w14:textId="3937D954" w:rsidR="00636E1E" w:rsidRPr="0077326D" w:rsidRDefault="00636E1E" w:rsidP="00E1330F">
            <w:pPr>
              <w:tabs>
                <w:tab w:val="clear" w:pos="-1440"/>
                <w:tab w:val="clear" w:pos="-720"/>
                <w:tab w:val="clear" w:pos="0"/>
                <w:tab w:val="clear" w:pos="380"/>
              </w:tabs>
              <w:suppressAutoHyphens/>
              <w:spacing w:line="252" w:lineRule="atLeast"/>
            </w:pPr>
            <w:r w:rsidRPr="0077326D">
              <w:t xml:space="preserve">In de </w:t>
            </w:r>
            <w:r>
              <w:t>opleiding</w:t>
            </w:r>
            <w:r w:rsidRPr="0077326D">
              <w:t xml:space="preserve"> worden gebruik</w:t>
            </w:r>
            <w:r w:rsidR="00B754ED">
              <w:t xml:space="preserve"> en</w:t>
            </w:r>
            <w:r w:rsidR="0016225A">
              <w:t xml:space="preserve"> </w:t>
            </w:r>
            <w:r w:rsidRPr="0077326D">
              <w:t xml:space="preserve">beheer van de </w:t>
            </w:r>
            <w:r w:rsidR="00B754ED">
              <w:t>sleuteluitgiftekasten</w:t>
            </w:r>
            <w:r w:rsidR="00B754ED" w:rsidRPr="0077326D">
              <w:t xml:space="preserve"> </w:t>
            </w:r>
            <w:r w:rsidRPr="0077326D">
              <w:t xml:space="preserve">en </w:t>
            </w:r>
            <w:r w:rsidR="00B754ED">
              <w:t xml:space="preserve">de software </w:t>
            </w:r>
            <w:r w:rsidRPr="0077326D">
              <w:t>uitgelegd.</w:t>
            </w:r>
          </w:p>
          <w:p w14:paraId="70A362CE" w14:textId="77777777" w:rsidR="00636E1E" w:rsidRPr="0077326D" w:rsidRDefault="00636E1E" w:rsidP="00E1330F">
            <w:pPr>
              <w:tabs>
                <w:tab w:val="clear" w:pos="-1440"/>
                <w:tab w:val="clear" w:pos="-720"/>
                <w:tab w:val="clear" w:pos="0"/>
                <w:tab w:val="clear" w:pos="380"/>
              </w:tabs>
              <w:suppressAutoHyphens/>
              <w:spacing w:line="252" w:lineRule="atLeast"/>
            </w:pPr>
          </w:p>
        </w:tc>
      </w:tr>
      <w:tr w:rsidR="00636E1E" w:rsidRPr="0077326D" w14:paraId="134381CA" w14:textId="77777777" w:rsidTr="00154B16">
        <w:trPr>
          <w:trHeight w:val="983"/>
        </w:trPr>
        <w:tc>
          <w:tcPr>
            <w:tcW w:w="1039" w:type="dxa"/>
          </w:tcPr>
          <w:p w14:paraId="296155E6" w14:textId="0C0C5471" w:rsidR="00636E1E" w:rsidRPr="0077326D" w:rsidRDefault="00C93DB4" w:rsidP="00E1330F">
            <w:pPr>
              <w:rPr>
                <w:bCs/>
              </w:rPr>
            </w:pPr>
            <w:r>
              <w:rPr>
                <w:bCs/>
              </w:rPr>
              <w:t>5.4</w:t>
            </w:r>
            <w:r w:rsidR="00636E1E" w:rsidRPr="0077326D">
              <w:rPr>
                <w:bCs/>
              </w:rPr>
              <w:t>.</w:t>
            </w:r>
            <w:r w:rsidR="00636E1E">
              <w:rPr>
                <w:bCs/>
              </w:rPr>
              <w:t>6</w:t>
            </w:r>
          </w:p>
        </w:tc>
        <w:tc>
          <w:tcPr>
            <w:tcW w:w="7891" w:type="dxa"/>
          </w:tcPr>
          <w:p w14:paraId="162934B8" w14:textId="7AEC0F9D" w:rsidR="00636E1E" w:rsidRPr="0077326D" w:rsidRDefault="00636E1E" w:rsidP="00E1330F">
            <w:pPr>
              <w:tabs>
                <w:tab w:val="clear" w:pos="-1440"/>
                <w:tab w:val="clear" w:pos="-720"/>
                <w:tab w:val="clear" w:pos="0"/>
                <w:tab w:val="clear" w:pos="380"/>
              </w:tabs>
              <w:suppressAutoHyphens/>
              <w:spacing w:line="252" w:lineRule="atLeast"/>
            </w:pPr>
            <w:r w:rsidRPr="0077326D">
              <w:t xml:space="preserve">De </w:t>
            </w:r>
            <w:r>
              <w:t>opleidingen</w:t>
            </w:r>
            <w:r w:rsidRPr="0077326D">
              <w:t xml:space="preserve"> zijn op maat gemaakt </w:t>
            </w:r>
            <w:r w:rsidR="006E091B">
              <w:t>voor de organisatie (locaties, sleutelbossen en gebruikers)</w:t>
            </w:r>
            <w:r w:rsidRPr="0077326D">
              <w:t xml:space="preserve"> en sluiten qua detailniveau aan op het takenpakket van de </w:t>
            </w:r>
            <w:r w:rsidR="006E091B">
              <w:t>doel</w:t>
            </w:r>
            <w:r w:rsidRPr="0077326D">
              <w:t>groep</w:t>
            </w:r>
            <w:r w:rsidR="006E091B">
              <w:t>en</w:t>
            </w:r>
            <w:r w:rsidRPr="0077326D">
              <w:t>.</w:t>
            </w:r>
          </w:p>
          <w:p w14:paraId="45D83A5B" w14:textId="77777777" w:rsidR="00636E1E" w:rsidRPr="0077326D" w:rsidRDefault="00636E1E" w:rsidP="00E1330F">
            <w:pPr>
              <w:tabs>
                <w:tab w:val="clear" w:pos="-1440"/>
                <w:tab w:val="clear" w:pos="-720"/>
                <w:tab w:val="clear" w:pos="0"/>
                <w:tab w:val="clear" w:pos="380"/>
              </w:tabs>
              <w:suppressAutoHyphens/>
              <w:spacing w:line="252" w:lineRule="atLeast"/>
            </w:pPr>
          </w:p>
        </w:tc>
      </w:tr>
      <w:tr w:rsidR="00B91455" w:rsidRPr="0077326D" w14:paraId="64F3B16E" w14:textId="77777777" w:rsidTr="00154B16">
        <w:trPr>
          <w:trHeight w:val="1222"/>
        </w:trPr>
        <w:tc>
          <w:tcPr>
            <w:tcW w:w="1039" w:type="dxa"/>
          </w:tcPr>
          <w:p w14:paraId="46B95F92" w14:textId="15D3E407" w:rsidR="00B91455" w:rsidRPr="00B91455" w:rsidRDefault="00C93DB4" w:rsidP="00E1330F">
            <w:r>
              <w:t>5.4</w:t>
            </w:r>
            <w:r w:rsidR="00B91455" w:rsidRPr="00B91455">
              <w:t>.7</w:t>
            </w:r>
          </w:p>
        </w:tc>
        <w:tc>
          <w:tcPr>
            <w:tcW w:w="7891" w:type="dxa"/>
          </w:tcPr>
          <w:p w14:paraId="5935BE2F" w14:textId="183FBB2A" w:rsidR="00B91455" w:rsidRDefault="00B91455" w:rsidP="00E1330F">
            <w:pPr>
              <w:tabs>
                <w:tab w:val="clear" w:pos="-1440"/>
                <w:tab w:val="clear" w:pos="-720"/>
                <w:tab w:val="clear" w:pos="0"/>
                <w:tab w:val="clear" w:pos="380"/>
              </w:tabs>
              <w:suppressAutoHyphens/>
              <w:spacing w:line="252" w:lineRule="atLeast"/>
            </w:pPr>
            <w:r w:rsidRPr="00B91455">
              <w:t>Opdrachtnemer legt voorafgaand aan de training</w:t>
            </w:r>
            <w:r>
              <w:t xml:space="preserve"> ter goedkeuring aan de opdrachtgever </w:t>
            </w:r>
            <w:r w:rsidRPr="00B91455">
              <w:t xml:space="preserve">een </w:t>
            </w:r>
            <w:r>
              <w:t xml:space="preserve">opleidingsplan voor. </w:t>
            </w:r>
            <w:r w:rsidR="00B754ED">
              <w:t xml:space="preserve">Dit plan bevat naast algemene de trainingsonderwerpen ook onderwerpen die specifiek gaan over de wijze waarop Opdrachtgever de </w:t>
            </w:r>
            <w:r w:rsidR="00E81FDE">
              <w:t>sleuteluitgiftekast</w:t>
            </w:r>
            <w:r w:rsidR="00B754ED">
              <w:t xml:space="preserve">en inzet. </w:t>
            </w:r>
          </w:p>
          <w:p w14:paraId="509450FC" w14:textId="7C7615F8" w:rsidR="00B91455" w:rsidRPr="00B91455" w:rsidRDefault="00B91455" w:rsidP="00E1330F">
            <w:pPr>
              <w:tabs>
                <w:tab w:val="clear" w:pos="-1440"/>
                <w:tab w:val="clear" w:pos="-720"/>
                <w:tab w:val="clear" w:pos="0"/>
                <w:tab w:val="clear" w:pos="380"/>
              </w:tabs>
              <w:suppressAutoHyphens/>
              <w:spacing w:line="252" w:lineRule="atLeast"/>
            </w:pPr>
          </w:p>
        </w:tc>
      </w:tr>
      <w:tr w:rsidR="00636E1E" w:rsidRPr="000C0B23" w14:paraId="53D581AD" w14:textId="77777777" w:rsidTr="00154B16">
        <w:trPr>
          <w:trHeight w:val="1222"/>
        </w:trPr>
        <w:tc>
          <w:tcPr>
            <w:tcW w:w="1039" w:type="dxa"/>
          </w:tcPr>
          <w:p w14:paraId="1FD6D5DC" w14:textId="2C65E5A4" w:rsidR="00636E1E" w:rsidRPr="000C0B23" w:rsidRDefault="00C93DB4" w:rsidP="00E1330F">
            <w:pPr>
              <w:rPr>
                <w:bCs/>
              </w:rPr>
            </w:pPr>
            <w:r>
              <w:rPr>
                <w:bCs/>
              </w:rPr>
              <w:t>5.4</w:t>
            </w:r>
            <w:r w:rsidR="00636E1E">
              <w:rPr>
                <w:bCs/>
              </w:rPr>
              <w:t>.</w:t>
            </w:r>
            <w:r w:rsidR="00B91455">
              <w:rPr>
                <w:bCs/>
              </w:rPr>
              <w:t>8</w:t>
            </w:r>
          </w:p>
        </w:tc>
        <w:tc>
          <w:tcPr>
            <w:tcW w:w="7891" w:type="dxa"/>
          </w:tcPr>
          <w:p w14:paraId="60C748E5" w14:textId="09063EE7" w:rsidR="00636E1E" w:rsidRPr="000C0B23" w:rsidRDefault="00636E1E" w:rsidP="00B91455">
            <w:pPr>
              <w:tabs>
                <w:tab w:val="clear" w:pos="-1440"/>
                <w:tab w:val="clear" w:pos="-720"/>
                <w:tab w:val="clear" w:pos="0"/>
                <w:tab w:val="clear" w:pos="380"/>
              </w:tabs>
              <w:suppressAutoHyphens/>
              <w:spacing w:line="252" w:lineRule="atLeast"/>
            </w:pPr>
            <w:r>
              <w:t>Opdrachtnemer</w:t>
            </w:r>
            <w:r w:rsidRPr="000C0B23">
              <w:t xml:space="preserve"> </w:t>
            </w:r>
            <w:r w:rsidR="006E091B">
              <w:t xml:space="preserve">verstrekt </w:t>
            </w:r>
            <w:r w:rsidRPr="000C0B23">
              <w:t xml:space="preserve">voorafgaand aan de </w:t>
            </w:r>
            <w:r w:rsidR="00B91455">
              <w:t>training</w:t>
            </w:r>
            <w:r w:rsidRPr="000C0B23">
              <w:t xml:space="preserve"> een </w:t>
            </w:r>
            <w:r w:rsidR="006E091B">
              <w:t>instructiehand</w:t>
            </w:r>
            <w:r w:rsidRPr="000C0B23">
              <w:t>boek aan de deelnemers</w:t>
            </w:r>
            <w:r w:rsidR="006E091B">
              <w:t xml:space="preserve"> van de training</w:t>
            </w:r>
            <w:r w:rsidRPr="000C0B23">
              <w:t xml:space="preserve">. Het </w:t>
            </w:r>
            <w:r>
              <w:t xml:space="preserve">detailniveau van het </w:t>
            </w:r>
            <w:r w:rsidR="006E091B">
              <w:t>instructiehand</w:t>
            </w:r>
            <w:r w:rsidR="006E091B" w:rsidRPr="000C0B23">
              <w:t xml:space="preserve">boek </w:t>
            </w:r>
            <w:r>
              <w:t>is</w:t>
            </w:r>
            <w:r w:rsidR="00B91455">
              <w:t xml:space="preserve"> z</w:t>
            </w:r>
            <w:r w:rsidRPr="000C0B23">
              <w:t xml:space="preserve">odanig dat het </w:t>
            </w:r>
            <w:r w:rsidR="00B91455">
              <w:t>g</w:t>
            </w:r>
            <w:r w:rsidRPr="000C0B23">
              <w:t xml:space="preserve">eschikt </w:t>
            </w:r>
            <w:r w:rsidR="00B91455">
              <w:t xml:space="preserve">is </w:t>
            </w:r>
            <w:r w:rsidRPr="000C0B23">
              <w:t xml:space="preserve">om </w:t>
            </w:r>
            <w:r w:rsidR="00B91455">
              <w:t xml:space="preserve">iemand zonder ervaring </w:t>
            </w:r>
            <w:r w:rsidRPr="000C0B23">
              <w:t>wegwijs te maken in alle functies.</w:t>
            </w:r>
          </w:p>
          <w:p w14:paraId="58446B4E" w14:textId="77777777" w:rsidR="00636E1E" w:rsidRPr="000C0B23" w:rsidRDefault="00636E1E" w:rsidP="00E1330F">
            <w:pPr>
              <w:tabs>
                <w:tab w:val="clear" w:pos="-1440"/>
                <w:tab w:val="clear" w:pos="-720"/>
                <w:tab w:val="clear" w:pos="0"/>
                <w:tab w:val="clear" w:pos="380"/>
              </w:tabs>
              <w:suppressAutoHyphens/>
              <w:spacing w:line="252" w:lineRule="atLeast"/>
            </w:pPr>
          </w:p>
        </w:tc>
      </w:tr>
    </w:tbl>
    <w:p w14:paraId="5401A4F2" w14:textId="34E2032D" w:rsidR="0028198D" w:rsidRDefault="0028198D" w:rsidP="0028198D">
      <w:pPr>
        <w:pStyle w:val="Kop2"/>
      </w:pPr>
      <w:bookmarkStart w:id="44" w:name="_Toc99289183"/>
      <w:r>
        <w:t>Eisen aan opleveren</w:t>
      </w:r>
      <w:bookmarkEnd w:id="44"/>
    </w:p>
    <w:tbl>
      <w:tblPr>
        <w:tblStyle w:val="Tabelraster"/>
        <w:tblW w:w="8930" w:type="dxa"/>
        <w:tblInd w:w="108" w:type="dxa"/>
        <w:tblLayout w:type="fixed"/>
        <w:tblLook w:val="04A0" w:firstRow="1" w:lastRow="0" w:firstColumn="1" w:lastColumn="0" w:noHBand="0" w:noVBand="1"/>
      </w:tblPr>
      <w:tblGrid>
        <w:gridCol w:w="1039"/>
        <w:gridCol w:w="7891"/>
      </w:tblGrid>
      <w:tr w:rsidR="0028198D" w:rsidRPr="0077326D" w14:paraId="2CDE14E7" w14:textId="77777777" w:rsidTr="0028198D">
        <w:trPr>
          <w:trHeight w:val="233"/>
        </w:trPr>
        <w:tc>
          <w:tcPr>
            <w:tcW w:w="1039" w:type="dxa"/>
            <w:shd w:val="clear" w:color="auto" w:fill="BFBFBF" w:themeFill="background1" w:themeFillShade="BF"/>
          </w:tcPr>
          <w:p w14:paraId="784837CA" w14:textId="77777777" w:rsidR="0028198D" w:rsidRPr="0077326D" w:rsidRDefault="0028198D" w:rsidP="0028198D">
            <w:pPr>
              <w:rPr>
                <w:b/>
              </w:rPr>
            </w:pPr>
            <w:r w:rsidRPr="0077326D">
              <w:rPr>
                <w:b/>
              </w:rPr>
              <w:t>Nr.</w:t>
            </w:r>
          </w:p>
        </w:tc>
        <w:tc>
          <w:tcPr>
            <w:tcW w:w="7891" w:type="dxa"/>
            <w:shd w:val="clear" w:color="auto" w:fill="BFBFBF" w:themeFill="background1" w:themeFillShade="BF"/>
          </w:tcPr>
          <w:p w14:paraId="059128FD" w14:textId="77777777" w:rsidR="0028198D" w:rsidRPr="0077326D" w:rsidRDefault="0028198D" w:rsidP="0028198D">
            <w:pPr>
              <w:rPr>
                <w:b/>
              </w:rPr>
            </w:pPr>
            <w:r w:rsidRPr="0077326D">
              <w:rPr>
                <w:b/>
              </w:rPr>
              <w:t>Eis</w:t>
            </w:r>
          </w:p>
        </w:tc>
      </w:tr>
      <w:tr w:rsidR="0028198D" w:rsidRPr="0077326D" w14:paraId="167EFCF0" w14:textId="77777777" w:rsidTr="004E3E82">
        <w:trPr>
          <w:trHeight w:val="153"/>
        </w:trPr>
        <w:tc>
          <w:tcPr>
            <w:tcW w:w="1039" w:type="dxa"/>
          </w:tcPr>
          <w:p w14:paraId="5ED4B516" w14:textId="4C0AAA39" w:rsidR="0028198D" w:rsidRDefault="0028198D" w:rsidP="0028198D">
            <w:pPr>
              <w:rPr>
                <w:bCs/>
              </w:rPr>
            </w:pPr>
            <w:r>
              <w:rPr>
                <w:bCs/>
              </w:rPr>
              <w:t>5.5</w:t>
            </w:r>
            <w:r w:rsidRPr="00B12051">
              <w:rPr>
                <w:bCs/>
              </w:rPr>
              <w:t>.</w:t>
            </w:r>
            <w:r>
              <w:rPr>
                <w:bCs/>
              </w:rPr>
              <w:t>1</w:t>
            </w:r>
          </w:p>
        </w:tc>
        <w:tc>
          <w:tcPr>
            <w:tcW w:w="7891" w:type="dxa"/>
          </w:tcPr>
          <w:p w14:paraId="7A9F029C" w14:textId="0FD09360" w:rsidR="004E3E82" w:rsidRDefault="003861B2" w:rsidP="0028198D">
            <w:pPr>
              <w:tabs>
                <w:tab w:val="clear" w:pos="-1440"/>
                <w:tab w:val="clear" w:pos="-720"/>
                <w:tab w:val="clear" w:pos="0"/>
                <w:tab w:val="clear" w:pos="380"/>
              </w:tabs>
              <w:suppressAutoHyphens/>
              <w:spacing w:line="252" w:lineRule="atLeast"/>
            </w:pPr>
            <w:r>
              <w:t>O</w:t>
            </w:r>
            <w:r w:rsidR="00637E0F">
              <w:t xml:space="preserve">plevering vind plaats </w:t>
            </w:r>
            <w:r>
              <w:t xml:space="preserve">per kast </w:t>
            </w:r>
            <w:r w:rsidR="00637E0F">
              <w:t>na goedkeuring Opdrachtgever.</w:t>
            </w:r>
          </w:p>
          <w:p w14:paraId="5EE1C63D" w14:textId="60140209" w:rsidR="004E3E82" w:rsidRDefault="004E3E82" w:rsidP="0028198D">
            <w:pPr>
              <w:tabs>
                <w:tab w:val="clear" w:pos="-1440"/>
                <w:tab w:val="clear" w:pos="-720"/>
                <w:tab w:val="clear" w:pos="0"/>
                <w:tab w:val="clear" w:pos="380"/>
              </w:tabs>
              <w:suppressAutoHyphens/>
              <w:spacing w:line="252" w:lineRule="atLeast"/>
            </w:pPr>
          </w:p>
        </w:tc>
      </w:tr>
      <w:tr w:rsidR="004E3E82" w:rsidRPr="0077326D" w14:paraId="2493F064" w14:textId="77777777" w:rsidTr="0028198D">
        <w:trPr>
          <w:trHeight w:val="725"/>
        </w:trPr>
        <w:tc>
          <w:tcPr>
            <w:tcW w:w="1039" w:type="dxa"/>
          </w:tcPr>
          <w:p w14:paraId="5D9C7900" w14:textId="6018842A" w:rsidR="004E3E82" w:rsidRDefault="004E3E82" w:rsidP="0028198D">
            <w:pPr>
              <w:rPr>
                <w:bCs/>
              </w:rPr>
            </w:pPr>
            <w:r>
              <w:rPr>
                <w:bCs/>
              </w:rPr>
              <w:t>5.5</w:t>
            </w:r>
            <w:r w:rsidRPr="00B12051">
              <w:rPr>
                <w:bCs/>
              </w:rPr>
              <w:t>.</w:t>
            </w:r>
            <w:r>
              <w:rPr>
                <w:bCs/>
              </w:rPr>
              <w:t>2</w:t>
            </w:r>
          </w:p>
        </w:tc>
        <w:tc>
          <w:tcPr>
            <w:tcW w:w="7891" w:type="dxa"/>
          </w:tcPr>
          <w:p w14:paraId="089F3250" w14:textId="0690F6FA" w:rsidR="004E3E82" w:rsidRDefault="004E3E82" w:rsidP="0028198D">
            <w:pPr>
              <w:tabs>
                <w:tab w:val="clear" w:pos="-1440"/>
                <w:tab w:val="clear" w:pos="-720"/>
                <w:tab w:val="clear" w:pos="0"/>
                <w:tab w:val="clear" w:pos="380"/>
              </w:tabs>
              <w:suppressAutoHyphens/>
              <w:spacing w:line="252" w:lineRule="atLeast"/>
            </w:pPr>
            <w:r>
              <w:t>Opdracht</w:t>
            </w:r>
            <w:r w:rsidR="00870618">
              <w:t>nemer</w:t>
            </w:r>
            <w:r>
              <w:t xml:space="preserve"> levert standaard een test gebruiker op die op alle sleutel posities is geautoriseerd</w:t>
            </w:r>
            <w:r w:rsidR="00587E7E">
              <w:t xml:space="preserve"> van alle geleverde kasten.</w:t>
            </w:r>
          </w:p>
          <w:p w14:paraId="5E59DD16" w14:textId="712643A3" w:rsidR="004E3E82" w:rsidRDefault="004E3E82" w:rsidP="004E3E82">
            <w:pPr>
              <w:tabs>
                <w:tab w:val="clear" w:pos="-1440"/>
                <w:tab w:val="clear" w:pos="-720"/>
                <w:tab w:val="clear" w:pos="0"/>
                <w:tab w:val="clear" w:pos="380"/>
              </w:tabs>
              <w:suppressAutoHyphens/>
              <w:spacing w:line="252" w:lineRule="atLeast"/>
            </w:pPr>
            <w:r>
              <w:t xml:space="preserve">Gebruiker: Test </w:t>
            </w:r>
          </w:p>
          <w:p w14:paraId="16A4CE61" w14:textId="34B9C6AB" w:rsidR="004E3E82" w:rsidRDefault="004E3E82" w:rsidP="004E3E82">
            <w:pPr>
              <w:tabs>
                <w:tab w:val="clear" w:pos="-1440"/>
                <w:tab w:val="clear" w:pos="-720"/>
                <w:tab w:val="clear" w:pos="0"/>
                <w:tab w:val="clear" w:pos="380"/>
              </w:tabs>
              <w:suppressAutoHyphens/>
              <w:spacing w:line="252" w:lineRule="atLeast"/>
            </w:pPr>
            <w:r>
              <w:t>Pin code: 1282</w:t>
            </w:r>
          </w:p>
          <w:p w14:paraId="56DAD7C1" w14:textId="63FDB20F" w:rsidR="004E3E82" w:rsidRDefault="004E3E82" w:rsidP="004E3E82">
            <w:pPr>
              <w:tabs>
                <w:tab w:val="clear" w:pos="-1440"/>
                <w:tab w:val="clear" w:pos="-720"/>
                <w:tab w:val="clear" w:pos="0"/>
                <w:tab w:val="clear" w:pos="380"/>
              </w:tabs>
              <w:suppressAutoHyphens/>
              <w:spacing w:line="252" w:lineRule="atLeast"/>
            </w:pPr>
          </w:p>
        </w:tc>
      </w:tr>
      <w:tr w:rsidR="0028198D" w:rsidRPr="0077326D" w14:paraId="68E51C17" w14:textId="77777777" w:rsidTr="0028198D">
        <w:trPr>
          <w:trHeight w:val="699"/>
        </w:trPr>
        <w:tc>
          <w:tcPr>
            <w:tcW w:w="1039" w:type="dxa"/>
          </w:tcPr>
          <w:p w14:paraId="20BA3072" w14:textId="5B920359" w:rsidR="0028198D" w:rsidRPr="0077326D" w:rsidRDefault="004E3E82" w:rsidP="0028198D">
            <w:pPr>
              <w:rPr>
                <w:bCs/>
              </w:rPr>
            </w:pPr>
            <w:r>
              <w:rPr>
                <w:bCs/>
              </w:rPr>
              <w:lastRenderedPageBreak/>
              <w:t>5.5</w:t>
            </w:r>
            <w:r w:rsidRPr="00B12051">
              <w:rPr>
                <w:bCs/>
              </w:rPr>
              <w:t>.</w:t>
            </w:r>
            <w:r>
              <w:rPr>
                <w:bCs/>
              </w:rPr>
              <w:t>3</w:t>
            </w:r>
          </w:p>
        </w:tc>
        <w:tc>
          <w:tcPr>
            <w:tcW w:w="7891" w:type="dxa"/>
          </w:tcPr>
          <w:p w14:paraId="7B9D3C52" w14:textId="72B3B51B" w:rsidR="004E3E82" w:rsidRDefault="004E3E82" w:rsidP="0028198D">
            <w:pPr>
              <w:tabs>
                <w:tab w:val="clear" w:pos="-1440"/>
                <w:tab w:val="clear" w:pos="-720"/>
                <w:tab w:val="clear" w:pos="0"/>
                <w:tab w:val="clear" w:pos="380"/>
              </w:tabs>
              <w:suppressAutoHyphens/>
              <w:spacing w:line="252" w:lineRule="atLeast"/>
            </w:pPr>
            <w:r>
              <w:t>Opdrachtgever test de opgeleverde sleuteluitgiftekasten middels de onderstaande uitgangspunten:</w:t>
            </w:r>
          </w:p>
          <w:p w14:paraId="7D9AFAB2" w14:textId="2598296C" w:rsidR="00870618" w:rsidRDefault="00870618" w:rsidP="004E3E82">
            <w:pPr>
              <w:pStyle w:val="Lijstalinea"/>
              <w:numPr>
                <w:ilvl w:val="0"/>
                <w:numId w:val="2"/>
              </w:numPr>
              <w:tabs>
                <w:tab w:val="clear" w:pos="-1440"/>
                <w:tab w:val="clear" w:pos="-720"/>
                <w:tab w:val="clear" w:pos="0"/>
                <w:tab w:val="clear" w:pos="380"/>
              </w:tabs>
              <w:suppressAutoHyphens/>
              <w:spacing w:line="252" w:lineRule="atLeast"/>
            </w:pPr>
            <w:r>
              <w:t>Deugdelijke installatie/montage</w:t>
            </w:r>
          </w:p>
          <w:p w14:paraId="54A5B011" w14:textId="387BB9FD" w:rsidR="004E3E82" w:rsidRDefault="004E3E82" w:rsidP="004E3E82">
            <w:pPr>
              <w:pStyle w:val="Lijstalinea"/>
              <w:numPr>
                <w:ilvl w:val="0"/>
                <w:numId w:val="2"/>
              </w:numPr>
              <w:tabs>
                <w:tab w:val="clear" w:pos="-1440"/>
                <w:tab w:val="clear" w:pos="-720"/>
                <w:tab w:val="clear" w:pos="0"/>
                <w:tab w:val="clear" w:pos="380"/>
              </w:tabs>
              <w:suppressAutoHyphens/>
              <w:spacing w:line="252" w:lineRule="atLeast"/>
            </w:pPr>
            <w:r>
              <w:t>Esthetische visuele inspectie</w:t>
            </w:r>
          </w:p>
          <w:p w14:paraId="35A0C139" w14:textId="469B7F52" w:rsidR="00870618" w:rsidRDefault="00870618" w:rsidP="004E3E82">
            <w:pPr>
              <w:pStyle w:val="Lijstalinea"/>
              <w:numPr>
                <w:ilvl w:val="0"/>
                <w:numId w:val="2"/>
              </w:numPr>
              <w:tabs>
                <w:tab w:val="clear" w:pos="-1440"/>
                <w:tab w:val="clear" w:pos="-720"/>
                <w:tab w:val="clear" w:pos="0"/>
                <w:tab w:val="clear" w:pos="380"/>
              </w:tabs>
              <w:suppressAutoHyphens/>
              <w:spacing w:line="252" w:lineRule="atLeast"/>
            </w:pPr>
            <w:r>
              <w:t xml:space="preserve">Aansluiting stroomvoorziening </w:t>
            </w:r>
          </w:p>
          <w:p w14:paraId="073697E0" w14:textId="025F9AA8" w:rsidR="0028198D" w:rsidRDefault="00870618" w:rsidP="004E3E82">
            <w:pPr>
              <w:pStyle w:val="Lijstalinea"/>
              <w:numPr>
                <w:ilvl w:val="0"/>
                <w:numId w:val="2"/>
              </w:numPr>
              <w:tabs>
                <w:tab w:val="clear" w:pos="-1440"/>
                <w:tab w:val="clear" w:pos="-720"/>
                <w:tab w:val="clear" w:pos="0"/>
                <w:tab w:val="clear" w:pos="380"/>
              </w:tabs>
              <w:suppressAutoHyphens/>
              <w:spacing w:line="252" w:lineRule="atLeast"/>
            </w:pPr>
            <w:r>
              <w:t>N</w:t>
            </w:r>
            <w:r w:rsidR="004E3E82">
              <w:t>etwerk</w:t>
            </w:r>
            <w:r>
              <w:t>verbinding</w:t>
            </w:r>
          </w:p>
          <w:p w14:paraId="2B41E8AB" w14:textId="28BCDD99" w:rsidR="00870618" w:rsidRDefault="00870618" w:rsidP="004E3E82">
            <w:pPr>
              <w:pStyle w:val="Lijstalinea"/>
              <w:numPr>
                <w:ilvl w:val="0"/>
                <w:numId w:val="2"/>
              </w:numPr>
              <w:tabs>
                <w:tab w:val="clear" w:pos="-1440"/>
                <w:tab w:val="clear" w:pos="-720"/>
                <w:tab w:val="clear" w:pos="0"/>
                <w:tab w:val="clear" w:pos="380"/>
              </w:tabs>
              <w:suppressAutoHyphens/>
              <w:spacing w:line="252" w:lineRule="atLeast"/>
            </w:pPr>
            <w:r>
              <w:t>Basis werking (sleutel uitgifte inname)</w:t>
            </w:r>
          </w:p>
          <w:p w14:paraId="708E03C2" w14:textId="402E1554" w:rsidR="00587E7E" w:rsidRDefault="00587E7E" w:rsidP="004E3E82">
            <w:pPr>
              <w:pStyle w:val="Lijstalinea"/>
              <w:numPr>
                <w:ilvl w:val="0"/>
                <w:numId w:val="2"/>
              </w:numPr>
              <w:tabs>
                <w:tab w:val="clear" w:pos="-1440"/>
                <w:tab w:val="clear" w:pos="-720"/>
                <w:tab w:val="clear" w:pos="0"/>
                <w:tab w:val="clear" w:pos="380"/>
              </w:tabs>
              <w:suppressAutoHyphens/>
              <w:spacing w:line="252" w:lineRule="atLeast"/>
            </w:pPr>
            <w:r>
              <w:t>Uitgifte en inname van sleutelposities</w:t>
            </w:r>
          </w:p>
          <w:p w14:paraId="5C66A56D" w14:textId="465AFA52" w:rsidR="00870618" w:rsidRPr="0077326D" w:rsidRDefault="00870618" w:rsidP="00870618">
            <w:pPr>
              <w:tabs>
                <w:tab w:val="clear" w:pos="-1440"/>
                <w:tab w:val="clear" w:pos="-720"/>
                <w:tab w:val="clear" w:pos="0"/>
                <w:tab w:val="clear" w:pos="380"/>
              </w:tabs>
              <w:suppressAutoHyphens/>
              <w:spacing w:line="252" w:lineRule="atLeast"/>
            </w:pPr>
          </w:p>
        </w:tc>
      </w:tr>
      <w:tr w:rsidR="004E3E82" w:rsidRPr="0077326D" w14:paraId="5AF6240C" w14:textId="77777777" w:rsidTr="0028198D">
        <w:trPr>
          <w:trHeight w:val="699"/>
        </w:trPr>
        <w:tc>
          <w:tcPr>
            <w:tcW w:w="1039" w:type="dxa"/>
          </w:tcPr>
          <w:p w14:paraId="27A53A33" w14:textId="486F33AE" w:rsidR="004E3E82" w:rsidRDefault="004E3E82" w:rsidP="0028198D">
            <w:pPr>
              <w:rPr>
                <w:bCs/>
              </w:rPr>
            </w:pPr>
            <w:r>
              <w:rPr>
                <w:bCs/>
              </w:rPr>
              <w:t>5.5</w:t>
            </w:r>
            <w:r w:rsidRPr="00B12051">
              <w:rPr>
                <w:bCs/>
              </w:rPr>
              <w:t>.</w:t>
            </w:r>
            <w:r>
              <w:rPr>
                <w:bCs/>
              </w:rPr>
              <w:t>4</w:t>
            </w:r>
          </w:p>
        </w:tc>
        <w:tc>
          <w:tcPr>
            <w:tcW w:w="7891" w:type="dxa"/>
          </w:tcPr>
          <w:p w14:paraId="08B676BF" w14:textId="35B8D42D" w:rsidR="004E3E82" w:rsidRDefault="00870618" w:rsidP="0028198D">
            <w:pPr>
              <w:tabs>
                <w:tab w:val="clear" w:pos="-1440"/>
                <w:tab w:val="clear" w:pos="-720"/>
                <w:tab w:val="clear" w:pos="0"/>
                <w:tab w:val="clear" w:pos="380"/>
              </w:tabs>
              <w:suppressAutoHyphens/>
              <w:spacing w:line="252" w:lineRule="atLeast"/>
            </w:pPr>
            <w:r>
              <w:t>Opdrachtgever deelt de test resultaten met Opdrachtnemer. En opdrachtnemer verhelpt eventuele gebreken.</w:t>
            </w:r>
          </w:p>
        </w:tc>
      </w:tr>
    </w:tbl>
    <w:p w14:paraId="5DA0AE36" w14:textId="77777777" w:rsidR="0028198D" w:rsidRPr="0028198D" w:rsidRDefault="0028198D" w:rsidP="0028198D"/>
    <w:p w14:paraId="16A1BB6F" w14:textId="14C45A78" w:rsidR="002349A3" w:rsidRDefault="002349A3" w:rsidP="00F95270">
      <w:pPr>
        <w:pStyle w:val="Kop1"/>
      </w:pPr>
      <w:bookmarkStart w:id="45" w:name="_Toc99289184"/>
      <w:r>
        <w:t>Eisen aan onderhoud</w:t>
      </w:r>
      <w:bookmarkEnd w:id="45"/>
    </w:p>
    <w:p w14:paraId="388D862F" w14:textId="77777777" w:rsidR="00DE1BC9" w:rsidRDefault="00DE1BC9" w:rsidP="00DE1BC9">
      <w:r>
        <w:t>De achterliggende gedachte van de O</w:t>
      </w:r>
      <w:r w:rsidRPr="006F1456">
        <w:t>vereenkomst is dat Opdrachtnemer de</w:t>
      </w:r>
      <w:r>
        <w:t xml:space="preserve"> verantwoordelijkheid draagt om:</w:t>
      </w:r>
    </w:p>
    <w:p w14:paraId="28618A99" w14:textId="4BC808CD" w:rsidR="00DE1BC9" w:rsidRDefault="00DE1BC9" w:rsidP="00DE1BC9">
      <w:pPr>
        <w:numPr>
          <w:ilvl w:val="0"/>
          <w:numId w:val="2"/>
        </w:numPr>
        <w:tabs>
          <w:tab w:val="clear" w:pos="-1440"/>
          <w:tab w:val="clear" w:pos="-720"/>
          <w:tab w:val="clear" w:pos="0"/>
          <w:tab w:val="clear" w:pos="380"/>
        </w:tabs>
        <w:suppressAutoHyphens/>
        <w:spacing w:line="252" w:lineRule="atLeast"/>
      </w:pPr>
      <w:r>
        <w:t xml:space="preserve">De vereiste prestatie van de </w:t>
      </w:r>
      <w:r w:rsidR="00F156EC">
        <w:t>geleverde</w:t>
      </w:r>
      <w:r>
        <w:t xml:space="preserve"> sleuteluitgiftekast</w:t>
      </w:r>
      <w:r w:rsidR="00F156EC">
        <w:t>en</w:t>
      </w:r>
      <w:r>
        <w:t xml:space="preserve"> gedurende de levensduur te realiseren, optimaliseren en te garanderen.</w:t>
      </w:r>
    </w:p>
    <w:p w14:paraId="410EDB09" w14:textId="77777777" w:rsidR="00DE1BC9" w:rsidRDefault="00DE1BC9" w:rsidP="00DE1BC9">
      <w:pPr>
        <w:numPr>
          <w:ilvl w:val="0"/>
          <w:numId w:val="2"/>
        </w:numPr>
        <w:tabs>
          <w:tab w:val="clear" w:pos="-1440"/>
          <w:tab w:val="clear" w:pos="-720"/>
          <w:tab w:val="clear" w:pos="0"/>
          <w:tab w:val="clear" w:pos="380"/>
        </w:tabs>
        <w:suppressAutoHyphens/>
        <w:spacing w:line="252" w:lineRule="atLeast"/>
      </w:pPr>
      <w:r>
        <w:t xml:space="preserve">De kosten voor beheer en onderhoud van de nieuwe sleuteluitgiftekast gedurende de levensduur zo laag mogelijk te houden. </w:t>
      </w:r>
    </w:p>
    <w:p w14:paraId="55A05C07" w14:textId="12160752" w:rsidR="002349A3" w:rsidRDefault="002349A3" w:rsidP="00F95270">
      <w:pPr>
        <w:pStyle w:val="Kop2"/>
      </w:pPr>
      <w:bookmarkStart w:id="46" w:name="_Toc99289185"/>
      <w:r>
        <w:t xml:space="preserve">Eisen aan </w:t>
      </w:r>
      <w:r w:rsidR="00EA43AE">
        <w:t xml:space="preserve">leveringen bij </w:t>
      </w:r>
      <w:r>
        <w:t>onderhoud</w:t>
      </w:r>
      <w:bookmarkEnd w:id="46"/>
    </w:p>
    <w:p w14:paraId="516D37C9" w14:textId="77777777" w:rsidR="002349A3" w:rsidRDefault="002349A3" w:rsidP="002349A3"/>
    <w:tbl>
      <w:tblPr>
        <w:tblStyle w:val="Tabelraster"/>
        <w:tblW w:w="8930" w:type="dxa"/>
        <w:tblInd w:w="108" w:type="dxa"/>
        <w:tblLayout w:type="fixed"/>
        <w:tblLook w:val="04A0" w:firstRow="1" w:lastRow="0" w:firstColumn="1" w:lastColumn="0" w:noHBand="0" w:noVBand="1"/>
      </w:tblPr>
      <w:tblGrid>
        <w:gridCol w:w="1039"/>
        <w:gridCol w:w="7891"/>
      </w:tblGrid>
      <w:tr w:rsidR="002349A3" w:rsidRPr="0077326D" w14:paraId="40A646AD" w14:textId="77777777" w:rsidTr="00154B16">
        <w:trPr>
          <w:trHeight w:val="233"/>
        </w:trPr>
        <w:tc>
          <w:tcPr>
            <w:tcW w:w="1039" w:type="dxa"/>
            <w:shd w:val="clear" w:color="auto" w:fill="BFBFBF" w:themeFill="background1" w:themeFillShade="BF"/>
          </w:tcPr>
          <w:p w14:paraId="66020025" w14:textId="77777777" w:rsidR="002349A3" w:rsidRPr="0077326D" w:rsidRDefault="002349A3" w:rsidP="00E1330F">
            <w:pPr>
              <w:rPr>
                <w:b/>
              </w:rPr>
            </w:pPr>
            <w:r w:rsidRPr="0077326D">
              <w:rPr>
                <w:b/>
              </w:rPr>
              <w:t>Nr.</w:t>
            </w:r>
          </w:p>
        </w:tc>
        <w:tc>
          <w:tcPr>
            <w:tcW w:w="7891" w:type="dxa"/>
            <w:shd w:val="clear" w:color="auto" w:fill="BFBFBF" w:themeFill="background1" w:themeFillShade="BF"/>
          </w:tcPr>
          <w:p w14:paraId="75CC7B62" w14:textId="77777777" w:rsidR="002349A3" w:rsidRPr="0077326D" w:rsidRDefault="002349A3" w:rsidP="00E1330F">
            <w:pPr>
              <w:rPr>
                <w:b/>
              </w:rPr>
            </w:pPr>
            <w:r w:rsidRPr="0077326D">
              <w:rPr>
                <w:b/>
              </w:rPr>
              <w:t>Eis</w:t>
            </w:r>
          </w:p>
        </w:tc>
      </w:tr>
      <w:tr w:rsidR="00DE1BC9" w:rsidRPr="0077326D" w14:paraId="4F2D2566" w14:textId="77777777" w:rsidTr="00154B16">
        <w:trPr>
          <w:trHeight w:val="725"/>
        </w:trPr>
        <w:tc>
          <w:tcPr>
            <w:tcW w:w="1039" w:type="dxa"/>
          </w:tcPr>
          <w:p w14:paraId="5CCF5E26" w14:textId="32037B4F" w:rsidR="00DE1BC9" w:rsidRDefault="00DE1BC9" w:rsidP="00DE1BC9">
            <w:pPr>
              <w:rPr>
                <w:bCs/>
              </w:rPr>
            </w:pPr>
            <w:r w:rsidRPr="00B12051">
              <w:rPr>
                <w:bCs/>
              </w:rPr>
              <w:t>6.1.</w:t>
            </w:r>
            <w:r>
              <w:rPr>
                <w:bCs/>
              </w:rPr>
              <w:t>1</w:t>
            </w:r>
          </w:p>
        </w:tc>
        <w:tc>
          <w:tcPr>
            <w:tcW w:w="7891" w:type="dxa"/>
          </w:tcPr>
          <w:p w14:paraId="78F34B3B" w14:textId="77777777" w:rsidR="00DE1BC9" w:rsidRDefault="00DE1BC9" w:rsidP="00DE1BC9">
            <w:r>
              <w:t>De Opdrachtnemer levert:</w:t>
            </w:r>
          </w:p>
          <w:p w14:paraId="289A198F" w14:textId="0C86BC85" w:rsidR="00DE1BC9" w:rsidRDefault="00DE1BC9" w:rsidP="00DE1BC9">
            <w:pPr>
              <w:numPr>
                <w:ilvl w:val="0"/>
                <w:numId w:val="2"/>
              </w:numPr>
              <w:tabs>
                <w:tab w:val="clear" w:pos="-1440"/>
                <w:tab w:val="clear" w:pos="-720"/>
                <w:tab w:val="clear" w:pos="0"/>
                <w:tab w:val="clear" w:pos="380"/>
              </w:tabs>
              <w:suppressAutoHyphens/>
              <w:spacing w:line="252" w:lineRule="atLeast"/>
            </w:pPr>
            <w:r>
              <w:t>Alle onderhoudsbenodigdheden voor het uitvoeren van verzorgend onderhoud van de sleuteluitgiftekasten</w:t>
            </w:r>
            <w:r w:rsidR="00CA44D3">
              <w:t>.</w:t>
            </w:r>
          </w:p>
          <w:p w14:paraId="7AFC1C7E" w14:textId="529E10BC" w:rsidR="00DE1BC9" w:rsidRDefault="00DE1BC9" w:rsidP="00DE1BC9">
            <w:pPr>
              <w:numPr>
                <w:ilvl w:val="0"/>
                <w:numId w:val="2"/>
              </w:numPr>
              <w:tabs>
                <w:tab w:val="clear" w:pos="-1440"/>
                <w:tab w:val="clear" w:pos="-720"/>
                <w:tab w:val="clear" w:pos="0"/>
                <w:tab w:val="clear" w:pos="380"/>
              </w:tabs>
              <w:suppressAutoHyphens/>
              <w:spacing w:line="252" w:lineRule="atLeast"/>
            </w:pPr>
            <w:r>
              <w:t>Alle versleten en te vervangen onderdelen en toebehoren van sleuteluitgiftekasten inclusief additioneel aangeboden onderdelen indien van toepassing (</w:t>
            </w:r>
            <w:r w:rsidR="00CA44D3">
              <w:t xml:space="preserve">zoals </w:t>
            </w:r>
            <w:r>
              <w:t>GSM-module zie 4.6)</w:t>
            </w:r>
            <w:r w:rsidR="00CA44D3">
              <w:t>.</w:t>
            </w:r>
          </w:p>
          <w:p w14:paraId="1A5BCF51" w14:textId="142B4A3E" w:rsidR="00DE1BC9" w:rsidRDefault="00DE1BC9" w:rsidP="00DE1BC9">
            <w:pPr>
              <w:tabs>
                <w:tab w:val="clear" w:pos="-1440"/>
                <w:tab w:val="clear" w:pos="-720"/>
                <w:tab w:val="clear" w:pos="0"/>
                <w:tab w:val="clear" w:pos="380"/>
              </w:tabs>
              <w:suppressAutoHyphens/>
              <w:spacing w:line="252" w:lineRule="atLeast"/>
            </w:pPr>
          </w:p>
        </w:tc>
      </w:tr>
      <w:tr w:rsidR="00DE1BC9" w:rsidRPr="0077326D" w14:paraId="298B2FDA" w14:textId="77777777" w:rsidTr="00154B16">
        <w:trPr>
          <w:trHeight w:val="699"/>
        </w:trPr>
        <w:tc>
          <w:tcPr>
            <w:tcW w:w="1039" w:type="dxa"/>
          </w:tcPr>
          <w:p w14:paraId="19089116" w14:textId="379ECFFF" w:rsidR="00DE1BC9" w:rsidRPr="0077326D" w:rsidRDefault="00DE1BC9" w:rsidP="00DE1BC9">
            <w:pPr>
              <w:rPr>
                <w:bCs/>
              </w:rPr>
            </w:pPr>
            <w:r w:rsidRPr="00B12051">
              <w:rPr>
                <w:bCs/>
              </w:rPr>
              <w:t>6.1.</w:t>
            </w:r>
            <w:r>
              <w:rPr>
                <w:bCs/>
              </w:rPr>
              <w:t>2</w:t>
            </w:r>
          </w:p>
        </w:tc>
        <w:tc>
          <w:tcPr>
            <w:tcW w:w="7891" w:type="dxa"/>
          </w:tcPr>
          <w:p w14:paraId="58E38B55" w14:textId="77777777" w:rsidR="00DE1BC9" w:rsidRDefault="00DE1BC9" w:rsidP="00DE1BC9">
            <w:r>
              <w:t>Alle (na) te leveren producten en samenstellingen van producten voldoen aan de eisen in Hoofdstuk 4</w:t>
            </w:r>
            <w:r w:rsidRPr="003868FD">
              <w:t>.</w:t>
            </w:r>
          </w:p>
          <w:p w14:paraId="594AE6F5" w14:textId="77777777" w:rsidR="00DE1BC9" w:rsidRPr="0077326D" w:rsidRDefault="00DE1BC9" w:rsidP="00DE1BC9">
            <w:pPr>
              <w:tabs>
                <w:tab w:val="clear" w:pos="-1440"/>
                <w:tab w:val="clear" w:pos="-720"/>
                <w:tab w:val="clear" w:pos="0"/>
                <w:tab w:val="clear" w:pos="380"/>
              </w:tabs>
              <w:suppressAutoHyphens/>
              <w:spacing w:line="252" w:lineRule="atLeast"/>
            </w:pPr>
          </w:p>
        </w:tc>
      </w:tr>
    </w:tbl>
    <w:p w14:paraId="1B4288B1" w14:textId="6D3C782B" w:rsidR="002349A3" w:rsidRDefault="002349A3" w:rsidP="00F95270">
      <w:pPr>
        <w:pStyle w:val="Kop2"/>
      </w:pPr>
      <w:bookmarkStart w:id="47" w:name="_Toc99289186"/>
      <w:r>
        <w:t xml:space="preserve">Eisen </w:t>
      </w:r>
      <w:r w:rsidR="00EA43AE">
        <w:t xml:space="preserve">taakverdeling </w:t>
      </w:r>
      <w:r w:rsidR="00A7108D">
        <w:t>onderhoud</w:t>
      </w:r>
      <w:bookmarkEnd w:id="47"/>
    </w:p>
    <w:p w14:paraId="6282BD59" w14:textId="77777777" w:rsidR="002349A3" w:rsidRDefault="002349A3" w:rsidP="002349A3"/>
    <w:tbl>
      <w:tblPr>
        <w:tblStyle w:val="Tabelraster"/>
        <w:tblW w:w="8996" w:type="dxa"/>
        <w:tblInd w:w="108" w:type="dxa"/>
        <w:tblLayout w:type="fixed"/>
        <w:tblLook w:val="04A0" w:firstRow="1" w:lastRow="0" w:firstColumn="1" w:lastColumn="0" w:noHBand="0" w:noVBand="1"/>
      </w:tblPr>
      <w:tblGrid>
        <w:gridCol w:w="1046"/>
        <w:gridCol w:w="7950"/>
      </w:tblGrid>
      <w:tr w:rsidR="002349A3" w:rsidRPr="0077326D" w14:paraId="39D6271B" w14:textId="77777777" w:rsidTr="00154B16">
        <w:trPr>
          <w:trHeight w:val="247"/>
        </w:trPr>
        <w:tc>
          <w:tcPr>
            <w:tcW w:w="1046" w:type="dxa"/>
            <w:shd w:val="clear" w:color="auto" w:fill="BFBFBF" w:themeFill="background1" w:themeFillShade="BF"/>
          </w:tcPr>
          <w:p w14:paraId="4CA6F15F" w14:textId="77777777" w:rsidR="002349A3" w:rsidRPr="0077326D" w:rsidRDefault="002349A3" w:rsidP="00E1330F">
            <w:pPr>
              <w:rPr>
                <w:b/>
              </w:rPr>
            </w:pPr>
            <w:r w:rsidRPr="0077326D">
              <w:rPr>
                <w:b/>
              </w:rPr>
              <w:t>Nr.</w:t>
            </w:r>
          </w:p>
        </w:tc>
        <w:tc>
          <w:tcPr>
            <w:tcW w:w="7950" w:type="dxa"/>
            <w:shd w:val="clear" w:color="auto" w:fill="BFBFBF" w:themeFill="background1" w:themeFillShade="BF"/>
          </w:tcPr>
          <w:p w14:paraId="3B86B4E2" w14:textId="77777777" w:rsidR="002349A3" w:rsidRPr="0077326D" w:rsidRDefault="002349A3" w:rsidP="00E1330F">
            <w:pPr>
              <w:rPr>
                <w:b/>
              </w:rPr>
            </w:pPr>
            <w:r w:rsidRPr="0077326D">
              <w:rPr>
                <w:b/>
              </w:rPr>
              <w:t>Eis</w:t>
            </w:r>
          </w:p>
        </w:tc>
      </w:tr>
      <w:tr w:rsidR="00EA43AE" w:rsidRPr="0077326D" w14:paraId="679C6F6E" w14:textId="77777777" w:rsidTr="00154B16">
        <w:trPr>
          <w:trHeight w:val="755"/>
        </w:trPr>
        <w:tc>
          <w:tcPr>
            <w:tcW w:w="1046" w:type="dxa"/>
          </w:tcPr>
          <w:p w14:paraId="67A70AF3" w14:textId="30BA48C1" w:rsidR="00EA43AE" w:rsidRPr="0077326D" w:rsidRDefault="00EA43AE" w:rsidP="00EA43AE">
            <w:pPr>
              <w:rPr>
                <w:bCs/>
              </w:rPr>
            </w:pPr>
            <w:r>
              <w:rPr>
                <w:bCs/>
              </w:rPr>
              <w:t>6.2.1</w:t>
            </w:r>
          </w:p>
        </w:tc>
        <w:tc>
          <w:tcPr>
            <w:tcW w:w="7950" w:type="dxa"/>
          </w:tcPr>
          <w:p w14:paraId="52B68B67" w14:textId="77777777" w:rsidR="00EA43AE" w:rsidRDefault="00EA43AE" w:rsidP="00EA43AE">
            <w:pPr>
              <w:tabs>
                <w:tab w:val="clear" w:pos="-1440"/>
                <w:tab w:val="clear" w:pos="-720"/>
                <w:tab w:val="clear" w:pos="0"/>
                <w:tab w:val="clear" w:pos="380"/>
              </w:tabs>
              <w:suppressAutoHyphens/>
              <w:spacing w:line="252" w:lineRule="atLeast"/>
            </w:pPr>
            <w:r>
              <w:t xml:space="preserve">De Opdrachtnemer is verantwoordelijk voor het preventief en correctief onderhoud van de geleverde sleuteluitgiftekasten. </w:t>
            </w:r>
          </w:p>
          <w:p w14:paraId="7C3DBD84" w14:textId="77777777" w:rsidR="00EA43AE" w:rsidRPr="0077326D" w:rsidRDefault="00EA43AE" w:rsidP="00EA43AE">
            <w:pPr>
              <w:tabs>
                <w:tab w:val="clear" w:pos="-1440"/>
                <w:tab w:val="clear" w:pos="-720"/>
                <w:tab w:val="clear" w:pos="0"/>
                <w:tab w:val="clear" w:pos="380"/>
              </w:tabs>
              <w:suppressAutoHyphens/>
              <w:spacing w:line="252" w:lineRule="atLeast"/>
            </w:pPr>
          </w:p>
        </w:tc>
      </w:tr>
      <w:tr w:rsidR="002A11B7" w:rsidRPr="0077326D" w14:paraId="7DB0F39F" w14:textId="77777777" w:rsidTr="00154B16">
        <w:trPr>
          <w:trHeight w:val="755"/>
        </w:trPr>
        <w:tc>
          <w:tcPr>
            <w:tcW w:w="1046" w:type="dxa"/>
          </w:tcPr>
          <w:p w14:paraId="31812F26" w14:textId="160B82EB" w:rsidR="002A11B7" w:rsidRDefault="002A11B7" w:rsidP="002A11B7">
            <w:pPr>
              <w:rPr>
                <w:bCs/>
              </w:rPr>
            </w:pPr>
            <w:r w:rsidRPr="00B00663">
              <w:rPr>
                <w:bCs/>
              </w:rPr>
              <w:t>6.2.</w:t>
            </w:r>
            <w:r>
              <w:rPr>
                <w:bCs/>
              </w:rPr>
              <w:t>2</w:t>
            </w:r>
          </w:p>
        </w:tc>
        <w:tc>
          <w:tcPr>
            <w:tcW w:w="7950" w:type="dxa"/>
          </w:tcPr>
          <w:p w14:paraId="400EC243" w14:textId="3495A483" w:rsidR="002A11B7" w:rsidRPr="004905BE" w:rsidRDefault="002A11B7" w:rsidP="002A11B7">
            <w:r>
              <w:t>Opdrachtnemer en Opdrachtgever hebben een vaste taakverdeling voor</w:t>
            </w:r>
            <w:r w:rsidRPr="004905BE">
              <w:t xml:space="preserve"> het </w:t>
            </w:r>
            <w:r>
              <w:t>beheer van onderhoud en het onderhouden</w:t>
            </w:r>
            <w:r w:rsidRPr="004905BE">
              <w:t xml:space="preserve"> van </w:t>
            </w:r>
            <w:r>
              <w:t>een sleuteluitgiftekast.</w:t>
            </w:r>
          </w:p>
          <w:p w14:paraId="43FA8AF0" w14:textId="77777777" w:rsidR="002A11B7" w:rsidRPr="0077326D" w:rsidRDefault="002A11B7" w:rsidP="002A11B7">
            <w:pPr>
              <w:tabs>
                <w:tab w:val="clear" w:pos="-1440"/>
                <w:tab w:val="clear" w:pos="-720"/>
                <w:tab w:val="clear" w:pos="0"/>
                <w:tab w:val="clear" w:pos="380"/>
              </w:tabs>
              <w:suppressAutoHyphens/>
              <w:spacing w:line="252" w:lineRule="atLeast"/>
            </w:pPr>
          </w:p>
        </w:tc>
      </w:tr>
      <w:tr w:rsidR="002A11B7" w:rsidRPr="0077326D" w14:paraId="653A73E6" w14:textId="77777777" w:rsidTr="00154B16">
        <w:trPr>
          <w:trHeight w:val="2073"/>
        </w:trPr>
        <w:tc>
          <w:tcPr>
            <w:tcW w:w="1046" w:type="dxa"/>
          </w:tcPr>
          <w:p w14:paraId="776BC02D" w14:textId="52AA2106" w:rsidR="002A11B7" w:rsidRPr="0077326D" w:rsidRDefault="002A11B7" w:rsidP="002A11B7">
            <w:pPr>
              <w:rPr>
                <w:bCs/>
              </w:rPr>
            </w:pPr>
            <w:r w:rsidRPr="00B00663">
              <w:rPr>
                <w:bCs/>
              </w:rPr>
              <w:t>6.2.</w:t>
            </w:r>
            <w:r>
              <w:rPr>
                <w:bCs/>
              </w:rPr>
              <w:t>3</w:t>
            </w:r>
          </w:p>
        </w:tc>
        <w:tc>
          <w:tcPr>
            <w:tcW w:w="7950" w:type="dxa"/>
          </w:tcPr>
          <w:p w14:paraId="7BB869CB" w14:textId="69D71453" w:rsidR="002A11B7" w:rsidRDefault="002A11B7" w:rsidP="002A11B7">
            <w:pPr>
              <w:tabs>
                <w:tab w:val="clear" w:pos="-1440"/>
                <w:tab w:val="clear" w:pos="-720"/>
                <w:tab w:val="clear" w:pos="0"/>
                <w:tab w:val="clear" w:pos="380"/>
              </w:tabs>
              <w:suppressAutoHyphens/>
              <w:spacing w:line="252" w:lineRule="atLeast"/>
            </w:pPr>
            <w:r>
              <w:t>Tot het beheer van het onderhoud van de sleuteluitgiftekasten behoort minimaal:</w:t>
            </w:r>
          </w:p>
          <w:p w14:paraId="6CBF7CDD" w14:textId="77777777" w:rsidR="002A11B7" w:rsidRDefault="002A11B7" w:rsidP="002A11B7">
            <w:pPr>
              <w:numPr>
                <w:ilvl w:val="0"/>
                <w:numId w:val="2"/>
              </w:numPr>
              <w:tabs>
                <w:tab w:val="clear" w:pos="-1440"/>
                <w:tab w:val="clear" w:pos="-720"/>
                <w:tab w:val="clear" w:pos="0"/>
                <w:tab w:val="clear" w:pos="380"/>
              </w:tabs>
              <w:suppressAutoHyphens/>
              <w:spacing w:line="252" w:lineRule="atLeast"/>
            </w:pPr>
            <w:r>
              <w:t>Onderhoudsplanning.</w:t>
            </w:r>
          </w:p>
          <w:p w14:paraId="09262EB0" w14:textId="77777777" w:rsidR="002A11B7" w:rsidRDefault="002A11B7" w:rsidP="002A11B7">
            <w:pPr>
              <w:numPr>
                <w:ilvl w:val="0"/>
                <w:numId w:val="2"/>
              </w:numPr>
              <w:tabs>
                <w:tab w:val="clear" w:pos="-1440"/>
                <w:tab w:val="clear" w:pos="-720"/>
                <w:tab w:val="clear" w:pos="0"/>
                <w:tab w:val="clear" w:pos="380"/>
              </w:tabs>
              <w:suppressAutoHyphens/>
              <w:spacing w:line="252" w:lineRule="atLeast"/>
            </w:pPr>
            <w:r>
              <w:t>Optimalisatie onderhoud.</w:t>
            </w:r>
          </w:p>
          <w:p w14:paraId="75D73BC3" w14:textId="078E9816" w:rsidR="002A11B7" w:rsidRPr="005C72CB" w:rsidRDefault="002A11B7" w:rsidP="00145275">
            <w:pPr>
              <w:numPr>
                <w:ilvl w:val="0"/>
                <w:numId w:val="2"/>
              </w:numPr>
              <w:tabs>
                <w:tab w:val="clear" w:pos="-1440"/>
                <w:tab w:val="clear" w:pos="-720"/>
                <w:tab w:val="clear" w:pos="0"/>
                <w:tab w:val="clear" w:pos="380"/>
              </w:tabs>
              <w:suppressAutoHyphens/>
              <w:spacing w:line="252" w:lineRule="atLeast"/>
            </w:pPr>
            <w:r>
              <w:t>Probleembeheer.</w:t>
            </w:r>
          </w:p>
          <w:p w14:paraId="5D1CAD49" w14:textId="77777777" w:rsidR="002A11B7" w:rsidRDefault="002A11B7" w:rsidP="002A11B7">
            <w:pPr>
              <w:numPr>
                <w:ilvl w:val="0"/>
                <w:numId w:val="2"/>
              </w:numPr>
              <w:tabs>
                <w:tab w:val="clear" w:pos="-1440"/>
                <w:tab w:val="clear" w:pos="-720"/>
                <w:tab w:val="clear" w:pos="0"/>
                <w:tab w:val="clear" w:pos="380"/>
              </w:tabs>
              <w:suppressAutoHyphens/>
              <w:spacing w:line="252" w:lineRule="atLeast"/>
            </w:pPr>
            <w:r>
              <w:t>Configuratiebeheer.</w:t>
            </w:r>
          </w:p>
          <w:p w14:paraId="23A5477C" w14:textId="77777777" w:rsidR="002A11B7" w:rsidRDefault="002A11B7" w:rsidP="002A11B7">
            <w:pPr>
              <w:numPr>
                <w:ilvl w:val="0"/>
                <w:numId w:val="2"/>
              </w:numPr>
              <w:tabs>
                <w:tab w:val="clear" w:pos="-1440"/>
                <w:tab w:val="clear" w:pos="-720"/>
                <w:tab w:val="clear" w:pos="0"/>
                <w:tab w:val="clear" w:pos="380"/>
              </w:tabs>
              <w:suppressAutoHyphens/>
              <w:spacing w:line="252" w:lineRule="atLeast"/>
            </w:pPr>
            <w:r>
              <w:t>S</w:t>
            </w:r>
            <w:r w:rsidRPr="00B32BF2">
              <w:t>toringsdienst</w:t>
            </w:r>
            <w:r>
              <w:t>.</w:t>
            </w:r>
          </w:p>
          <w:p w14:paraId="57DD70BA" w14:textId="7618774A" w:rsidR="002A11B7" w:rsidRPr="0077326D" w:rsidRDefault="002A11B7" w:rsidP="002A11B7">
            <w:pPr>
              <w:tabs>
                <w:tab w:val="clear" w:pos="-1440"/>
                <w:tab w:val="clear" w:pos="-720"/>
                <w:tab w:val="clear" w:pos="0"/>
                <w:tab w:val="clear" w:pos="380"/>
              </w:tabs>
              <w:suppressAutoHyphens/>
              <w:spacing w:line="252" w:lineRule="atLeast"/>
              <w:ind w:left="301"/>
            </w:pPr>
          </w:p>
        </w:tc>
      </w:tr>
      <w:tr w:rsidR="002A11B7" w:rsidRPr="0077326D" w14:paraId="5484BE6B" w14:textId="77777777" w:rsidTr="005468DF">
        <w:trPr>
          <w:trHeight w:val="991"/>
        </w:trPr>
        <w:tc>
          <w:tcPr>
            <w:tcW w:w="1046" w:type="dxa"/>
          </w:tcPr>
          <w:p w14:paraId="523C0E06" w14:textId="63C1D119" w:rsidR="002A11B7" w:rsidRPr="00B00663" w:rsidRDefault="002A11B7" w:rsidP="002A11B7">
            <w:pPr>
              <w:rPr>
                <w:bCs/>
              </w:rPr>
            </w:pPr>
            <w:r w:rsidRPr="00B00663">
              <w:rPr>
                <w:bCs/>
              </w:rPr>
              <w:t>6.2.</w:t>
            </w:r>
            <w:r>
              <w:rPr>
                <w:bCs/>
              </w:rPr>
              <w:t>4</w:t>
            </w:r>
          </w:p>
        </w:tc>
        <w:tc>
          <w:tcPr>
            <w:tcW w:w="7950" w:type="dxa"/>
          </w:tcPr>
          <w:p w14:paraId="7240682D" w14:textId="1572B90D" w:rsidR="002A11B7" w:rsidRDefault="002A11B7" w:rsidP="002A11B7">
            <w:pPr>
              <w:tabs>
                <w:tab w:val="clear" w:pos="-1440"/>
                <w:tab w:val="clear" w:pos="-720"/>
                <w:tab w:val="clear" w:pos="0"/>
                <w:tab w:val="clear" w:pos="380"/>
              </w:tabs>
              <w:suppressAutoHyphens/>
              <w:spacing w:line="252" w:lineRule="atLeast"/>
            </w:pPr>
            <w:r>
              <w:t xml:space="preserve">Opdrachtnemer biedt tijdens de looptijd van het contract een accountmanager </w:t>
            </w:r>
            <w:r w:rsidR="00145275">
              <w:t xml:space="preserve">als aanspreekpunt voor opdrachtnemer </w:t>
            </w:r>
            <w:r>
              <w:t>aan. De accountmanager spreekt Nederlands,</w:t>
            </w:r>
            <w:r w:rsidRPr="006151AF">
              <w:t xml:space="preserve"> </w:t>
            </w:r>
            <w:r>
              <w:t xml:space="preserve">is </w:t>
            </w:r>
            <w:r w:rsidRPr="006151AF">
              <w:t xml:space="preserve">bekend </w:t>
            </w:r>
            <w:r>
              <w:t xml:space="preserve">met </w:t>
            </w:r>
            <w:r w:rsidRPr="006151AF">
              <w:t xml:space="preserve">Opdrachtgever als klant, </w:t>
            </w:r>
            <w:r>
              <w:t xml:space="preserve">is bekend </w:t>
            </w:r>
            <w:r w:rsidRPr="006151AF">
              <w:t xml:space="preserve">met de geleverde totaal installatie van Opdrachtgever en </w:t>
            </w:r>
            <w:r>
              <w:t xml:space="preserve">beschikt over voldoende kennis van de geleverde diensten en producten om inhoudelijk de </w:t>
            </w:r>
            <w:r w:rsidR="00F156EC">
              <w:t>O</w:t>
            </w:r>
            <w:r>
              <w:t>pdrachtgever te woord te staan.</w:t>
            </w:r>
          </w:p>
          <w:p w14:paraId="64F2DFE8" w14:textId="79C0BDDB" w:rsidR="002A11B7" w:rsidRDefault="002A11B7" w:rsidP="002A11B7">
            <w:pPr>
              <w:tabs>
                <w:tab w:val="clear" w:pos="-1440"/>
                <w:tab w:val="clear" w:pos="-720"/>
                <w:tab w:val="clear" w:pos="0"/>
                <w:tab w:val="clear" w:pos="380"/>
              </w:tabs>
              <w:suppressAutoHyphens/>
              <w:spacing w:line="252" w:lineRule="atLeast"/>
            </w:pPr>
          </w:p>
        </w:tc>
      </w:tr>
      <w:tr w:rsidR="002A11B7" w:rsidRPr="0077326D" w14:paraId="3E6BC77C" w14:textId="77777777" w:rsidTr="005468DF">
        <w:trPr>
          <w:trHeight w:val="132"/>
        </w:trPr>
        <w:tc>
          <w:tcPr>
            <w:tcW w:w="1046" w:type="dxa"/>
          </w:tcPr>
          <w:p w14:paraId="3E12A25B" w14:textId="1D7F97D5" w:rsidR="002A11B7" w:rsidRPr="00B00663" w:rsidRDefault="002A11B7" w:rsidP="002A11B7">
            <w:pPr>
              <w:rPr>
                <w:bCs/>
              </w:rPr>
            </w:pPr>
            <w:r w:rsidRPr="00B00663">
              <w:rPr>
                <w:bCs/>
              </w:rPr>
              <w:t>6.2.</w:t>
            </w:r>
            <w:r>
              <w:rPr>
                <w:bCs/>
              </w:rPr>
              <w:t>6</w:t>
            </w:r>
          </w:p>
        </w:tc>
        <w:tc>
          <w:tcPr>
            <w:tcW w:w="7950" w:type="dxa"/>
          </w:tcPr>
          <w:p w14:paraId="714025DE" w14:textId="275FA8F5" w:rsidR="002A11B7" w:rsidRDefault="002A11B7" w:rsidP="002A11B7">
            <w:pPr>
              <w:tabs>
                <w:tab w:val="clear" w:pos="-1440"/>
                <w:tab w:val="clear" w:pos="-720"/>
                <w:tab w:val="clear" w:pos="0"/>
                <w:tab w:val="clear" w:pos="380"/>
              </w:tabs>
              <w:suppressAutoHyphens/>
              <w:spacing w:line="252" w:lineRule="atLeast"/>
            </w:pPr>
            <w:r>
              <w:t xml:space="preserve">Opdrachtnemer </w:t>
            </w:r>
            <w:r w:rsidR="00145275">
              <w:t>plant</w:t>
            </w:r>
            <w:r>
              <w:t xml:space="preserve"> minimaal 1x per jaar een evaluatiegesprek </w:t>
            </w:r>
            <w:r w:rsidR="00145275">
              <w:t xml:space="preserve">in </w:t>
            </w:r>
            <w:r>
              <w:t xml:space="preserve">met de accountmanager van Opdrachtnemer. In evaluatiegesprek wordt het beheer van onderhoud (6.2.2) besproken. </w:t>
            </w:r>
          </w:p>
          <w:p w14:paraId="6BEB56BF" w14:textId="580E4B7C" w:rsidR="002A11B7" w:rsidRDefault="002A11B7" w:rsidP="002A11B7">
            <w:pPr>
              <w:tabs>
                <w:tab w:val="clear" w:pos="-1440"/>
                <w:tab w:val="clear" w:pos="-720"/>
                <w:tab w:val="clear" w:pos="0"/>
                <w:tab w:val="clear" w:pos="380"/>
              </w:tabs>
              <w:suppressAutoHyphens/>
              <w:spacing w:line="252" w:lineRule="atLeast"/>
            </w:pPr>
          </w:p>
        </w:tc>
      </w:tr>
      <w:tr w:rsidR="002A11B7" w:rsidRPr="0077326D" w14:paraId="1F036415" w14:textId="77777777" w:rsidTr="00154B16">
        <w:trPr>
          <w:trHeight w:val="742"/>
        </w:trPr>
        <w:tc>
          <w:tcPr>
            <w:tcW w:w="1046" w:type="dxa"/>
          </w:tcPr>
          <w:p w14:paraId="0E7D20B7" w14:textId="42F0817F" w:rsidR="002A11B7" w:rsidRPr="0077326D" w:rsidRDefault="002A11B7" w:rsidP="002A11B7">
            <w:pPr>
              <w:rPr>
                <w:bCs/>
              </w:rPr>
            </w:pPr>
            <w:r w:rsidRPr="00B00663">
              <w:rPr>
                <w:bCs/>
              </w:rPr>
              <w:t>6.2.</w:t>
            </w:r>
            <w:r>
              <w:rPr>
                <w:bCs/>
              </w:rPr>
              <w:t>7</w:t>
            </w:r>
          </w:p>
        </w:tc>
        <w:tc>
          <w:tcPr>
            <w:tcW w:w="7950" w:type="dxa"/>
          </w:tcPr>
          <w:p w14:paraId="040577DF" w14:textId="77777777" w:rsidR="002A11B7" w:rsidRDefault="002A11B7" w:rsidP="00145275">
            <w:r w:rsidRPr="004D72CC">
              <w:t>De Opdrach</w:t>
            </w:r>
            <w:r>
              <w:t>t</w:t>
            </w:r>
            <w:r w:rsidRPr="004D72CC">
              <w:t xml:space="preserve">nemer verzorgt de onderhoudsplanning en plant alle benodigde </w:t>
            </w:r>
            <w:r w:rsidRPr="004E60AB">
              <w:t>werkzaamheden voor verzorgend en preventief</w:t>
            </w:r>
            <w:r w:rsidRPr="004D72CC">
              <w:t xml:space="preserve"> onderhoud</w:t>
            </w:r>
            <w:r>
              <w:t xml:space="preserve"> van de sleuteluitgiftekasten</w:t>
            </w:r>
            <w:r w:rsidRPr="004D72CC">
              <w:t>.</w:t>
            </w:r>
            <w:r>
              <w:t xml:space="preserve"> </w:t>
            </w:r>
          </w:p>
          <w:p w14:paraId="0DF22F0B" w14:textId="1AB74602" w:rsidR="00145275" w:rsidRPr="004D72CC" w:rsidRDefault="00145275" w:rsidP="00145275"/>
        </w:tc>
      </w:tr>
      <w:tr w:rsidR="002A11B7" w:rsidRPr="0077326D" w14:paraId="10065329" w14:textId="77777777" w:rsidTr="009941ED">
        <w:trPr>
          <w:trHeight w:val="60"/>
        </w:trPr>
        <w:tc>
          <w:tcPr>
            <w:tcW w:w="1046" w:type="dxa"/>
          </w:tcPr>
          <w:p w14:paraId="60233E1D" w14:textId="36124135" w:rsidR="002A11B7" w:rsidRPr="0077326D" w:rsidRDefault="002A11B7" w:rsidP="002A11B7">
            <w:pPr>
              <w:rPr>
                <w:bCs/>
              </w:rPr>
            </w:pPr>
            <w:r>
              <w:rPr>
                <w:bCs/>
              </w:rPr>
              <w:t>6.2.8</w:t>
            </w:r>
          </w:p>
        </w:tc>
        <w:tc>
          <w:tcPr>
            <w:tcW w:w="7950" w:type="dxa"/>
          </w:tcPr>
          <w:p w14:paraId="065030F7" w14:textId="2999C2F4" w:rsidR="002A11B7" w:rsidRDefault="002A11B7" w:rsidP="002A11B7">
            <w:r>
              <w:t>De Opdrachtnemer plant de frequentie van de periodieke onderhoudsbeurten die minimaal voldoen aan de onderhoudseisen van de fabrikant</w:t>
            </w:r>
            <w:r w:rsidR="00F156EC">
              <w:t xml:space="preserve"> van de sleuteluitgiftek</w:t>
            </w:r>
            <w:r w:rsidR="009805FB">
              <w:t>a</w:t>
            </w:r>
            <w:r w:rsidR="00F156EC">
              <w:t>sten</w:t>
            </w:r>
            <w:r>
              <w:t xml:space="preserve">. </w:t>
            </w:r>
          </w:p>
          <w:p w14:paraId="4054CB41" w14:textId="77777777" w:rsidR="002A11B7" w:rsidRPr="004D72CC" w:rsidRDefault="002A11B7" w:rsidP="002A11B7"/>
        </w:tc>
      </w:tr>
      <w:tr w:rsidR="00145275" w:rsidRPr="0077326D" w14:paraId="1BDA94A9" w14:textId="77777777" w:rsidTr="009941ED">
        <w:trPr>
          <w:trHeight w:val="60"/>
        </w:trPr>
        <w:tc>
          <w:tcPr>
            <w:tcW w:w="1046" w:type="dxa"/>
          </w:tcPr>
          <w:p w14:paraId="6C001885" w14:textId="335689B8" w:rsidR="00145275" w:rsidRDefault="00145275" w:rsidP="00145275">
            <w:pPr>
              <w:rPr>
                <w:bCs/>
              </w:rPr>
            </w:pPr>
            <w:r>
              <w:rPr>
                <w:bCs/>
              </w:rPr>
              <w:t>6.2.9</w:t>
            </w:r>
          </w:p>
        </w:tc>
        <w:tc>
          <w:tcPr>
            <w:tcW w:w="7950" w:type="dxa"/>
          </w:tcPr>
          <w:p w14:paraId="2B85CEFE" w14:textId="2D61C45F" w:rsidR="00145275" w:rsidRPr="004D72CC" w:rsidRDefault="00145275" w:rsidP="00145275">
            <w:r>
              <w:t>Opdrachtnemer stemt alle te maken planningen met Opdrachtgever af.</w:t>
            </w:r>
          </w:p>
          <w:p w14:paraId="5AB9901D" w14:textId="77777777" w:rsidR="00145275" w:rsidRDefault="00145275" w:rsidP="00145275"/>
        </w:tc>
      </w:tr>
      <w:tr w:rsidR="00145275" w:rsidRPr="00C659E7" w14:paraId="45558446" w14:textId="77777777" w:rsidTr="00154B16">
        <w:trPr>
          <w:trHeight w:val="728"/>
        </w:trPr>
        <w:tc>
          <w:tcPr>
            <w:tcW w:w="1046" w:type="dxa"/>
          </w:tcPr>
          <w:p w14:paraId="1FFBAE84" w14:textId="19EE1823" w:rsidR="00145275" w:rsidRPr="00C659E7" w:rsidRDefault="00145275" w:rsidP="00145275">
            <w:pPr>
              <w:rPr>
                <w:bCs/>
              </w:rPr>
            </w:pPr>
            <w:r>
              <w:rPr>
                <w:bCs/>
              </w:rPr>
              <w:t>6.2.10</w:t>
            </w:r>
          </w:p>
        </w:tc>
        <w:tc>
          <w:tcPr>
            <w:tcW w:w="7950" w:type="dxa"/>
          </w:tcPr>
          <w:p w14:paraId="0671584F" w14:textId="5C9F0B62" w:rsidR="00145275" w:rsidRPr="00C659E7" w:rsidRDefault="00145275" w:rsidP="00145275">
            <w:r>
              <w:t xml:space="preserve">Voor optimalisatie van het onderhoud </w:t>
            </w:r>
            <w:r w:rsidRPr="00DE561F">
              <w:t xml:space="preserve">maakt de </w:t>
            </w:r>
            <w:r>
              <w:t>Opdrachtnemer</w:t>
            </w:r>
            <w:r w:rsidRPr="00DE561F">
              <w:t xml:space="preserve"> </w:t>
            </w:r>
            <w:r>
              <w:t xml:space="preserve">actief </w:t>
            </w:r>
            <w:r w:rsidRPr="00DE561F">
              <w:t>gebruik van</w:t>
            </w:r>
            <w:r>
              <w:t xml:space="preserve"> eigen</w:t>
            </w:r>
            <w:r w:rsidRPr="00DE561F">
              <w:t xml:space="preserve"> kennis en ervaring van de </w:t>
            </w:r>
            <w:r>
              <w:t>sleuteluitgiftekasten</w:t>
            </w:r>
            <w:r w:rsidRPr="00DE561F">
              <w:t>.</w:t>
            </w:r>
          </w:p>
        </w:tc>
      </w:tr>
      <w:tr w:rsidR="00145275" w:rsidRPr="0077326D" w14:paraId="703E1EB6" w14:textId="77777777" w:rsidTr="00F156EC">
        <w:trPr>
          <w:trHeight w:val="596"/>
        </w:trPr>
        <w:tc>
          <w:tcPr>
            <w:tcW w:w="1046" w:type="dxa"/>
          </w:tcPr>
          <w:p w14:paraId="7CC04665" w14:textId="0DBB1DAB" w:rsidR="00145275" w:rsidRPr="0077326D" w:rsidRDefault="00145275" w:rsidP="00145275">
            <w:pPr>
              <w:rPr>
                <w:bCs/>
              </w:rPr>
            </w:pPr>
            <w:r>
              <w:rPr>
                <w:bCs/>
              </w:rPr>
              <w:t>6.2.11</w:t>
            </w:r>
          </w:p>
        </w:tc>
        <w:tc>
          <w:tcPr>
            <w:tcW w:w="7950" w:type="dxa"/>
          </w:tcPr>
          <w:p w14:paraId="24DF0458" w14:textId="77777777" w:rsidR="00145275" w:rsidRDefault="00145275" w:rsidP="00145275">
            <w:r>
              <w:t xml:space="preserve">Problemen zijn </w:t>
            </w:r>
            <w:r w:rsidRPr="00DE561F">
              <w:t>terugkerende verstoringen (functioneel, technisch).</w:t>
            </w:r>
            <w:r>
              <w:t xml:space="preserve"> </w:t>
            </w:r>
            <w:r w:rsidRPr="00DE561F">
              <w:t xml:space="preserve">De Opdrachtnemer is er alert op en analyseert of er sprake is van </w:t>
            </w:r>
            <w:r>
              <w:t xml:space="preserve">problemen. </w:t>
            </w:r>
            <w:r w:rsidRPr="00DE561F">
              <w:t>De Opdrachtnemer houdt</w:t>
            </w:r>
            <w:r>
              <w:t xml:space="preserve"> </w:t>
            </w:r>
            <w:r w:rsidRPr="00DE561F">
              <w:t>deze bij in een afzonderlijke probleemlijst.</w:t>
            </w:r>
          </w:p>
          <w:p w14:paraId="41FBB43B" w14:textId="62EFCED7" w:rsidR="00F156EC" w:rsidRPr="0077326D" w:rsidRDefault="00F156EC" w:rsidP="00145275"/>
        </w:tc>
      </w:tr>
    </w:tbl>
    <w:p w14:paraId="75FD7614" w14:textId="77777777" w:rsidR="002349A3" w:rsidRDefault="002349A3" w:rsidP="00F95270">
      <w:pPr>
        <w:pStyle w:val="Kop2"/>
      </w:pPr>
      <w:bookmarkStart w:id="48" w:name="_Toc99289187"/>
      <w:r>
        <w:t>Eisen aan preventief onderhoud</w:t>
      </w:r>
      <w:bookmarkEnd w:id="48"/>
    </w:p>
    <w:p w14:paraId="17A7DAC6" w14:textId="77777777" w:rsidR="002349A3" w:rsidRDefault="002349A3" w:rsidP="002349A3"/>
    <w:tbl>
      <w:tblPr>
        <w:tblStyle w:val="Tabelraster"/>
        <w:tblW w:w="8943" w:type="dxa"/>
        <w:tblInd w:w="108" w:type="dxa"/>
        <w:tblLayout w:type="fixed"/>
        <w:tblLook w:val="04A0" w:firstRow="1" w:lastRow="0" w:firstColumn="1" w:lastColumn="0" w:noHBand="0" w:noVBand="1"/>
      </w:tblPr>
      <w:tblGrid>
        <w:gridCol w:w="1040"/>
        <w:gridCol w:w="7903"/>
      </w:tblGrid>
      <w:tr w:rsidR="002349A3" w:rsidRPr="0077326D" w14:paraId="12ED718A" w14:textId="77777777" w:rsidTr="00154B16">
        <w:trPr>
          <w:trHeight w:val="524"/>
        </w:trPr>
        <w:tc>
          <w:tcPr>
            <w:tcW w:w="1040" w:type="dxa"/>
            <w:shd w:val="clear" w:color="auto" w:fill="BFBFBF" w:themeFill="background1" w:themeFillShade="BF"/>
          </w:tcPr>
          <w:p w14:paraId="1D809B00" w14:textId="77777777" w:rsidR="002349A3" w:rsidRPr="0077326D" w:rsidRDefault="002349A3" w:rsidP="00E1330F">
            <w:pPr>
              <w:rPr>
                <w:b/>
              </w:rPr>
            </w:pPr>
            <w:r w:rsidRPr="0077326D">
              <w:rPr>
                <w:b/>
              </w:rPr>
              <w:t>Nr.</w:t>
            </w:r>
          </w:p>
        </w:tc>
        <w:tc>
          <w:tcPr>
            <w:tcW w:w="7903" w:type="dxa"/>
            <w:shd w:val="clear" w:color="auto" w:fill="BFBFBF" w:themeFill="background1" w:themeFillShade="BF"/>
          </w:tcPr>
          <w:p w14:paraId="69C703E6" w14:textId="77777777" w:rsidR="002349A3" w:rsidRPr="0077326D" w:rsidRDefault="002349A3" w:rsidP="00E1330F">
            <w:pPr>
              <w:rPr>
                <w:b/>
              </w:rPr>
            </w:pPr>
            <w:r w:rsidRPr="0077326D">
              <w:rPr>
                <w:b/>
              </w:rPr>
              <w:t>Eis</w:t>
            </w:r>
          </w:p>
        </w:tc>
      </w:tr>
      <w:tr w:rsidR="002349A3" w:rsidRPr="00B32BF2" w14:paraId="47D12747" w14:textId="77777777" w:rsidTr="00154B16">
        <w:trPr>
          <w:trHeight w:val="1597"/>
        </w:trPr>
        <w:tc>
          <w:tcPr>
            <w:tcW w:w="1040" w:type="dxa"/>
          </w:tcPr>
          <w:p w14:paraId="3A296C96" w14:textId="46D15BF3" w:rsidR="002349A3" w:rsidRPr="00B32BF2" w:rsidRDefault="00C34EA6" w:rsidP="00E1330F">
            <w:pPr>
              <w:rPr>
                <w:bCs/>
              </w:rPr>
            </w:pPr>
            <w:r>
              <w:rPr>
                <w:bCs/>
              </w:rPr>
              <w:t>6.</w:t>
            </w:r>
            <w:r w:rsidR="005662EC">
              <w:rPr>
                <w:bCs/>
              </w:rPr>
              <w:t>3</w:t>
            </w:r>
            <w:r>
              <w:rPr>
                <w:bCs/>
              </w:rPr>
              <w:t>.1</w:t>
            </w:r>
          </w:p>
        </w:tc>
        <w:tc>
          <w:tcPr>
            <w:tcW w:w="7903" w:type="dxa"/>
          </w:tcPr>
          <w:p w14:paraId="62378BD5" w14:textId="56AA5015" w:rsidR="002349A3" w:rsidRPr="00B32BF2" w:rsidRDefault="002349A3" w:rsidP="00E1330F">
            <w:r w:rsidRPr="00B32BF2">
              <w:t>Tot het preventief onderhoud behoort:</w:t>
            </w:r>
          </w:p>
          <w:p w14:paraId="07FC6650" w14:textId="402877E2" w:rsidR="002349A3" w:rsidRPr="00B32BF2" w:rsidRDefault="002349A3" w:rsidP="00E1330F">
            <w:pPr>
              <w:numPr>
                <w:ilvl w:val="0"/>
                <w:numId w:val="2"/>
              </w:numPr>
              <w:tabs>
                <w:tab w:val="clear" w:pos="-1440"/>
                <w:tab w:val="clear" w:pos="-720"/>
                <w:tab w:val="clear" w:pos="0"/>
                <w:tab w:val="clear" w:pos="380"/>
              </w:tabs>
              <w:suppressAutoHyphens/>
              <w:spacing w:line="252" w:lineRule="atLeast"/>
            </w:pPr>
            <w:r>
              <w:t>P</w:t>
            </w:r>
            <w:r w:rsidRPr="00B32BF2">
              <w:t xml:space="preserve">eriodiek onderhoud van de </w:t>
            </w:r>
            <w:r w:rsidR="000F6868">
              <w:t>sleuteluitgiftekasten</w:t>
            </w:r>
            <w:r w:rsidRPr="00B32BF2">
              <w:t>.</w:t>
            </w:r>
          </w:p>
          <w:p w14:paraId="5631A918" w14:textId="63E31871" w:rsidR="002349A3" w:rsidRDefault="002349A3" w:rsidP="00E1330F">
            <w:pPr>
              <w:numPr>
                <w:ilvl w:val="0"/>
                <w:numId w:val="2"/>
              </w:numPr>
              <w:tabs>
                <w:tab w:val="clear" w:pos="-1440"/>
                <w:tab w:val="clear" w:pos="-720"/>
                <w:tab w:val="clear" w:pos="0"/>
                <w:tab w:val="clear" w:pos="380"/>
              </w:tabs>
              <w:suppressAutoHyphens/>
              <w:spacing w:line="252" w:lineRule="atLeast"/>
            </w:pPr>
            <w:r>
              <w:t xml:space="preserve">Controle </w:t>
            </w:r>
            <w:r w:rsidR="009941ED">
              <w:t>op juiste werking</w:t>
            </w:r>
            <w:r>
              <w:t xml:space="preserve"> </w:t>
            </w:r>
            <w:r w:rsidR="000F6868">
              <w:t>sleuteluitgiftekasten</w:t>
            </w:r>
            <w:r>
              <w:t>.</w:t>
            </w:r>
          </w:p>
          <w:p w14:paraId="1A2D902E" w14:textId="0CFF98BF" w:rsidR="00F156EC" w:rsidRPr="00B32BF2" w:rsidRDefault="00F156EC" w:rsidP="00E1330F">
            <w:pPr>
              <w:numPr>
                <w:ilvl w:val="0"/>
                <w:numId w:val="2"/>
              </w:numPr>
              <w:tabs>
                <w:tab w:val="clear" w:pos="-1440"/>
                <w:tab w:val="clear" w:pos="-720"/>
                <w:tab w:val="clear" w:pos="0"/>
                <w:tab w:val="clear" w:pos="380"/>
              </w:tabs>
              <w:suppressAutoHyphens/>
              <w:spacing w:line="252" w:lineRule="atLeast"/>
            </w:pPr>
            <w:r>
              <w:t>Vervangen van versleten en te vervangen onderdelen.</w:t>
            </w:r>
          </w:p>
          <w:p w14:paraId="36F7072B" w14:textId="44938BFD" w:rsidR="009941ED" w:rsidRDefault="009941ED" w:rsidP="00E1330F">
            <w:pPr>
              <w:numPr>
                <w:ilvl w:val="0"/>
                <w:numId w:val="2"/>
              </w:numPr>
              <w:tabs>
                <w:tab w:val="clear" w:pos="-1440"/>
                <w:tab w:val="clear" w:pos="-720"/>
                <w:tab w:val="clear" w:pos="0"/>
                <w:tab w:val="clear" w:pos="380"/>
              </w:tabs>
              <w:suppressAutoHyphens/>
              <w:spacing w:line="252" w:lineRule="atLeast"/>
            </w:pPr>
            <w:r>
              <w:t>Het uitvoeren van onderhoudswerkzaamheden</w:t>
            </w:r>
            <w:r w:rsidR="00F156EC">
              <w:t>.</w:t>
            </w:r>
          </w:p>
          <w:p w14:paraId="4A30DCF4" w14:textId="3DBDD73D" w:rsidR="002349A3" w:rsidRDefault="002349A3" w:rsidP="00E1330F">
            <w:pPr>
              <w:numPr>
                <w:ilvl w:val="0"/>
                <w:numId w:val="2"/>
              </w:numPr>
              <w:tabs>
                <w:tab w:val="clear" w:pos="-1440"/>
                <w:tab w:val="clear" w:pos="-720"/>
                <w:tab w:val="clear" w:pos="0"/>
                <w:tab w:val="clear" w:pos="380"/>
              </w:tabs>
              <w:suppressAutoHyphens/>
              <w:spacing w:line="252" w:lineRule="atLeast"/>
            </w:pPr>
            <w:r>
              <w:t>H</w:t>
            </w:r>
            <w:r w:rsidRPr="00B32BF2">
              <w:t>et doorvoeren van wijzigingen en updates.</w:t>
            </w:r>
          </w:p>
          <w:p w14:paraId="4F99514F" w14:textId="77777777" w:rsidR="002349A3" w:rsidRPr="00B32BF2" w:rsidRDefault="002349A3" w:rsidP="00E1330F">
            <w:pPr>
              <w:tabs>
                <w:tab w:val="clear" w:pos="-1440"/>
                <w:tab w:val="clear" w:pos="-720"/>
                <w:tab w:val="clear" w:pos="0"/>
                <w:tab w:val="clear" w:pos="380"/>
              </w:tabs>
              <w:suppressAutoHyphens/>
              <w:spacing w:line="252" w:lineRule="atLeast"/>
            </w:pPr>
          </w:p>
        </w:tc>
      </w:tr>
      <w:tr w:rsidR="00C34EA6" w:rsidRPr="0077326D" w14:paraId="28DD5055" w14:textId="77777777" w:rsidTr="00347D74">
        <w:trPr>
          <w:trHeight w:val="381"/>
        </w:trPr>
        <w:tc>
          <w:tcPr>
            <w:tcW w:w="1040" w:type="dxa"/>
          </w:tcPr>
          <w:p w14:paraId="3DDCB7FE" w14:textId="5B7BF91F" w:rsidR="00C34EA6" w:rsidRPr="0077326D" w:rsidRDefault="00C34EA6" w:rsidP="00C34EA6">
            <w:pPr>
              <w:rPr>
                <w:bCs/>
              </w:rPr>
            </w:pPr>
            <w:r w:rsidRPr="00860C6F">
              <w:rPr>
                <w:bCs/>
              </w:rPr>
              <w:t>6.</w:t>
            </w:r>
            <w:r w:rsidR="005662EC">
              <w:rPr>
                <w:bCs/>
              </w:rPr>
              <w:t>3</w:t>
            </w:r>
            <w:r w:rsidRPr="00860C6F">
              <w:rPr>
                <w:bCs/>
              </w:rPr>
              <w:t>.</w:t>
            </w:r>
            <w:r>
              <w:rPr>
                <w:bCs/>
              </w:rPr>
              <w:t>2</w:t>
            </w:r>
          </w:p>
        </w:tc>
        <w:tc>
          <w:tcPr>
            <w:tcW w:w="7903" w:type="dxa"/>
          </w:tcPr>
          <w:p w14:paraId="1C7BDBC2" w14:textId="77777777" w:rsidR="00347D74" w:rsidRDefault="00C34EA6" w:rsidP="009941ED">
            <w:r>
              <w:t>De Opdrachtnemer voert het preventief onderhoud uit</w:t>
            </w:r>
            <w:r w:rsidR="009941ED">
              <w:t xml:space="preserve">. Planning in afstemming met </w:t>
            </w:r>
            <w:r>
              <w:t>Opdrachtgever</w:t>
            </w:r>
            <w:r w:rsidR="009941ED">
              <w:t>.</w:t>
            </w:r>
          </w:p>
          <w:p w14:paraId="19D559A8" w14:textId="4BC34005" w:rsidR="009941ED" w:rsidRPr="004D72CC" w:rsidRDefault="009941ED" w:rsidP="009941ED"/>
        </w:tc>
      </w:tr>
      <w:tr w:rsidR="0008690A" w:rsidRPr="0077326D" w14:paraId="36DF97FC" w14:textId="77777777" w:rsidTr="00347D74">
        <w:trPr>
          <w:trHeight w:val="381"/>
        </w:trPr>
        <w:tc>
          <w:tcPr>
            <w:tcW w:w="1040" w:type="dxa"/>
          </w:tcPr>
          <w:p w14:paraId="30064A3B" w14:textId="4C6ECE76" w:rsidR="0008690A" w:rsidRPr="00860C6F" w:rsidRDefault="0008690A" w:rsidP="00C34EA6">
            <w:pPr>
              <w:rPr>
                <w:bCs/>
              </w:rPr>
            </w:pPr>
            <w:r>
              <w:rPr>
                <w:bCs/>
              </w:rPr>
              <w:t>6.2.2</w:t>
            </w:r>
          </w:p>
        </w:tc>
        <w:tc>
          <w:tcPr>
            <w:tcW w:w="7903" w:type="dxa"/>
          </w:tcPr>
          <w:p w14:paraId="502F0E12" w14:textId="77777777" w:rsidR="0008690A" w:rsidRDefault="0008690A" w:rsidP="009941ED">
            <w:r w:rsidRPr="0008690A">
              <w:t>Opdrachtnemer zal gedurende de looptijd van het servicecontract 1 maal per jaar preventief onderhoudswerkzaamheden uitvoeren. De onderhoudswerkzaamheden zullen door Opdrachtnemer worden uitgevoerd om de installatie in goede staat te houden, respectievelijk te brengen, conform de voor de installatie geldende specificaties. Deze werkzaamheden omvatten het inspecteren, afstellen en schoonmaken van de apparatuur, waaronder valt het doormeten van de noodstroomvoorziening, het testen van alle systeem opties en het controleren van de systeem software.</w:t>
            </w:r>
          </w:p>
          <w:p w14:paraId="7C5A7FA3" w14:textId="3C923604" w:rsidR="0008690A" w:rsidRDefault="0008690A" w:rsidP="009941ED"/>
        </w:tc>
      </w:tr>
      <w:tr w:rsidR="0008690A" w:rsidRPr="0077326D" w14:paraId="3943ABD6" w14:textId="77777777" w:rsidTr="00347D74">
        <w:trPr>
          <w:trHeight w:val="381"/>
        </w:trPr>
        <w:tc>
          <w:tcPr>
            <w:tcW w:w="1040" w:type="dxa"/>
          </w:tcPr>
          <w:p w14:paraId="12B4534A" w14:textId="55B65D39" w:rsidR="0008690A" w:rsidRDefault="005006D1" w:rsidP="00C34EA6">
            <w:pPr>
              <w:rPr>
                <w:bCs/>
              </w:rPr>
            </w:pPr>
            <w:r>
              <w:rPr>
                <w:bCs/>
              </w:rPr>
              <w:t>6.2.3</w:t>
            </w:r>
          </w:p>
        </w:tc>
        <w:tc>
          <w:tcPr>
            <w:tcW w:w="7903" w:type="dxa"/>
          </w:tcPr>
          <w:p w14:paraId="6C0E9574" w14:textId="06887A21" w:rsidR="0008690A" w:rsidRDefault="0008690A" w:rsidP="009941ED">
            <w:r w:rsidRPr="0008690A">
              <w:t>De Opdrachtgever kan gebruik maken de remote software support en van de telefonische helpdesk van Opdrachtnemer.</w:t>
            </w:r>
          </w:p>
          <w:p w14:paraId="2AEBF5DB" w14:textId="3932C724" w:rsidR="0008690A" w:rsidRPr="0008690A" w:rsidRDefault="0008690A" w:rsidP="009941ED"/>
        </w:tc>
      </w:tr>
      <w:tr w:rsidR="0008690A" w:rsidRPr="0077326D" w14:paraId="34C098F4" w14:textId="77777777" w:rsidTr="00347D74">
        <w:trPr>
          <w:trHeight w:val="381"/>
        </w:trPr>
        <w:tc>
          <w:tcPr>
            <w:tcW w:w="1040" w:type="dxa"/>
          </w:tcPr>
          <w:p w14:paraId="0CF56A56" w14:textId="73B361B5" w:rsidR="0008690A" w:rsidRDefault="005006D1" w:rsidP="00C34EA6">
            <w:pPr>
              <w:rPr>
                <w:bCs/>
              </w:rPr>
            </w:pPr>
            <w:r>
              <w:rPr>
                <w:bCs/>
              </w:rPr>
              <w:t>6.2.4</w:t>
            </w:r>
          </w:p>
        </w:tc>
        <w:tc>
          <w:tcPr>
            <w:tcW w:w="7903" w:type="dxa"/>
          </w:tcPr>
          <w:p w14:paraId="3DFD2D53" w14:textId="4C7053F7" w:rsidR="0008690A" w:rsidRPr="0008690A" w:rsidRDefault="0008690A" w:rsidP="009941ED">
            <w:r w:rsidRPr="0008690A">
              <w:t>Bij eventuele storingen worden er geen voorrijkosten in rekening gebracht.</w:t>
            </w:r>
          </w:p>
        </w:tc>
      </w:tr>
      <w:tr w:rsidR="0008690A" w:rsidRPr="0077326D" w14:paraId="19D8D9DD" w14:textId="77777777" w:rsidTr="00347D74">
        <w:trPr>
          <w:trHeight w:val="381"/>
        </w:trPr>
        <w:tc>
          <w:tcPr>
            <w:tcW w:w="1040" w:type="dxa"/>
          </w:tcPr>
          <w:p w14:paraId="190934CA" w14:textId="0E6947A7" w:rsidR="0008690A" w:rsidRDefault="005006D1" w:rsidP="00C34EA6">
            <w:pPr>
              <w:rPr>
                <w:bCs/>
              </w:rPr>
            </w:pPr>
            <w:r>
              <w:rPr>
                <w:bCs/>
              </w:rPr>
              <w:t>6.2.5</w:t>
            </w:r>
          </w:p>
        </w:tc>
        <w:tc>
          <w:tcPr>
            <w:tcW w:w="7903" w:type="dxa"/>
          </w:tcPr>
          <w:p w14:paraId="001D7E02" w14:textId="77777777" w:rsidR="0008690A" w:rsidRDefault="0008690A" w:rsidP="009941ED">
            <w:r w:rsidRPr="0008690A">
              <w:t>Bij reparaties worden vervangen onderdelen, alsmede arbeidsloon en reis uren in rekening gebracht, tenzij deze binnen de garantietermijn vallen. Opdrachtnemer zal bij een storing zo spoedig mogelijk doch uiterlijk binnen 24 uur na de melding aanvang maken met het op heffen van de storing.</w:t>
            </w:r>
          </w:p>
          <w:p w14:paraId="113ADA64" w14:textId="422AD440" w:rsidR="0008690A" w:rsidRPr="0008690A" w:rsidRDefault="0008690A" w:rsidP="009941ED"/>
        </w:tc>
      </w:tr>
      <w:tr w:rsidR="0008690A" w:rsidRPr="0077326D" w14:paraId="44A7E241" w14:textId="77777777" w:rsidTr="00347D74">
        <w:trPr>
          <w:trHeight w:val="381"/>
        </w:trPr>
        <w:tc>
          <w:tcPr>
            <w:tcW w:w="1040" w:type="dxa"/>
          </w:tcPr>
          <w:p w14:paraId="16567687" w14:textId="17BB287B" w:rsidR="0008690A" w:rsidRDefault="005006D1" w:rsidP="00C34EA6">
            <w:pPr>
              <w:rPr>
                <w:bCs/>
              </w:rPr>
            </w:pPr>
            <w:r>
              <w:rPr>
                <w:bCs/>
              </w:rPr>
              <w:t>6.2.6</w:t>
            </w:r>
          </w:p>
        </w:tc>
        <w:tc>
          <w:tcPr>
            <w:tcW w:w="7903" w:type="dxa"/>
          </w:tcPr>
          <w:p w14:paraId="4380E054" w14:textId="77777777" w:rsidR="0008690A" w:rsidRDefault="0008690A" w:rsidP="009941ED">
            <w:r w:rsidRPr="0008690A">
              <w:t>Eventuele Soft- en Firmware updates voor het betreffende type systeem zullen kosteloos worden geïnstalleerd.</w:t>
            </w:r>
          </w:p>
          <w:p w14:paraId="0E0DDB6F" w14:textId="38E1A4ED" w:rsidR="0008690A" w:rsidRPr="0008690A" w:rsidRDefault="0008690A" w:rsidP="009941ED"/>
        </w:tc>
      </w:tr>
      <w:tr w:rsidR="000A7DC9" w:rsidRPr="0077326D" w14:paraId="3B44DEF9" w14:textId="77777777" w:rsidTr="00347D74">
        <w:trPr>
          <w:trHeight w:val="381"/>
        </w:trPr>
        <w:tc>
          <w:tcPr>
            <w:tcW w:w="1040" w:type="dxa"/>
          </w:tcPr>
          <w:p w14:paraId="75C3805D" w14:textId="3F1BC833" w:rsidR="000A7DC9" w:rsidRDefault="000A7DC9" w:rsidP="000A7DC9">
            <w:pPr>
              <w:rPr>
                <w:bCs/>
              </w:rPr>
            </w:pPr>
            <w:r>
              <w:rPr>
                <w:bCs/>
              </w:rPr>
              <w:t>6.2.7</w:t>
            </w:r>
          </w:p>
        </w:tc>
        <w:tc>
          <w:tcPr>
            <w:tcW w:w="7903" w:type="dxa"/>
          </w:tcPr>
          <w:p w14:paraId="2ED73E4C" w14:textId="77777777" w:rsidR="000A7DC9" w:rsidRDefault="000A7DC9" w:rsidP="000A7DC9">
            <w:r w:rsidRPr="005006D1">
              <w:t>Opdrachtnemer is aansprakelijk voor schade toegebracht aan de installatie of eigendommen van de Opdrachtgever tijdens het uitvoeren van servicewerkzaamheden.</w:t>
            </w:r>
          </w:p>
          <w:p w14:paraId="68205409" w14:textId="08F27529" w:rsidR="000A7DC9" w:rsidRPr="0008690A" w:rsidRDefault="000A7DC9" w:rsidP="000A7DC9"/>
        </w:tc>
      </w:tr>
      <w:tr w:rsidR="000A7DC9" w:rsidRPr="0077326D" w14:paraId="3CA95D58" w14:textId="77777777" w:rsidTr="00347D74">
        <w:trPr>
          <w:trHeight w:val="381"/>
        </w:trPr>
        <w:tc>
          <w:tcPr>
            <w:tcW w:w="1040" w:type="dxa"/>
          </w:tcPr>
          <w:p w14:paraId="1A7521E1" w14:textId="24C05468" w:rsidR="000A7DC9" w:rsidRDefault="000A7DC9" w:rsidP="000A7DC9">
            <w:pPr>
              <w:rPr>
                <w:bCs/>
              </w:rPr>
            </w:pPr>
            <w:r>
              <w:rPr>
                <w:bCs/>
              </w:rPr>
              <w:t>6.2.8</w:t>
            </w:r>
          </w:p>
        </w:tc>
        <w:tc>
          <w:tcPr>
            <w:tcW w:w="7903" w:type="dxa"/>
          </w:tcPr>
          <w:p w14:paraId="127DA70E" w14:textId="77777777" w:rsidR="000A7DC9" w:rsidRDefault="000A7DC9" w:rsidP="000A7DC9">
            <w:r w:rsidRPr="005006D1">
              <w:t>Tijdens de duur van dit contract is het de Opdrachtgever zonder voorafgaande schriftelijke  toestemming van Opdrachtnemer niet toegestaan zelf, dan wel door daartoe aan derden opdracht te geven, de installatie of enig deel ervan te repareren of welke werkzaamheden dan ook daaraan te verrichten of veranderingen aan te brengen.</w:t>
            </w:r>
          </w:p>
          <w:p w14:paraId="1AA164EB" w14:textId="4E05D54B" w:rsidR="000A7DC9" w:rsidRPr="0008690A" w:rsidRDefault="000A7DC9" w:rsidP="000A7DC9"/>
        </w:tc>
      </w:tr>
    </w:tbl>
    <w:p w14:paraId="0284818C" w14:textId="77777777" w:rsidR="002349A3" w:rsidRPr="000905D9" w:rsidRDefault="002349A3" w:rsidP="002349A3">
      <w:pPr>
        <w:rPr>
          <w:bCs/>
        </w:rPr>
      </w:pPr>
    </w:p>
    <w:p w14:paraId="306A76CE" w14:textId="77777777" w:rsidR="002349A3" w:rsidRDefault="002349A3" w:rsidP="00F95270">
      <w:pPr>
        <w:pStyle w:val="Kop2"/>
      </w:pPr>
      <w:bookmarkStart w:id="49" w:name="_Toc99289188"/>
      <w:r>
        <w:t>Eisen aan correctief onderhoud</w:t>
      </w:r>
      <w:bookmarkEnd w:id="49"/>
    </w:p>
    <w:p w14:paraId="7F5C9759" w14:textId="77777777" w:rsidR="002349A3" w:rsidRDefault="002349A3" w:rsidP="002349A3"/>
    <w:tbl>
      <w:tblPr>
        <w:tblStyle w:val="Tabelraster"/>
        <w:tblW w:w="8957" w:type="dxa"/>
        <w:tblInd w:w="108" w:type="dxa"/>
        <w:tblLayout w:type="fixed"/>
        <w:tblLook w:val="04A0" w:firstRow="1" w:lastRow="0" w:firstColumn="1" w:lastColumn="0" w:noHBand="0" w:noVBand="1"/>
      </w:tblPr>
      <w:tblGrid>
        <w:gridCol w:w="1042"/>
        <w:gridCol w:w="7915"/>
      </w:tblGrid>
      <w:tr w:rsidR="002349A3" w:rsidRPr="0077326D" w14:paraId="516FE2FA" w14:textId="77777777" w:rsidTr="00154B16">
        <w:trPr>
          <w:trHeight w:val="245"/>
        </w:trPr>
        <w:tc>
          <w:tcPr>
            <w:tcW w:w="1042" w:type="dxa"/>
            <w:shd w:val="clear" w:color="auto" w:fill="BFBFBF" w:themeFill="background1" w:themeFillShade="BF"/>
          </w:tcPr>
          <w:p w14:paraId="1E27325C" w14:textId="77777777" w:rsidR="002349A3" w:rsidRPr="0077326D" w:rsidRDefault="002349A3" w:rsidP="00E1330F">
            <w:pPr>
              <w:rPr>
                <w:b/>
              </w:rPr>
            </w:pPr>
            <w:r w:rsidRPr="0077326D">
              <w:rPr>
                <w:b/>
              </w:rPr>
              <w:t>Nr.</w:t>
            </w:r>
          </w:p>
        </w:tc>
        <w:tc>
          <w:tcPr>
            <w:tcW w:w="7915" w:type="dxa"/>
            <w:shd w:val="clear" w:color="auto" w:fill="BFBFBF" w:themeFill="background1" w:themeFillShade="BF"/>
          </w:tcPr>
          <w:p w14:paraId="60C3C52B" w14:textId="77777777" w:rsidR="002349A3" w:rsidRPr="0077326D" w:rsidRDefault="002349A3" w:rsidP="00E1330F">
            <w:pPr>
              <w:rPr>
                <w:b/>
              </w:rPr>
            </w:pPr>
            <w:r w:rsidRPr="0077326D">
              <w:rPr>
                <w:b/>
              </w:rPr>
              <w:t>Eis</w:t>
            </w:r>
          </w:p>
        </w:tc>
      </w:tr>
      <w:tr w:rsidR="002349A3" w:rsidRPr="00B32BF2" w14:paraId="683ABD34" w14:textId="77777777" w:rsidTr="00154B16">
        <w:trPr>
          <w:trHeight w:val="1021"/>
        </w:trPr>
        <w:tc>
          <w:tcPr>
            <w:tcW w:w="1042" w:type="dxa"/>
          </w:tcPr>
          <w:p w14:paraId="4C63814A" w14:textId="72B625C9" w:rsidR="002349A3" w:rsidRPr="00B32BF2" w:rsidRDefault="00C34EA6" w:rsidP="00E1330F">
            <w:pPr>
              <w:rPr>
                <w:bCs/>
              </w:rPr>
            </w:pPr>
            <w:r>
              <w:rPr>
                <w:bCs/>
              </w:rPr>
              <w:t>6.</w:t>
            </w:r>
            <w:r w:rsidR="005662EC">
              <w:rPr>
                <w:bCs/>
              </w:rPr>
              <w:t>4</w:t>
            </w:r>
            <w:r>
              <w:rPr>
                <w:bCs/>
              </w:rPr>
              <w:t>.1</w:t>
            </w:r>
          </w:p>
        </w:tc>
        <w:tc>
          <w:tcPr>
            <w:tcW w:w="7915" w:type="dxa"/>
          </w:tcPr>
          <w:p w14:paraId="2063C003" w14:textId="77777777" w:rsidR="002349A3" w:rsidRPr="00B32BF2" w:rsidRDefault="002349A3" w:rsidP="00E1330F">
            <w:r w:rsidRPr="00B32BF2">
              <w:t>Tot het correctief onderhoud behoort</w:t>
            </w:r>
            <w:r>
              <w:t xml:space="preserve"> minimaal</w:t>
            </w:r>
            <w:r w:rsidRPr="00B32BF2">
              <w:t>:</w:t>
            </w:r>
          </w:p>
          <w:p w14:paraId="2DC9FB8C" w14:textId="1900084E" w:rsidR="002349A3" w:rsidRPr="00B32BF2" w:rsidRDefault="002349A3" w:rsidP="00E1330F">
            <w:pPr>
              <w:pStyle w:val="Lijstalinea"/>
              <w:numPr>
                <w:ilvl w:val="0"/>
                <w:numId w:val="2"/>
              </w:numPr>
            </w:pPr>
            <w:r w:rsidRPr="00B32BF2">
              <w:t xml:space="preserve">Een </w:t>
            </w:r>
            <w:r w:rsidR="00F573A9">
              <w:t xml:space="preserve">telefonische </w:t>
            </w:r>
            <w:r w:rsidRPr="00B32BF2">
              <w:t>storingsdienst met bereikbaarheid</w:t>
            </w:r>
            <w:r>
              <w:t xml:space="preserve"> op werkdagen</w:t>
            </w:r>
            <w:r w:rsidR="003056D9">
              <w:t xml:space="preserve"> </w:t>
            </w:r>
            <w:r w:rsidR="003056D9" w:rsidRPr="003056D9">
              <w:t xml:space="preserve">van 7.00 </w:t>
            </w:r>
            <w:r w:rsidR="00700C01">
              <w:t>– 16:00</w:t>
            </w:r>
            <w:r>
              <w:t>.</w:t>
            </w:r>
          </w:p>
          <w:p w14:paraId="38C3F623" w14:textId="0AD8CD68" w:rsidR="002349A3" w:rsidRDefault="002349A3" w:rsidP="00E1330F">
            <w:pPr>
              <w:pStyle w:val="Lijstalinea"/>
              <w:numPr>
                <w:ilvl w:val="0"/>
                <w:numId w:val="2"/>
              </w:numPr>
            </w:pPr>
            <w:r w:rsidRPr="00B32BF2">
              <w:t xml:space="preserve">Het herstellen van </w:t>
            </w:r>
            <w:r>
              <w:t>storingen</w:t>
            </w:r>
            <w:r w:rsidR="00F573A9">
              <w:t xml:space="preserve"> aan het systeem (software en hardware)</w:t>
            </w:r>
            <w:r w:rsidR="009805FB">
              <w:t>.</w:t>
            </w:r>
          </w:p>
          <w:p w14:paraId="50C6731B" w14:textId="77777777" w:rsidR="002349A3" w:rsidRPr="00B32BF2" w:rsidRDefault="002349A3" w:rsidP="00E1330F"/>
        </w:tc>
      </w:tr>
      <w:tr w:rsidR="00C34EA6" w:rsidRPr="00B32BF2" w14:paraId="044BF8C6" w14:textId="77777777" w:rsidTr="00154B16">
        <w:trPr>
          <w:trHeight w:val="1211"/>
        </w:trPr>
        <w:tc>
          <w:tcPr>
            <w:tcW w:w="1042" w:type="dxa"/>
          </w:tcPr>
          <w:p w14:paraId="30797166" w14:textId="065A24B3" w:rsidR="00C34EA6" w:rsidRPr="00B32BF2" w:rsidRDefault="00C34EA6" w:rsidP="00C34EA6">
            <w:pPr>
              <w:rPr>
                <w:b/>
              </w:rPr>
            </w:pPr>
            <w:r w:rsidRPr="006771A4">
              <w:rPr>
                <w:bCs/>
              </w:rPr>
              <w:t>6.</w:t>
            </w:r>
            <w:r w:rsidR="005662EC">
              <w:rPr>
                <w:bCs/>
              </w:rPr>
              <w:t>4</w:t>
            </w:r>
            <w:r w:rsidRPr="006771A4">
              <w:rPr>
                <w:bCs/>
              </w:rPr>
              <w:t>.</w:t>
            </w:r>
            <w:r>
              <w:rPr>
                <w:bCs/>
              </w:rPr>
              <w:t>2</w:t>
            </w:r>
          </w:p>
        </w:tc>
        <w:tc>
          <w:tcPr>
            <w:tcW w:w="7915" w:type="dxa"/>
          </w:tcPr>
          <w:p w14:paraId="3E00130C" w14:textId="507152B2" w:rsidR="00C34EA6" w:rsidRPr="00B32BF2" w:rsidRDefault="00C34EA6" w:rsidP="00C34EA6">
            <w:r w:rsidRPr="00B32BF2">
              <w:t xml:space="preserve">Opdrachtnemer stelt een </w:t>
            </w:r>
            <w:r>
              <w:t>telefoon</w:t>
            </w:r>
            <w:r w:rsidRPr="00B32BF2">
              <w:t xml:space="preserve">nummer (max. tegen lokaal tarief) ter beschikking waar </w:t>
            </w:r>
            <w:r w:rsidRPr="008A197F">
              <w:t xml:space="preserve">storingen </w:t>
            </w:r>
            <w:r>
              <w:t xml:space="preserve">van </w:t>
            </w:r>
            <w:r w:rsidR="000F6868">
              <w:t>sleuteluitgiftekasten</w:t>
            </w:r>
            <w:r>
              <w:t xml:space="preserve"> </w:t>
            </w:r>
            <w:r w:rsidRPr="008A197F">
              <w:t>op wer</w:t>
            </w:r>
            <w:r>
              <w:t xml:space="preserve">kdagen </w:t>
            </w:r>
            <w:r w:rsidRPr="00B32BF2">
              <w:t>kunnen worden gemeld</w:t>
            </w:r>
            <w:r w:rsidR="0041071A">
              <w:t xml:space="preserve"> (storingsdienst)</w:t>
            </w:r>
            <w:r>
              <w:t xml:space="preserve">. Opdrachtgever </w:t>
            </w:r>
            <w:r w:rsidR="00347D74">
              <w:t xml:space="preserve">verstrekt een email adres waar storingen </w:t>
            </w:r>
            <w:r>
              <w:t xml:space="preserve">24 uur per dag </w:t>
            </w:r>
            <w:r w:rsidR="00347D74">
              <w:t>kunnen worden ge</w:t>
            </w:r>
            <w:r>
              <w:t>meld.</w:t>
            </w:r>
          </w:p>
          <w:p w14:paraId="23E787A8" w14:textId="77777777" w:rsidR="00C34EA6" w:rsidRPr="00B32BF2" w:rsidRDefault="00C34EA6" w:rsidP="00C34EA6"/>
        </w:tc>
      </w:tr>
      <w:tr w:rsidR="0041071A" w:rsidRPr="00A36E20" w14:paraId="248B89E3" w14:textId="77777777" w:rsidTr="00154B16">
        <w:trPr>
          <w:trHeight w:val="721"/>
        </w:trPr>
        <w:tc>
          <w:tcPr>
            <w:tcW w:w="1042" w:type="dxa"/>
          </w:tcPr>
          <w:p w14:paraId="71937501" w14:textId="3A24CAC5" w:rsidR="0041071A" w:rsidRPr="0020035D" w:rsidRDefault="0041071A" w:rsidP="0041071A">
            <w:pPr>
              <w:rPr>
                <w:bCs/>
              </w:rPr>
            </w:pPr>
            <w:r w:rsidRPr="006771A4">
              <w:rPr>
                <w:bCs/>
              </w:rPr>
              <w:t>6.</w:t>
            </w:r>
            <w:r>
              <w:rPr>
                <w:bCs/>
              </w:rPr>
              <w:t>4</w:t>
            </w:r>
            <w:r w:rsidRPr="006771A4">
              <w:rPr>
                <w:bCs/>
              </w:rPr>
              <w:t>.</w:t>
            </w:r>
            <w:r>
              <w:rPr>
                <w:bCs/>
              </w:rPr>
              <w:t>3</w:t>
            </w:r>
          </w:p>
        </w:tc>
        <w:tc>
          <w:tcPr>
            <w:tcW w:w="7915" w:type="dxa"/>
          </w:tcPr>
          <w:p w14:paraId="0C4C6EAA" w14:textId="0EBC7AB0" w:rsidR="00476392" w:rsidRDefault="0041071A" w:rsidP="0041071A">
            <w:r w:rsidRPr="006151AF">
              <w:t xml:space="preserve">De door Opdrachtnemer aangeboden contactpersonen voor storingsdienst, servicemonteurs, en andere betrokkenen bij </w:t>
            </w:r>
            <w:r>
              <w:t xml:space="preserve">preventief en </w:t>
            </w:r>
            <w:r w:rsidRPr="006151AF">
              <w:t>correctief onderhoud</w:t>
            </w:r>
            <w:r>
              <w:t>, spreken Nederlands,</w:t>
            </w:r>
            <w:r w:rsidRPr="006151AF">
              <w:t xml:space="preserve"> zijn bekend </w:t>
            </w:r>
            <w:r>
              <w:t xml:space="preserve">met </w:t>
            </w:r>
            <w:r w:rsidRPr="006151AF">
              <w:t xml:space="preserve">Opdrachtgever als klant, </w:t>
            </w:r>
            <w:r>
              <w:t xml:space="preserve">zijn bekend </w:t>
            </w:r>
            <w:r w:rsidRPr="006151AF">
              <w:t xml:space="preserve">met de geleverde totaal installatie van Opdrachtgever en </w:t>
            </w:r>
            <w:r>
              <w:t>beschikken over voldoende kennis van de geleverde diensten en producten om</w:t>
            </w:r>
            <w:r w:rsidR="003056D9">
              <w:t xml:space="preserve"> </w:t>
            </w:r>
            <w:r w:rsidR="003A6F94">
              <w:t>inhoudelijk de opdrachtgever te woord te staan</w:t>
            </w:r>
            <w:r w:rsidR="00700C01">
              <w:t xml:space="preserve"> en onderhoud uit te voeren</w:t>
            </w:r>
            <w:r w:rsidR="00476392">
              <w:t xml:space="preserve">. </w:t>
            </w:r>
          </w:p>
          <w:p w14:paraId="378FD92E" w14:textId="51BA1634" w:rsidR="003A6F94" w:rsidRPr="00A36E20" w:rsidRDefault="003A6F94" w:rsidP="00476392"/>
        </w:tc>
      </w:tr>
      <w:tr w:rsidR="0041071A" w:rsidRPr="00A36E20" w14:paraId="37B8F936" w14:textId="77777777" w:rsidTr="00E50981">
        <w:trPr>
          <w:trHeight w:val="213"/>
        </w:trPr>
        <w:tc>
          <w:tcPr>
            <w:tcW w:w="1042" w:type="dxa"/>
          </w:tcPr>
          <w:p w14:paraId="18358A95" w14:textId="4A65DB87" w:rsidR="0041071A" w:rsidRPr="0020035D" w:rsidRDefault="0041071A" w:rsidP="0041071A">
            <w:pPr>
              <w:rPr>
                <w:bCs/>
              </w:rPr>
            </w:pPr>
            <w:r w:rsidRPr="006771A4">
              <w:rPr>
                <w:bCs/>
              </w:rPr>
              <w:t>6.</w:t>
            </w:r>
            <w:r>
              <w:rPr>
                <w:bCs/>
              </w:rPr>
              <w:t>4</w:t>
            </w:r>
            <w:r w:rsidRPr="006771A4">
              <w:rPr>
                <w:bCs/>
              </w:rPr>
              <w:t>.</w:t>
            </w:r>
            <w:r>
              <w:rPr>
                <w:bCs/>
              </w:rPr>
              <w:t>4</w:t>
            </w:r>
          </w:p>
        </w:tc>
        <w:tc>
          <w:tcPr>
            <w:tcW w:w="7915" w:type="dxa"/>
          </w:tcPr>
          <w:p w14:paraId="72AD9782" w14:textId="77777777" w:rsidR="0041071A" w:rsidRDefault="0041071A" w:rsidP="0062192D">
            <w:r>
              <w:t>Op werkdagen is b</w:t>
            </w:r>
            <w:r w:rsidRPr="00B32BF2">
              <w:t xml:space="preserve">innen twee uur na melding </w:t>
            </w:r>
            <w:r>
              <w:t>e</w:t>
            </w:r>
            <w:r w:rsidRPr="00B32BF2">
              <w:t xml:space="preserve">en </w:t>
            </w:r>
            <w:r>
              <w:t>storingsdeskundige van opdrachtnemer</w:t>
            </w:r>
            <w:r w:rsidRPr="00B32BF2">
              <w:t xml:space="preserve"> </w:t>
            </w:r>
            <w:r>
              <w:t xml:space="preserve">telefonisch </w:t>
            </w:r>
            <w:r w:rsidRPr="00B32BF2">
              <w:t>beschikbaar</w:t>
            </w:r>
            <w:r>
              <w:t>.</w:t>
            </w:r>
          </w:p>
          <w:p w14:paraId="27EFDB33" w14:textId="647EE1E9" w:rsidR="00E50981" w:rsidRPr="00A36E20" w:rsidRDefault="00E50981" w:rsidP="0062192D"/>
        </w:tc>
      </w:tr>
      <w:tr w:rsidR="0057190C" w:rsidRPr="00A36E20" w14:paraId="4DB49C00" w14:textId="77777777" w:rsidTr="00E50981">
        <w:trPr>
          <w:trHeight w:val="213"/>
        </w:trPr>
        <w:tc>
          <w:tcPr>
            <w:tcW w:w="1042" w:type="dxa"/>
          </w:tcPr>
          <w:p w14:paraId="0A342927" w14:textId="6B2B8460" w:rsidR="009203C3" w:rsidRPr="006771A4" w:rsidRDefault="00266360" w:rsidP="0041071A">
            <w:pPr>
              <w:rPr>
                <w:bCs/>
              </w:rPr>
            </w:pPr>
            <w:r>
              <w:rPr>
                <w:bCs/>
              </w:rPr>
              <w:t>T</w:t>
            </w:r>
            <w:r w:rsidR="009203C3">
              <w:rPr>
                <w:bCs/>
              </w:rPr>
              <w:t>oelich</w:t>
            </w:r>
            <w:r>
              <w:rPr>
                <w:bCs/>
              </w:rPr>
              <w:t>-ting</w:t>
            </w:r>
          </w:p>
        </w:tc>
        <w:tc>
          <w:tcPr>
            <w:tcW w:w="7915" w:type="dxa"/>
          </w:tcPr>
          <w:p w14:paraId="00E11AE2" w14:textId="40AEF5AA" w:rsidR="0057190C" w:rsidRPr="00266360" w:rsidRDefault="00EA1472" w:rsidP="0062192D">
            <w:r w:rsidRPr="00266360">
              <w:t>S</w:t>
            </w:r>
            <w:r w:rsidR="0057190C" w:rsidRPr="00266360">
              <w:t xml:space="preserve">tatus ‘functioneert niet goed’ </w:t>
            </w:r>
            <w:r w:rsidRPr="00266360">
              <w:t xml:space="preserve">betekend dat </w:t>
            </w:r>
            <w:r w:rsidR="00FB1E59" w:rsidRPr="00266360">
              <w:t xml:space="preserve">de primaire functie (inname en uitgifte sleutels) gedeeltelijk verstoord is. Of dat een deel van de functionaliteit niet (goed) werkt. Bijvoorbeeld dat een enkele sleuteltransponder </w:t>
            </w:r>
            <w:r w:rsidR="00266360">
              <w:t xml:space="preserve">of sleutelstrip </w:t>
            </w:r>
            <w:r w:rsidR="00FB1E59" w:rsidRPr="00266360">
              <w:t xml:space="preserve">niet werkt of dat de </w:t>
            </w:r>
            <w:r w:rsidR="009203C3" w:rsidRPr="00266360">
              <w:t>software aan een enkele sleuteluitgiftekast geen autorisatie mutaties meer door</w:t>
            </w:r>
            <w:r w:rsidR="00266360">
              <w:t>voert</w:t>
            </w:r>
            <w:r w:rsidR="009203C3" w:rsidRPr="00266360">
              <w:t>.</w:t>
            </w:r>
          </w:p>
          <w:p w14:paraId="0E1B706C" w14:textId="35A11CF8" w:rsidR="00EA1472" w:rsidRPr="00266360" w:rsidRDefault="00EA1472" w:rsidP="0062192D"/>
        </w:tc>
      </w:tr>
      <w:tr w:rsidR="0057190C" w:rsidRPr="00A36E20" w14:paraId="6881D7F8" w14:textId="77777777" w:rsidTr="00E50981">
        <w:trPr>
          <w:trHeight w:val="213"/>
        </w:trPr>
        <w:tc>
          <w:tcPr>
            <w:tcW w:w="1042" w:type="dxa"/>
          </w:tcPr>
          <w:p w14:paraId="7A4B224B" w14:textId="13847540" w:rsidR="0057190C" w:rsidRPr="006771A4" w:rsidRDefault="00266360" w:rsidP="0041071A">
            <w:pPr>
              <w:rPr>
                <w:bCs/>
              </w:rPr>
            </w:pPr>
            <w:r>
              <w:rPr>
                <w:bCs/>
              </w:rPr>
              <w:t>Toelich-ting</w:t>
            </w:r>
          </w:p>
        </w:tc>
        <w:tc>
          <w:tcPr>
            <w:tcW w:w="7915" w:type="dxa"/>
          </w:tcPr>
          <w:p w14:paraId="31BE01D5" w14:textId="7B6860D0" w:rsidR="0057190C" w:rsidRPr="00266360" w:rsidRDefault="009203C3" w:rsidP="0062192D">
            <w:r w:rsidRPr="00266360">
              <w:t>S</w:t>
            </w:r>
            <w:r w:rsidR="0057190C" w:rsidRPr="00266360">
              <w:t>tatus ‘kritiek’</w:t>
            </w:r>
            <w:r w:rsidRPr="00266360">
              <w:t xml:space="preserve"> betekend dat de primaire functie (inname en uitgifte sleutels) van één of meer sleuteluitgiftekasten verstoord is.</w:t>
            </w:r>
            <w:r w:rsidR="00266360">
              <w:t xml:space="preserve"> Een kast of meerdere kasten werken niet of de beheersoftware als geheel functioneert niet.</w:t>
            </w:r>
          </w:p>
          <w:p w14:paraId="2F6FA10A" w14:textId="24C842F9" w:rsidR="009203C3" w:rsidRPr="00266360" w:rsidRDefault="009203C3" w:rsidP="0062192D"/>
        </w:tc>
      </w:tr>
      <w:tr w:rsidR="0041071A" w:rsidRPr="00A36E20" w14:paraId="4686BC2E" w14:textId="77777777" w:rsidTr="003719C5">
        <w:trPr>
          <w:trHeight w:val="77"/>
        </w:trPr>
        <w:tc>
          <w:tcPr>
            <w:tcW w:w="1042" w:type="dxa"/>
          </w:tcPr>
          <w:p w14:paraId="4E3D639C" w14:textId="6422E09F" w:rsidR="0041071A" w:rsidRPr="0020035D" w:rsidRDefault="0041071A" w:rsidP="0041071A">
            <w:pPr>
              <w:rPr>
                <w:bCs/>
              </w:rPr>
            </w:pPr>
            <w:r w:rsidRPr="006771A4">
              <w:rPr>
                <w:bCs/>
              </w:rPr>
              <w:t>6.</w:t>
            </w:r>
            <w:r>
              <w:rPr>
                <w:bCs/>
              </w:rPr>
              <w:t>4</w:t>
            </w:r>
            <w:r w:rsidRPr="006771A4">
              <w:rPr>
                <w:bCs/>
              </w:rPr>
              <w:t>.</w:t>
            </w:r>
            <w:r>
              <w:rPr>
                <w:bCs/>
              </w:rPr>
              <w:t>5</w:t>
            </w:r>
          </w:p>
        </w:tc>
        <w:tc>
          <w:tcPr>
            <w:tcW w:w="7915" w:type="dxa"/>
          </w:tcPr>
          <w:p w14:paraId="30E03050" w14:textId="3F4C9DDF" w:rsidR="0041071A" w:rsidRDefault="0041071A" w:rsidP="0041071A">
            <w:r>
              <w:t xml:space="preserve">Een </w:t>
            </w:r>
            <w:r w:rsidR="00F573A9">
              <w:t>storingsmedewerker</w:t>
            </w:r>
            <w:r>
              <w:t xml:space="preserve"> is binnen </w:t>
            </w:r>
            <w:r w:rsidR="00E50981">
              <w:t>5</w:t>
            </w:r>
            <w:r>
              <w:t xml:space="preserve"> werkdag</w:t>
            </w:r>
            <w:r w:rsidR="00E50981">
              <w:t>en</w:t>
            </w:r>
            <w:r>
              <w:t xml:space="preserve"> aanwezig op een</w:t>
            </w:r>
            <w:r w:rsidR="009203C3">
              <w:t xml:space="preserve"> kast</w:t>
            </w:r>
            <w:r>
              <w:t xml:space="preserve"> locatie om de sleuteluitgiftekast te herstellen na melding van de status ‘functioneert niet goed, aandacht nodig’.</w:t>
            </w:r>
          </w:p>
          <w:p w14:paraId="7485A7E4" w14:textId="23704A1E" w:rsidR="0041071A" w:rsidRPr="00A36E20" w:rsidRDefault="0041071A" w:rsidP="0041071A">
            <w:pPr>
              <w:tabs>
                <w:tab w:val="clear" w:pos="380"/>
                <w:tab w:val="left" w:pos="1139"/>
              </w:tabs>
            </w:pPr>
          </w:p>
        </w:tc>
      </w:tr>
      <w:tr w:rsidR="00E50981" w:rsidRPr="00A36E20" w14:paraId="73D1E6B6" w14:textId="77777777" w:rsidTr="003719C5">
        <w:trPr>
          <w:trHeight w:val="77"/>
        </w:trPr>
        <w:tc>
          <w:tcPr>
            <w:tcW w:w="1042" w:type="dxa"/>
          </w:tcPr>
          <w:p w14:paraId="58D403B7" w14:textId="77777777" w:rsidR="00E50981" w:rsidRPr="006771A4" w:rsidRDefault="00E50981" w:rsidP="0041071A">
            <w:pPr>
              <w:rPr>
                <w:bCs/>
              </w:rPr>
            </w:pPr>
          </w:p>
        </w:tc>
        <w:tc>
          <w:tcPr>
            <w:tcW w:w="7915" w:type="dxa"/>
          </w:tcPr>
          <w:p w14:paraId="24B1044C" w14:textId="4B92BEE9" w:rsidR="00E50981" w:rsidRDefault="00E50981" w:rsidP="00E50981">
            <w:r>
              <w:t xml:space="preserve">Een </w:t>
            </w:r>
            <w:r w:rsidR="00F573A9">
              <w:t xml:space="preserve">storingsmedewerker </w:t>
            </w:r>
            <w:r>
              <w:t>is binnen 1 werkdag (24 uur) aanwezig op een locatie om de sleuteluitgiftekast te herstellen, na melding van de status ‘kritiek’, direct aandacht nodig’.</w:t>
            </w:r>
          </w:p>
          <w:p w14:paraId="589F56CD" w14:textId="35FEA5C3" w:rsidR="00E50981" w:rsidRDefault="00E50981" w:rsidP="0041071A"/>
        </w:tc>
      </w:tr>
      <w:tr w:rsidR="0041071A" w:rsidRPr="00A36E20" w14:paraId="09966F5C" w14:textId="77777777" w:rsidTr="006E2E73">
        <w:trPr>
          <w:trHeight w:val="296"/>
        </w:trPr>
        <w:tc>
          <w:tcPr>
            <w:tcW w:w="1042" w:type="dxa"/>
          </w:tcPr>
          <w:p w14:paraId="2B1F69A5" w14:textId="77777777" w:rsidR="0041071A" w:rsidRPr="0020035D" w:rsidRDefault="0041071A" w:rsidP="0041071A">
            <w:pPr>
              <w:rPr>
                <w:bCs/>
              </w:rPr>
            </w:pPr>
            <w:r w:rsidRPr="006771A4">
              <w:rPr>
                <w:bCs/>
              </w:rPr>
              <w:t>6.</w:t>
            </w:r>
            <w:r>
              <w:rPr>
                <w:bCs/>
              </w:rPr>
              <w:t>4</w:t>
            </w:r>
            <w:r w:rsidRPr="006771A4">
              <w:rPr>
                <w:bCs/>
              </w:rPr>
              <w:t>.</w:t>
            </w:r>
            <w:r>
              <w:rPr>
                <w:bCs/>
              </w:rPr>
              <w:t>6</w:t>
            </w:r>
          </w:p>
        </w:tc>
        <w:tc>
          <w:tcPr>
            <w:tcW w:w="7915" w:type="dxa"/>
          </w:tcPr>
          <w:p w14:paraId="417321C0" w14:textId="77777777" w:rsidR="0041071A" w:rsidRDefault="0041071A" w:rsidP="0041071A">
            <w:pPr>
              <w:tabs>
                <w:tab w:val="clear" w:pos="380"/>
                <w:tab w:val="left" w:pos="1139"/>
              </w:tabs>
            </w:pPr>
            <w:r>
              <w:t>Niet kritieke meldingen worden verholpen voordat deze kritiek worden. Een kritieke melding betreft een melding met betrekking tot een verstoring in de primaire functie van de sleuteluitgiftekast: de in-en uitgifte van een of meer sleutelposities.</w:t>
            </w:r>
          </w:p>
          <w:p w14:paraId="6BCF44FC" w14:textId="77777777" w:rsidR="0041071A" w:rsidRPr="00A36E20" w:rsidRDefault="0041071A" w:rsidP="0041071A">
            <w:pPr>
              <w:tabs>
                <w:tab w:val="clear" w:pos="380"/>
                <w:tab w:val="left" w:pos="1139"/>
              </w:tabs>
            </w:pPr>
          </w:p>
        </w:tc>
      </w:tr>
      <w:tr w:rsidR="0041071A" w:rsidRPr="00A36E20" w14:paraId="2BAEA1CD" w14:textId="77777777" w:rsidTr="006E2E73">
        <w:trPr>
          <w:trHeight w:val="296"/>
        </w:trPr>
        <w:tc>
          <w:tcPr>
            <w:tcW w:w="1042" w:type="dxa"/>
          </w:tcPr>
          <w:p w14:paraId="38D3649E" w14:textId="3B44F183" w:rsidR="0041071A" w:rsidRPr="006771A4" w:rsidRDefault="003969E6" w:rsidP="0041071A">
            <w:pPr>
              <w:rPr>
                <w:bCs/>
              </w:rPr>
            </w:pPr>
            <w:r>
              <w:rPr>
                <w:bCs/>
              </w:rPr>
              <w:t>6.4.7</w:t>
            </w:r>
          </w:p>
        </w:tc>
        <w:tc>
          <w:tcPr>
            <w:tcW w:w="7915" w:type="dxa"/>
          </w:tcPr>
          <w:p w14:paraId="14F60812" w14:textId="77777777" w:rsidR="0041071A" w:rsidRDefault="0041071A" w:rsidP="0041071A">
            <w:pPr>
              <w:tabs>
                <w:tab w:val="clear" w:pos="380"/>
                <w:tab w:val="left" w:pos="1139"/>
              </w:tabs>
            </w:pPr>
            <w:r>
              <w:t xml:space="preserve"> In het correctief onderhoud wordt rekening gehouden met de criticaliteit van de sleuteluitgiftekast.</w:t>
            </w:r>
          </w:p>
          <w:p w14:paraId="20C7CA75" w14:textId="3DA057AE" w:rsidR="0041071A" w:rsidRDefault="0041071A" w:rsidP="0041071A">
            <w:pPr>
              <w:tabs>
                <w:tab w:val="clear" w:pos="380"/>
                <w:tab w:val="left" w:pos="1139"/>
              </w:tabs>
            </w:pPr>
          </w:p>
        </w:tc>
      </w:tr>
    </w:tbl>
    <w:p w14:paraId="2A425E4D" w14:textId="77777777" w:rsidR="002349A3" w:rsidRDefault="002349A3" w:rsidP="002349A3"/>
    <w:p w14:paraId="4F286971" w14:textId="4120C8D3" w:rsidR="002349A3" w:rsidRDefault="002349A3" w:rsidP="00F95270">
      <w:pPr>
        <w:pStyle w:val="Kop2"/>
      </w:pPr>
      <w:bookmarkStart w:id="50" w:name="_Toc99289189"/>
      <w:r>
        <w:t xml:space="preserve">Eisen aan </w:t>
      </w:r>
      <w:r w:rsidR="00A7108D">
        <w:t>administratie van</w:t>
      </w:r>
      <w:r>
        <w:t xml:space="preserve"> onderhoud</w:t>
      </w:r>
      <w:bookmarkEnd w:id="50"/>
    </w:p>
    <w:p w14:paraId="5C61FA1A" w14:textId="77777777" w:rsidR="002349A3" w:rsidRDefault="002349A3" w:rsidP="002349A3"/>
    <w:tbl>
      <w:tblPr>
        <w:tblStyle w:val="Tabelraster"/>
        <w:tblW w:w="8971" w:type="dxa"/>
        <w:tblInd w:w="108" w:type="dxa"/>
        <w:tblLayout w:type="fixed"/>
        <w:tblLook w:val="04A0" w:firstRow="1" w:lastRow="0" w:firstColumn="1" w:lastColumn="0" w:noHBand="0" w:noVBand="1"/>
      </w:tblPr>
      <w:tblGrid>
        <w:gridCol w:w="1044"/>
        <w:gridCol w:w="7927"/>
      </w:tblGrid>
      <w:tr w:rsidR="002349A3" w:rsidRPr="0077326D" w14:paraId="0274121C" w14:textId="77777777" w:rsidTr="00154B16">
        <w:trPr>
          <w:trHeight w:val="243"/>
        </w:trPr>
        <w:tc>
          <w:tcPr>
            <w:tcW w:w="1044" w:type="dxa"/>
            <w:shd w:val="clear" w:color="auto" w:fill="BFBFBF" w:themeFill="background1" w:themeFillShade="BF"/>
          </w:tcPr>
          <w:p w14:paraId="35C4A06C" w14:textId="77777777" w:rsidR="002349A3" w:rsidRPr="0077326D" w:rsidRDefault="002349A3" w:rsidP="00E1330F">
            <w:pPr>
              <w:rPr>
                <w:b/>
              </w:rPr>
            </w:pPr>
            <w:r w:rsidRPr="0077326D">
              <w:rPr>
                <w:b/>
              </w:rPr>
              <w:t>Nr.</w:t>
            </w:r>
          </w:p>
        </w:tc>
        <w:tc>
          <w:tcPr>
            <w:tcW w:w="7927" w:type="dxa"/>
            <w:shd w:val="clear" w:color="auto" w:fill="BFBFBF" w:themeFill="background1" w:themeFillShade="BF"/>
          </w:tcPr>
          <w:p w14:paraId="534B1511" w14:textId="77777777" w:rsidR="002349A3" w:rsidRPr="0077326D" w:rsidRDefault="002349A3" w:rsidP="00E1330F">
            <w:pPr>
              <w:rPr>
                <w:b/>
              </w:rPr>
            </w:pPr>
            <w:r w:rsidRPr="0077326D">
              <w:rPr>
                <w:b/>
              </w:rPr>
              <w:t>Eis</w:t>
            </w:r>
          </w:p>
        </w:tc>
      </w:tr>
      <w:tr w:rsidR="00A7108D" w:rsidRPr="00393068" w14:paraId="6ACF9FF2" w14:textId="77777777" w:rsidTr="00154B16">
        <w:trPr>
          <w:trHeight w:val="714"/>
        </w:trPr>
        <w:tc>
          <w:tcPr>
            <w:tcW w:w="1044" w:type="dxa"/>
          </w:tcPr>
          <w:p w14:paraId="39E762FC" w14:textId="14A7BEA2" w:rsidR="00A7108D" w:rsidRPr="00393068" w:rsidRDefault="00A7108D" w:rsidP="00A7108D">
            <w:pPr>
              <w:rPr>
                <w:bCs/>
              </w:rPr>
            </w:pPr>
            <w:r>
              <w:rPr>
                <w:bCs/>
              </w:rPr>
              <w:t>6.5.1</w:t>
            </w:r>
          </w:p>
        </w:tc>
        <w:tc>
          <w:tcPr>
            <w:tcW w:w="7927" w:type="dxa"/>
          </w:tcPr>
          <w:p w14:paraId="6856F3B0" w14:textId="79324AB8" w:rsidR="00A7108D" w:rsidRPr="008C2CD4" w:rsidRDefault="00A7108D" w:rsidP="00DC58EF">
            <w:pPr>
              <w:rPr>
                <w:bCs/>
              </w:rPr>
            </w:pPr>
            <w:r w:rsidRPr="008C2CD4">
              <w:rPr>
                <w:bCs/>
              </w:rPr>
              <w:t xml:space="preserve">Opdrachtnemer </w:t>
            </w:r>
            <w:r>
              <w:rPr>
                <w:bCs/>
              </w:rPr>
              <w:t xml:space="preserve">registreert alle </w:t>
            </w:r>
            <w:r w:rsidR="00607D53">
              <w:rPr>
                <w:bCs/>
              </w:rPr>
              <w:t xml:space="preserve">service en </w:t>
            </w:r>
            <w:r>
              <w:rPr>
                <w:bCs/>
              </w:rPr>
              <w:t>onderhoudsbezoeken.</w:t>
            </w:r>
            <w:r w:rsidR="00607D53">
              <w:rPr>
                <w:bCs/>
              </w:rPr>
              <w:t xml:space="preserve"> </w:t>
            </w:r>
            <w:r w:rsidR="00607D53" w:rsidRPr="008C2CD4">
              <w:rPr>
                <w:bCs/>
              </w:rPr>
              <w:t xml:space="preserve">Opdrachtnemer </w:t>
            </w:r>
            <w:r w:rsidR="00607D53">
              <w:rPr>
                <w:bCs/>
              </w:rPr>
              <w:t>verstrekt deze registratie op verzoek aan Opdrachtgever.</w:t>
            </w:r>
            <w:r>
              <w:rPr>
                <w:bCs/>
              </w:rPr>
              <w:t xml:space="preserve"> </w:t>
            </w:r>
          </w:p>
        </w:tc>
      </w:tr>
      <w:tr w:rsidR="00A7108D" w:rsidRPr="00393068" w14:paraId="3E514F7B" w14:textId="77777777" w:rsidTr="00A7108D">
        <w:trPr>
          <w:trHeight w:val="2268"/>
        </w:trPr>
        <w:tc>
          <w:tcPr>
            <w:tcW w:w="1044" w:type="dxa"/>
          </w:tcPr>
          <w:p w14:paraId="3A37EE2A" w14:textId="49028121" w:rsidR="00A7108D" w:rsidRPr="00393068" w:rsidRDefault="00A7108D" w:rsidP="00A7108D">
            <w:pPr>
              <w:rPr>
                <w:bCs/>
              </w:rPr>
            </w:pPr>
            <w:r w:rsidRPr="001D77DC">
              <w:rPr>
                <w:bCs/>
              </w:rPr>
              <w:t>6.</w:t>
            </w:r>
            <w:r>
              <w:rPr>
                <w:bCs/>
              </w:rPr>
              <w:t>5</w:t>
            </w:r>
            <w:r w:rsidRPr="001D77DC">
              <w:rPr>
                <w:bCs/>
              </w:rPr>
              <w:t>.</w:t>
            </w:r>
            <w:r>
              <w:rPr>
                <w:bCs/>
              </w:rPr>
              <w:t>2</w:t>
            </w:r>
          </w:p>
        </w:tc>
        <w:tc>
          <w:tcPr>
            <w:tcW w:w="7927" w:type="dxa"/>
          </w:tcPr>
          <w:p w14:paraId="320DA633" w14:textId="4F34FAD3" w:rsidR="00A7108D" w:rsidRPr="008C2CD4" w:rsidRDefault="00A7108D" w:rsidP="00A7108D">
            <w:r w:rsidRPr="008C2CD4">
              <w:t xml:space="preserve">Bij correctief </w:t>
            </w:r>
            <w:r w:rsidR="00DC58EF">
              <w:t xml:space="preserve">of preventief </w:t>
            </w:r>
            <w:r w:rsidRPr="008C2CD4">
              <w:t xml:space="preserve">onderhoud </w:t>
            </w:r>
            <w:r>
              <w:t>registreert</w:t>
            </w:r>
            <w:r w:rsidRPr="008C2CD4">
              <w:t xml:space="preserve"> Opdrachtnemer</w:t>
            </w:r>
            <w:r>
              <w:t xml:space="preserve"> tevens</w:t>
            </w:r>
            <w:r w:rsidRPr="008C2CD4">
              <w:t xml:space="preserve"> </w:t>
            </w:r>
            <w:r>
              <w:t xml:space="preserve">minimaal </w:t>
            </w:r>
            <w:r w:rsidRPr="008C2CD4">
              <w:t>de volgende gegevens</w:t>
            </w:r>
            <w:r>
              <w:t xml:space="preserve"> in het digitaal logboek</w:t>
            </w:r>
            <w:r w:rsidRPr="008C2CD4">
              <w:t xml:space="preserve">: </w:t>
            </w:r>
          </w:p>
          <w:p w14:paraId="4AA83A0B" w14:textId="77777777" w:rsidR="00DC58EF" w:rsidRPr="008C2CD4" w:rsidRDefault="00DC58EF" w:rsidP="00DC58EF">
            <w:pPr>
              <w:pStyle w:val="Lijstalinea"/>
              <w:numPr>
                <w:ilvl w:val="0"/>
                <w:numId w:val="2"/>
              </w:numPr>
              <w:rPr>
                <w:bCs/>
              </w:rPr>
            </w:pPr>
            <w:r>
              <w:rPr>
                <w:bCs/>
              </w:rPr>
              <w:t xml:space="preserve">Type </w:t>
            </w:r>
            <w:r w:rsidRPr="008C2CD4">
              <w:rPr>
                <w:bCs/>
              </w:rPr>
              <w:t>onderhoud</w:t>
            </w:r>
            <w:r>
              <w:rPr>
                <w:bCs/>
              </w:rPr>
              <w:t xml:space="preserve"> p</w:t>
            </w:r>
            <w:r w:rsidRPr="008C2CD4">
              <w:rPr>
                <w:bCs/>
              </w:rPr>
              <w:t>reventief of correctief.</w:t>
            </w:r>
          </w:p>
          <w:p w14:paraId="50ADC626" w14:textId="2F911521" w:rsidR="00A7108D" w:rsidRPr="008C2CD4" w:rsidRDefault="00DC58EF" w:rsidP="00A7108D">
            <w:pPr>
              <w:pStyle w:val="Lijstalinea"/>
              <w:numPr>
                <w:ilvl w:val="0"/>
                <w:numId w:val="2"/>
              </w:numPr>
              <w:rPr>
                <w:bCs/>
              </w:rPr>
            </w:pPr>
            <w:r>
              <w:rPr>
                <w:bCs/>
              </w:rPr>
              <w:t>L</w:t>
            </w:r>
            <w:r w:rsidR="00A7108D">
              <w:rPr>
                <w:bCs/>
              </w:rPr>
              <w:t>ocatie</w:t>
            </w:r>
            <w:r w:rsidR="00A7108D" w:rsidRPr="008C2CD4">
              <w:rPr>
                <w:bCs/>
              </w:rPr>
              <w:t xml:space="preserve"> van de </w:t>
            </w:r>
            <w:r w:rsidR="00A7108D">
              <w:rPr>
                <w:bCs/>
              </w:rPr>
              <w:t>sleuteluitgiftekast</w:t>
            </w:r>
            <w:r w:rsidR="00A7108D" w:rsidRPr="008C2CD4">
              <w:rPr>
                <w:bCs/>
              </w:rPr>
              <w:t>.</w:t>
            </w:r>
          </w:p>
          <w:p w14:paraId="35976E8E" w14:textId="77777777" w:rsidR="00A7108D" w:rsidRPr="00C710A5" w:rsidRDefault="00A7108D" w:rsidP="00A7108D">
            <w:pPr>
              <w:pStyle w:val="Lijstalinea"/>
              <w:numPr>
                <w:ilvl w:val="0"/>
                <w:numId w:val="2"/>
              </w:numPr>
              <w:rPr>
                <w:bCs/>
              </w:rPr>
            </w:pPr>
            <w:r>
              <w:rPr>
                <w:bCs/>
              </w:rPr>
              <w:t>ID van sleuteluitgiftekast (ID in software)</w:t>
            </w:r>
          </w:p>
          <w:p w14:paraId="0D7913C2" w14:textId="77777777" w:rsidR="00A7108D" w:rsidRPr="008C2CD4" w:rsidRDefault="00A7108D" w:rsidP="00A7108D">
            <w:pPr>
              <w:pStyle w:val="Lijstalinea"/>
              <w:numPr>
                <w:ilvl w:val="0"/>
                <w:numId w:val="2"/>
              </w:numPr>
              <w:rPr>
                <w:bCs/>
              </w:rPr>
            </w:pPr>
            <w:r>
              <w:t>D</w:t>
            </w:r>
            <w:r w:rsidRPr="008C2CD4">
              <w:rPr>
                <w:bCs/>
              </w:rPr>
              <w:t xml:space="preserve">atum </w:t>
            </w:r>
            <w:r>
              <w:rPr>
                <w:bCs/>
              </w:rPr>
              <w:t>en</w:t>
            </w:r>
            <w:r w:rsidRPr="008C2CD4">
              <w:rPr>
                <w:bCs/>
              </w:rPr>
              <w:t xml:space="preserve"> tijdstip van melding storing</w:t>
            </w:r>
            <w:r>
              <w:rPr>
                <w:bCs/>
              </w:rPr>
              <w:t>.</w:t>
            </w:r>
          </w:p>
          <w:p w14:paraId="78F7A89A" w14:textId="77777777" w:rsidR="00A7108D" w:rsidRDefault="00A7108D" w:rsidP="00A7108D">
            <w:pPr>
              <w:pStyle w:val="Lijstalinea"/>
              <w:numPr>
                <w:ilvl w:val="0"/>
                <w:numId w:val="2"/>
              </w:numPr>
              <w:rPr>
                <w:bCs/>
              </w:rPr>
            </w:pPr>
            <w:r>
              <w:rPr>
                <w:bCs/>
              </w:rPr>
              <w:t>D</w:t>
            </w:r>
            <w:r w:rsidRPr="008C2CD4">
              <w:rPr>
                <w:bCs/>
              </w:rPr>
              <w:t xml:space="preserve">atum </w:t>
            </w:r>
            <w:r>
              <w:rPr>
                <w:bCs/>
              </w:rPr>
              <w:t xml:space="preserve">en </w:t>
            </w:r>
            <w:r w:rsidRPr="008C2CD4">
              <w:rPr>
                <w:bCs/>
              </w:rPr>
              <w:t>tijdstip van aankomst op</w:t>
            </w:r>
            <w:r>
              <w:rPr>
                <w:bCs/>
              </w:rPr>
              <w:t xml:space="preserve"> locatie.</w:t>
            </w:r>
          </w:p>
          <w:p w14:paraId="500C25D0" w14:textId="77777777" w:rsidR="00A7108D" w:rsidRPr="008C2CD4" w:rsidRDefault="00A7108D" w:rsidP="00A7108D">
            <w:pPr>
              <w:pStyle w:val="Lijstalinea"/>
              <w:numPr>
                <w:ilvl w:val="0"/>
                <w:numId w:val="2"/>
              </w:numPr>
              <w:rPr>
                <w:bCs/>
              </w:rPr>
            </w:pPr>
            <w:r>
              <w:rPr>
                <w:bCs/>
              </w:rPr>
              <w:t>Datum en tijdstip van herstel (einde reparatie).</w:t>
            </w:r>
          </w:p>
          <w:p w14:paraId="7D137ECA" w14:textId="77777777" w:rsidR="00A7108D" w:rsidRDefault="00A7108D" w:rsidP="00A7108D">
            <w:pPr>
              <w:pStyle w:val="Lijstalinea"/>
              <w:numPr>
                <w:ilvl w:val="0"/>
                <w:numId w:val="2"/>
              </w:numPr>
              <w:rPr>
                <w:bCs/>
              </w:rPr>
            </w:pPr>
            <w:r>
              <w:rPr>
                <w:bCs/>
              </w:rPr>
              <w:t>A</w:t>
            </w:r>
            <w:r w:rsidRPr="008C2CD4">
              <w:rPr>
                <w:bCs/>
              </w:rPr>
              <w:t>ard van de storing</w:t>
            </w:r>
            <w:r>
              <w:rPr>
                <w:bCs/>
              </w:rPr>
              <w:t>.</w:t>
            </w:r>
          </w:p>
          <w:p w14:paraId="745CF09F" w14:textId="77777777" w:rsidR="00DC58EF" w:rsidRDefault="00DC58EF" w:rsidP="00DC58EF">
            <w:pPr>
              <w:pStyle w:val="Lijstalinea"/>
              <w:numPr>
                <w:ilvl w:val="0"/>
                <w:numId w:val="2"/>
              </w:numPr>
              <w:rPr>
                <w:bCs/>
              </w:rPr>
            </w:pPr>
            <w:r w:rsidRPr="008C2CD4">
              <w:rPr>
                <w:bCs/>
              </w:rPr>
              <w:t xml:space="preserve">Korte omschrijving van de ondernomen </w:t>
            </w:r>
            <w:r>
              <w:rPr>
                <w:bCs/>
              </w:rPr>
              <w:t>werkzaamheden en acties.</w:t>
            </w:r>
          </w:p>
          <w:p w14:paraId="012DE2A7" w14:textId="77777777" w:rsidR="00A7108D" w:rsidRPr="008C2CD4" w:rsidRDefault="00A7108D" w:rsidP="00A7108D">
            <w:pPr>
              <w:pStyle w:val="Lijstalinea"/>
              <w:numPr>
                <w:ilvl w:val="0"/>
                <w:numId w:val="2"/>
              </w:numPr>
              <w:rPr>
                <w:bCs/>
              </w:rPr>
            </w:pPr>
            <w:r>
              <w:rPr>
                <w:bCs/>
              </w:rPr>
              <w:t>V</w:t>
            </w:r>
            <w:r w:rsidRPr="008C2CD4">
              <w:rPr>
                <w:bCs/>
              </w:rPr>
              <w:t>erbruikte materialen</w:t>
            </w:r>
            <w:r>
              <w:rPr>
                <w:bCs/>
              </w:rPr>
              <w:t>.</w:t>
            </w:r>
          </w:p>
          <w:p w14:paraId="421F2F7B" w14:textId="77777777" w:rsidR="00A7108D" w:rsidRPr="00A7108D" w:rsidRDefault="00A7108D" w:rsidP="00A7108D">
            <w:pPr>
              <w:pStyle w:val="Lijstalinea"/>
              <w:numPr>
                <w:ilvl w:val="0"/>
                <w:numId w:val="2"/>
              </w:numPr>
            </w:pPr>
            <w:r>
              <w:rPr>
                <w:bCs/>
              </w:rPr>
              <w:t>N</w:t>
            </w:r>
            <w:r w:rsidRPr="008C2CD4">
              <w:rPr>
                <w:bCs/>
              </w:rPr>
              <w:t>aam monteur.</w:t>
            </w:r>
          </w:p>
          <w:p w14:paraId="51FEFD89" w14:textId="1CDF6B2C" w:rsidR="00A7108D" w:rsidRPr="00A7108D" w:rsidRDefault="00A7108D" w:rsidP="006024F1">
            <w:pPr>
              <w:pStyle w:val="Lijstalinea"/>
              <w:ind w:left="301"/>
            </w:pPr>
          </w:p>
        </w:tc>
      </w:tr>
    </w:tbl>
    <w:p w14:paraId="742EBA9D" w14:textId="3E874EEA" w:rsidR="00C710A5" w:rsidRDefault="00C710A5">
      <w:pPr>
        <w:tabs>
          <w:tab w:val="clear" w:pos="-1440"/>
          <w:tab w:val="clear" w:pos="-720"/>
          <w:tab w:val="clear" w:pos="0"/>
          <w:tab w:val="clear" w:pos="380"/>
        </w:tabs>
        <w:rPr>
          <w:b/>
          <w:kern w:val="28"/>
        </w:rPr>
      </w:pPr>
    </w:p>
    <w:p w14:paraId="1E7332A8" w14:textId="77AA6ED5" w:rsidR="009858D3" w:rsidRDefault="009858D3" w:rsidP="00F95270">
      <w:pPr>
        <w:pStyle w:val="Kop2"/>
      </w:pPr>
      <w:bookmarkStart w:id="51" w:name="_Toc99289190"/>
      <w:r>
        <w:t xml:space="preserve">Eisen aan </w:t>
      </w:r>
      <w:r w:rsidR="002223D8">
        <w:t>patches</w:t>
      </w:r>
      <w:r>
        <w:t xml:space="preserve"> </w:t>
      </w:r>
      <w:r w:rsidR="002223D8">
        <w:t xml:space="preserve">en ontwikkeling </w:t>
      </w:r>
      <w:r>
        <w:t xml:space="preserve">van </w:t>
      </w:r>
      <w:r w:rsidR="002223D8">
        <w:t xml:space="preserve">het </w:t>
      </w:r>
      <w:r w:rsidR="00D37BB6">
        <w:t xml:space="preserve">aangeboden </w:t>
      </w:r>
      <w:r w:rsidR="009075C2">
        <w:t>softwaresysteem</w:t>
      </w:r>
      <w:bookmarkEnd w:id="51"/>
    </w:p>
    <w:p w14:paraId="446B1C7D" w14:textId="77777777" w:rsidR="009858D3" w:rsidRDefault="009858D3" w:rsidP="009858D3"/>
    <w:tbl>
      <w:tblPr>
        <w:tblStyle w:val="Tabelraster"/>
        <w:tblW w:w="9066" w:type="dxa"/>
        <w:tblInd w:w="108" w:type="dxa"/>
        <w:tblLayout w:type="fixed"/>
        <w:tblLook w:val="04A0" w:firstRow="1" w:lastRow="0" w:firstColumn="1" w:lastColumn="0" w:noHBand="0" w:noVBand="1"/>
      </w:tblPr>
      <w:tblGrid>
        <w:gridCol w:w="1055"/>
        <w:gridCol w:w="8011"/>
      </w:tblGrid>
      <w:tr w:rsidR="009858D3" w:rsidRPr="0077326D" w14:paraId="252B30CE" w14:textId="77777777" w:rsidTr="00321CC6">
        <w:trPr>
          <w:trHeight w:val="226"/>
        </w:trPr>
        <w:tc>
          <w:tcPr>
            <w:tcW w:w="1055" w:type="dxa"/>
            <w:shd w:val="clear" w:color="auto" w:fill="BFBFBF" w:themeFill="background1" w:themeFillShade="BF"/>
          </w:tcPr>
          <w:p w14:paraId="5C30CFDC" w14:textId="77777777" w:rsidR="009858D3" w:rsidRPr="0077326D" w:rsidRDefault="009858D3" w:rsidP="00E1330F">
            <w:pPr>
              <w:rPr>
                <w:b/>
              </w:rPr>
            </w:pPr>
            <w:r w:rsidRPr="0077326D">
              <w:rPr>
                <w:b/>
              </w:rPr>
              <w:t>Nr.</w:t>
            </w:r>
          </w:p>
        </w:tc>
        <w:tc>
          <w:tcPr>
            <w:tcW w:w="8011" w:type="dxa"/>
            <w:shd w:val="clear" w:color="auto" w:fill="BFBFBF" w:themeFill="background1" w:themeFillShade="BF"/>
          </w:tcPr>
          <w:p w14:paraId="57A30CB4" w14:textId="77777777" w:rsidR="009858D3" w:rsidRPr="0077326D" w:rsidRDefault="009858D3" w:rsidP="00E1330F">
            <w:pPr>
              <w:rPr>
                <w:b/>
              </w:rPr>
            </w:pPr>
            <w:r w:rsidRPr="0077326D">
              <w:rPr>
                <w:b/>
              </w:rPr>
              <w:t>Eis</w:t>
            </w:r>
          </w:p>
        </w:tc>
      </w:tr>
      <w:tr w:rsidR="001E0C7D" w:rsidRPr="00E66FCB" w14:paraId="70A8459D" w14:textId="77777777" w:rsidTr="00321CC6">
        <w:trPr>
          <w:trHeight w:val="917"/>
        </w:trPr>
        <w:tc>
          <w:tcPr>
            <w:tcW w:w="1055" w:type="dxa"/>
          </w:tcPr>
          <w:p w14:paraId="04FC1965" w14:textId="78B2FF8A" w:rsidR="001E0C7D" w:rsidRPr="00E66FCB" w:rsidRDefault="001E0C7D" w:rsidP="001E0C7D">
            <w:pPr>
              <w:rPr>
                <w:bCs/>
              </w:rPr>
            </w:pPr>
            <w:r>
              <w:rPr>
                <w:bCs/>
              </w:rPr>
              <w:t>6.</w:t>
            </w:r>
            <w:r w:rsidR="00EB7D38">
              <w:rPr>
                <w:bCs/>
              </w:rPr>
              <w:t>6</w:t>
            </w:r>
            <w:r>
              <w:rPr>
                <w:bCs/>
              </w:rPr>
              <w:t>.1</w:t>
            </w:r>
          </w:p>
        </w:tc>
        <w:tc>
          <w:tcPr>
            <w:tcW w:w="8011" w:type="dxa"/>
          </w:tcPr>
          <w:p w14:paraId="49BBD071" w14:textId="77777777" w:rsidR="001E0C7D" w:rsidRDefault="001E0C7D" w:rsidP="001E0C7D">
            <w:r w:rsidRPr="00176FAF">
              <w:t>Patchmanagement bij de Opdrachtnemer wordt geformuleerd als N-1</w:t>
            </w:r>
            <w:r>
              <w:t>. Dit</w:t>
            </w:r>
            <w:r w:rsidRPr="00176FAF">
              <w:t xml:space="preserve"> houdt in dat </w:t>
            </w:r>
            <w:r>
              <w:t xml:space="preserve">Opdrachtnemer </w:t>
            </w:r>
            <w:r w:rsidRPr="00176FAF">
              <w:t xml:space="preserve">altijd de laatste versie van de software geïnstalleerd </w:t>
            </w:r>
            <w:r>
              <w:t>heeft</w:t>
            </w:r>
            <w:r w:rsidRPr="00176FAF">
              <w:t xml:space="preserve"> of er een plan ligt om deze te installeren.</w:t>
            </w:r>
          </w:p>
          <w:p w14:paraId="43CED403" w14:textId="77777777" w:rsidR="001E0C7D" w:rsidRPr="00E66FCB" w:rsidRDefault="001E0C7D" w:rsidP="001E0C7D">
            <w:pPr>
              <w:tabs>
                <w:tab w:val="clear" w:pos="-1440"/>
                <w:tab w:val="clear" w:pos="-720"/>
                <w:tab w:val="clear" w:pos="0"/>
                <w:tab w:val="clear" w:pos="380"/>
              </w:tabs>
              <w:suppressAutoHyphens/>
              <w:spacing w:line="252" w:lineRule="atLeast"/>
            </w:pPr>
          </w:p>
        </w:tc>
      </w:tr>
    </w:tbl>
    <w:p w14:paraId="2D9B7F83" w14:textId="14E7D7CB" w:rsidR="009858D3" w:rsidRDefault="009858D3" w:rsidP="008E52CB"/>
    <w:p w14:paraId="02AD93DF" w14:textId="77777777" w:rsidR="002349A3" w:rsidRDefault="002349A3" w:rsidP="00F95270">
      <w:pPr>
        <w:pStyle w:val="Kop2"/>
      </w:pPr>
      <w:bookmarkStart w:id="52" w:name="_Toc99289191"/>
      <w:r>
        <w:t>Eisen aan opleveren na het eindigen van de Overeenkomst</w:t>
      </w:r>
      <w:bookmarkEnd w:id="52"/>
    </w:p>
    <w:p w14:paraId="580E75E7" w14:textId="77777777" w:rsidR="002349A3" w:rsidRDefault="002349A3" w:rsidP="002349A3">
      <w:pPr>
        <w:tabs>
          <w:tab w:val="clear" w:pos="-1440"/>
          <w:tab w:val="clear" w:pos="-720"/>
          <w:tab w:val="clear" w:pos="0"/>
          <w:tab w:val="clear" w:pos="380"/>
        </w:tabs>
      </w:pPr>
    </w:p>
    <w:tbl>
      <w:tblPr>
        <w:tblStyle w:val="Tabelraster"/>
        <w:tblW w:w="9178" w:type="dxa"/>
        <w:tblInd w:w="108" w:type="dxa"/>
        <w:tblLayout w:type="fixed"/>
        <w:tblLook w:val="04A0" w:firstRow="1" w:lastRow="0" w:firstColumn="1" w:lastColumn="0" w:noHBand="0" w:noVBand="1"/>
      </w:tblPr>
      <w:tblGrid>
        <w:gridCol w:w="1134"/>
        <w:gridCol w:w="8044"/>
      </w:tblGrid>
      <w:tr w:rsidR="002349A3" w:rsidRPr="0077326D" w14:paraId="1E37CD2A" w14:textId="77777777" w:rsidTr="00E1330F">
        <w:tc>
          <w:tcPr>
            <w:tcW w:w="1134" w:type="dxa"/>
            <w:shd w:val="clear" w:color="auto" w:fill="BFBFBF" w:themeFill="background1" w:themeFillShade="BF"/>
          </w:tcPr>
          <w:p w14:paraId="3DCDF8FC" w14:textId="77777777" w:rsidR="002349A3" w:rsidRPr="0077326D" w:rsidRDefault="002349A3" w:rsidP="00E1330F">
            <w:pPr>
              <w:rPr>
                <w:b/>
              </w:rPr>
            </w:pPr>
            <w:r w:rsidRPr="0077326D">
              <w:rPr>
                <w:b/>
              </w:rPr>
              <w:t>Nr.</w:t>
            </w:r>
          </w:p>
        </w:tc>
        <w:tc>
          <w:tcPr>
            <w:tcW w:w="8044" w:type="dxa"/>
            <w:shd w:val="clear" w:color="auto" w:fill="BFBFBF" w:themeFill="background1" w:themeFillShade="BF"/>
          </w:tcPr>
          <w:p w14:paraId="21D5B2C4" w14:textId="77777777" w:rsidR="002349A3" w:rsidRPr="0077326D" w:rsidRDefault="002349A3" w:rsidP="00E1330F">
            <w:pPr>
              <w:rPr>
                <w:b/>
              </w:rPr>
            </w:pPr>
            <w:r w:rsidRPr="0077326D">
              <w:rPr>
                <w:b/>
              </w:rPr>
              <w:t>Eis</w:t>
            </w:r>
          </w:p>
        </w:tc>
      </w:tr>
      <w:tr w:rsidR="002349A3" w:rsidRPr="00E36D33" w14:paraId="27B86FEF" w14:textId="77777777" w:rsidTr="00E1330F">
        <w:tc>
          <w:tcPr>
            <w:tcW w:w="1134" w:type="dxa"/>
          </w:tcPr>
          <w:p w14:paraId="5DC6946E" w14:textId="1FE359FE" w:rsidR="002349A3" w:rsidRPr="00E36D33" w:rsidRDefault="00C34EA6" w:rsidP="00E1330F">
            <w:pPr>
              <w:rPr>
                <w:bCs/>
              </w:rPr>
            </w:pPr>
            <w:r>
              <w:rPr>
                <w:bCs/>
              </w:rPr>
              <w:t>6</w:t>
            </w:r>
            <w:r w:rsidR="00AE6C14">
              <w:rPr>
                <w:bCs/>
              </w:rPr>
              <w:t>.</w:t>
            </w:r>
            <w:r w:rsidR="00EB7D38">
              <w:rPr>
                <w:bCs/>
              </w:rPr>
              <w:t>7</w:t>
            </w:r>
            <w:r w:rsidR="00AE6C14">
              <w:rPr>
                <w:bCs/>
              </w:rPr>
              <w:t>.1</w:t>
            </w:r>
          </w:p>
        </w:tc>
        <w:tc>
          <w:tcPr>
            <w:tcW w:w="8044" w:type="dxa"/>
          </w:tcPr>
          <w:p w14:paraId="26392770" w14:textId="51AD1894" w:rsidR="002349A3" w:rsidRPr="00E36D33" w:rsidRDefault="002349A3" w:rsidP="00E1330F">
            <w:r w:rsidRPr="00E36D33">
              <w:t xml:space="preserve">Opdrachtnemer </w:t>
            </w:r>
            <w:r>
              <w:t>stelt</w:t>
            </w:r>
            <w:r w:rsidRPr="00E36D33">
              <w:t xml:space="preserve"> </w:t>
            </w:r>
            <w:r>
              <w:t xml:space="preserve">alle </w:t>
            </w:r>
            <w:r w:rsidR="0057683A">
              <w:t>d</w:t>
            </w:r>
            <w:r>
              <w:t xml:space="preserve">ocumentatie digitaal beschikbaar en houdt deze actueel gedurende de </w:t>
            </w:r>
            <w:r w:rsidR="006F1456">
              <w:t>O</w:t>
            </w:r>
            <w:r>
              <w:t xml:space="preserve">vereenkomst. </w:t>
            </w:r>
          </w:p>
          <w:p w14:paraId="79AAC79B" w14:textId="77777777" w:rsidR="002349A3" w:rsidRPr="00E36D33" w:rsidRDefault="002349A3" w:rsidP="00E1330F"/>
        </w:tc>
      </w:tr>
      <w:tr w:rsidR="00AE6C14" w:rsidRPr="00E36D33" w14:paraId="13EB0995" w14:textId="77777777" w:rsidTr="00E1330F">
        <w:tc>
          <w:tcPr>
            <w:tcW w:w="1134" w:type="dxa"/>
          </w:tcPr>
          <w:p w14:paraId="69AAE995" w14:textId="7B0E9E89" w:rsidR="00AE6C14" w:rsidRPr="00E36D33" w:rsidRDefault="00C34EA6" w:rsidP="00AE6C14">
            <w:pPr>
              <w:rPr>
                <w:bCs/>
              </w:rPr>
            </w:pPr>
            <w:r>
              <w:rPr>
                <w:bCs/>
              </w:rPr>
              <w:t>6</w:t>
            </w:r>
            <w:r w:rsidR="00AE6C14" w:rsidRPr="001B7363">
              <w:rPr>
                <w:bCs/>
              </w:rPr>
              <w:t>.</w:t>
            </w:r>
            <w:r w:rsidR="00EB7D38">
              <w:rPr>
                <w:bCs/>
              </w:rPr>
              <w:t>7.</w:t>
            </w:r>
            <w:r w:rsidR="00AE6C14">
              <w:rPr>
                <w:bCs/>
              </w:rPr>
              <w:t>2</w:t>
            </w:r>
          </w:p>
        </w:tc>
        <w:tc>
          <w:tcPr>
            <w:tcW w:w="8044" w:type="dxa"/>
          </w:tcPr>
          <w:p w14:paraId="5CCFD716" w14:textId="749FCE34" w:rsidR="00AE6C14" w:rsidRPr="00E36D33" w:rsidRDefault="00AE6C14" w:rsidP="00AE6C14">
            <w:r>
              <w:t xml:space="preserve">Aan het einde van de Overeenkomst levert </w:t>
            </w:r>
            <w:r w:rsidRPr="00E36D33">
              <w:t xml:space="preserve">Opdrachtnemer </w:t>
            </w:r>
            <w:r>
              <w:t xml:space="preserve">een volledig actueel </w:t>
            </w:r>
            <w:r w:rsidR="0057683A">
              <w:t>overzicht</w:t>
            </w:r>
            <w:r>
              <w:t xml:space="preserve"> op van alle </w:t>
            </w:r>
            <w:r w:rsidR="00AA2645">
              <w:t xml:space="preserve">documentatie met betrekking tot de levering, uitbreidingen, de configuratie </w:t>
            </w:r>
            <w:r>
              <w:t xml:space="preserve">geleverde </w:t>
            </w:r>
            <w:r w:rsidR="000F6868">
              <w:t>sleuteluitgiftekasten</w:t>
            </w:r>
            <w:r w:rsidR="0057683A">
              <w:t xml:space="preserve"> en de complete onderhoudshistorie.</w:t>
            </w:r>
          </w:p>
          <w:p w14:paraId="2C7B5EA7" w14:textId="77777777" w:rsidR="00AE6C14" w:rsidRPr="00E36D33" w:rsidRDefault="00AE6C14" w:rsidP="00AE6C14"/>
        </w:tc>
      </w:tr>
      <w:tr w:rsidR="00AE6C14" w:rsidRPr="00E36D33" w14:paraId="43D56AF6" w14:textId="77777777" w:rsidTr="00E1330F">
        <w:tc>
          <w:tcPr>
            <w:tcW w:w="1134" w:type="dxa"/>
          </w:tcPr>
          <w:p w14:paraId="3ADB5599" w14:textId="3B5C3D46" w:rsidR="00AE6C14" w:rsidRPr="00E36D33" w:rsidRDefault="00C34EA6" w:rsidP="00AE6C14">
            <w:pPr>
              <w:rPr>
                <w:bCs/>
              </w:rPr>
            </w:pPr>
            <w:r>
              <w:rPr>
                <w:bCs/>
              </w:rPr>
              <w:t>6</w:t>
            </w:r>
            <w:r w:rsidR="00AE6C14" w:rsidRPr="001B7363">
              <w:rPr>
                <w:bCs/>
              </w:rPr>
              <w:t>.</w:t>
            </w:r>
            <w:r w:rsidR="00EB7D38">
              <w:rPr>
                <w:bCs/>
              </w:rPr>
              <w:t>7</w:t>
            </w:r>
            <w:r w:rsidR="00AE6C14" w:rsidRPr="001B7363">
              <w:rPr>
                <w:bCs/>
              </w:rPr>
              <w:t>.</w:t>
            </w:r>
            <w:r w:rsidR="00AE6C14">
              <w:rPr>
                <w:bCs/>
              </w:rPr>
              <w:t>3</w:t>
            </w:r>
          </w:p>
        </w:tc>
        <w:tc>
          <w:tcPr>
            <w:tcW w:w="8044" w:type="dxa"/>
          </w:tcPr>
          <w:p w14:paraId="374CD8AA" w14:textId="63319F99" w:rsidR="00AE6C14" w:rsidRDefault="00AA2645" w:rsidP="0057683A">
            <w:r>
              <w:t xml:space="preserve">Bij beëindiging van </w:t>
            </w:r>
            <w:r w:rsidR="0057683A">
              <w:t xml:space="preserve">de Overeenkomst werkt de </w:t>
            </w:r>
            <w:r w:rsidR="0057683A" w:rsidRPr="00E36D33">
              <w:t>Opdrachtnemer</w:t>
            </w:r>
            <w:r w:rsidR="0057683A">
              <w:t xml:space="preserve"> mee aan de over</w:t>
            </w:r>
            <w:r>
              <w:t>dracht van het onderhoud naar een nieuwe opdrachtnemer.</w:t>
            </w:r>
          </w:p>
          <w:p w14:paraId="5338C474" w14:textId="436FE910" w:rsidR="00AA2645" w:rsidRPr="00E36D33" w:rsidRDefault="00AA2645" w:rsidP="0057683A"/>
        </w:tc>
      </w:tr>
    </w:tbl>
    <w:p w14:paraId="6D752A85" w14:textId="77777777" w:rsidR="002349A3" w:rsidRDefault="002349A3" w:rsidP="002349A3">
      <w:pPr>
        <w:tabs>
          <w:tab w:val="clear" w:pos="-1440"/>
          <w:tab w:val="clear" w:pos="-720"/>
          <w:tab w:val="clear" w:pos="0"/>
          <w:tab w:val="clear" w:pos="380"/>
        </w:tabs>
        <w:rPr>
          <w:b/>
        </w:rPr>
      </w:pPr>
    </w:p>
    <w:sectPr w:rsidR="002349A3" w:rsidSect="00C1627B">
      <w:headerReference w:type="even" r:id="rId13"/>
      <w:headerReference w:type="default" r:id="rId14"/>
      <w:footerReference w:type="even" r:id="rId15"/>
      <w:footerReference w:type="default" r:id="rId16"/>
      <w:footerReference w:type="first" r:id="rId17"/>
      <w:pgSz w:w="11906" w:h="16838" w:code="9"/>
      <w:pgMar w:top="1418" w:right="1418" w:bottom="1418" w:left="1418" w:header="709" w:footer="11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E816ED" w14:textId="77777777" w:rsidR="005878C1" w:rsidRDefault="005878C1">
      <w:r>
        <w:separator/>
      </w:r>
    </w:p>
  </w:endnote>
  <w:endnote w:type="continuationSeparator" w:id="0">
    <w:p w14:paraId="04A05C85" w14:textId="77777777" w:rsidR="005878C1" w:rsidRDefault="00587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DC608" w14:textId="77777777" w:rsidR="005878C1" w:rsidRDefault="005878C1" w:rsidP="003A5759">
    <w:pPr>
      <w:pStyle w:val="Voettekst"/>
    </w:pPr>
    <w:r>
      <w:t>_______________________________________________________________________</w:t>
    </w:r>
  </w:p>
  <w:p w14:paraId="3472D6B5" w14:textId="0A631223" w:rsidR="005878C1" w:rsidRDefault="005878C1" w:rsidP="003A5759">
    <w:pPr>
      <w:pStyle w:val="Voettekst"/>
    </w:pPr>
    <w:r>
      <w:t xml:space="preserve">Pagina </w:t>
    </w:r>
    <w:r>
      <w:rPr>
        <w:b/>
      </w:rPr>
      <w:fldChar w:fldCharType="begin"/>
    </w:r>
    <w:r>
      <w:rPr>
        <w:b/>
      </w:rPr>
      <w:instrText>PAGE  \* Arabic  \* MERGEFORMAT</w:instrText>
    </w:r>
    <w:r>
      <w:rPr>
        <w:b/>
      </w:rPr>
      <w:fldChar w:fldCharType="separate"/>
    </w:r>
    <w:r>
      <w:rPr>
        <w:b/>
        <w:noProof/>
      </w:rPr>
      <w:t>34</w:t>
    </w:r>
    <w:r>
      <w:rPr>
        <w:b/>
      </w:rPr>
      <w:fldChar w:fldCharType="end"/>
    </w:r>
    <w:r>
      <w:t xml:space="preserve"> van </w:t>
    </w:r>
    <w:r>
      <w:rPr>
        <w:b/>
      </w:rPr>
      <w:fldChar w:fldCharType="begin"/>
    </w:r>
    <w:r>
      <w:rPr>
        <w:b/>
      </w:rPr>
      <w:instrText>NUMPAGES  \* Arabic  \* MERGEFORMAT</w:instrText>
    </w:r>
    <w:r>
      <w:rPr>
        <w:b/>
      </w:rPr>
      <w:fldChar w:fldCharType="separate"/>
    </w:r>
    <w:r>
      <w:rPr>
        <w:b/>
        <w:noProof/>
      </w:rPr>
      <w:t>34</w:t>
    </w:r>
    <w:r>
      <w:rPr>
        <w:b/>
      </w:rPr>
      <w:fldChar w:fldCharType="end"/>
    </w:r>
    <w:r>
      <w:tab/>
    </w:r>
    <w:r>
      <w:tab/>
      <w:t>hoogheemraadschap van Rijnland</w:t>
    </w:r>
  </w:p>
  <w:p w14:paraId="52AB8F77" w14:textId="20EDFAB2" w:rsidR="005878C1" w:rsidRDefault="005878C1" w:rsidP="006F48F2">
    <w:pPr>
      <w:pStyle w:val="Voettekst"/>
    </w:pPr>
    <w:r w:rsidRPr="00E80BA6">
      <w:rPr>
        <w:highlight w:val="yellow"/>
      </w:rPr>
      <w:t>DIG</w:t>
    </w:r>
    <w:r w:rsidRPr="00F90464">
      <w:rPr>
        <w:highlight w:val="yellow"/>
      </w:rPr>
      <w:t>-10914</w:t>
    </w:r>
  </w:p>
  <w:p w14:paraId="5FBF6986" w14:textId="18DBFA3C" w:rsidR="005878C1" w:rsidRDefault="005878C1" w:rsidP="006F48F2">
    <w:pPr>
      <w:pStyle w:val="Voettekst"/>
    </w:pPr>
    <w:r>
      <w:t>Levering en onderhoud van debietmeters</w:t>
    </w:r>
  </w:p>
  <w:p w14:paraId="0A764080" w14:textId="225AC073" w:rsidR="005878C1" w:rsidRDefault="005878C1" w:rsidP="00656DE0">
    <w:pPr>
      <w:pStyle w:val="Voettekst"/>
    </w:pPr>
    <w:r>
      <w:t>Programma van eisen debietmeters, v0.0 2021-03-26</w:t>
    </w:r>
  </w:p>
  <w:p w14:paraId="7E7CB6FB" w14:textId="15BB8470" w:rsidR="005878C1" w:rsidRDefault="005878C1" w:rsidP="00300800">
    <w:pPr>
      <w:tabs>
        <w:tab w:val="clear" w:pos="380"/>
        <w:tab w:val="left" w:pos="3975"/>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5BA7CD" w14:textId="77777777" w:rsidR="005878C1" w:rsidRDefault="005878C1" w:rsidP="003A5759">
    <w:pPr>
      <w:pStyle w:val="VoettekstEerste"/>
      <w:ind w:left="0"/>
    </w:pPr>
    <w:r>
      <w:t>____________________________________________________________________________________________________________________</w:t>
    </w:r>
  </w:p>
  <w:p w14:paraId="60413525" w14:textId="4FF74396" w:rsidR="005878C1" w:rsidRDefault="005878C1" w:rsidP="003A5759">
    <w:pPr>
      <w:pStyle w:val="Voettekst"/>
    </w:pPr>
    <w:r>
      <w:t>hoogheemraadschap van Rijnland</w:t>
    </w:r>
    <w:r>
      <w:tab/>
    </w:r>
    <w:r>
      <w:tab/>
      <w:t xml:space="preserve">Pagina </w:t>
    </w:r>
    <w:r>
      <w:rPr>
        <w:b/>
      </w:rPr>
      <w:fldChar w:fldCharType="begin"/>
    </w:r>
    <w:r>
      <w:rPr>
        <w:b/>
      </w:rPr>
      <w:instrText>PAGE  \* Arabic  \* MERGEFORMAT</w:instrText>
    </w:r>
    <w:r>
      <w:rPr>
        <w:b/>
      </w:rPr>
      <w:fldChar w:fldCharType="separate"/>
    </w:r>
    <w:r>
      <w:rPr>
        <w:b/>
        <w:noProof/>
      </w:rPr>
      <w:t>33</w:t>
    </w:r>
    <w:r>
      <w:rPr>
        <w:b/>
      </w:rPr>
      <w:fldChar w:fldCharType="end"/>
    </w:r>
    <w:r>
      <w:t xml:space="preserve"> van </w:t>
    </w:r>
    <w:r>
      <w:rPr>
        <w:b/>
      </w:rPr>
      <w:fldChar w:fldCharType="begin"/>
    </w:r>
    <w:r>
      <w:rPr>
        <w:b/>
      </w:rPr>
      <w:instrText>NUMPAGES  \* Arabic  \* MERGEFORMAT</w:instrText>
    </w:r>
    <w:r>
      <w:rPr>
        <w:b/>
      </w:rPr>
      <w:fldChar w:fldCharType="separate"/>
    </w:r>
    <w:r>
      <w:rPr>
        <w:b/>
        <w:noProof/>
      </w:rPr>
      <w:t>34</w:t>
    </w:r>
    <w:r>
      <w:rPr>
        <w:b/>
      </w:rPr>
      <w:fldChar w:fldCharType="end"/>
    </w:r>
  </w:p>
  <w:p w14:paraId="21CF145F" w14:textId="5A7EC7E4" w:rsidR="005878C1" w:rsidRDefault="005878C1">
    <w:pPr>
      <w:pStyle w:val="Voettekst"/>
    </w:pPr>
    <w:r w:rsidRPr="00E532C9">
      <w:t>DIG-12802</w:t>
    </w:r>
  </w:p>
  <w:p w14:paraId="303A16CD" w14:textId="5D6A6273" w:rsidR="005878C1" w:rsidRDefault="005878C1">
    <w:pPr>
      <w:pStyle w:val="Voettekst"/>
    </w:pPr>
    <w:r>
      <w:t>Sleuteluitgiftekasten</w:t>
    </w:r>
  </w:p>
  <w:p w14:paraId="40A0A5D5" w14:textId="68ADFBC4" w:rsidR="005878C1" w:rsidRDefault="005878C1">
    <w:pPr>
      <w:pStyle w:val="Voettekst"/>
    </w:pPr>
    <w:r>
      <w:t>Programma van eisen, v0.1 2022-03-17</w:t>
    </w:r>
  </w:p>
  <w:p w14:paraId="4249C1B9" w14:textId="77777777" w:rsidR="005878C1" w:rsidRDefault="005878C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2374"/>
    </w:tblGrid>
    <w:tr w:rsidR="005878C1" w:rsidRPr="003937C5" w14:paraId="5403368A" w14:textId="77777777" w:rsidTr="0064193E">
      <w:tc>
        <w:tcPr>
          <w:tcW w:w="5495" w:type="dxa"/>
        </w:tcPr>
        <w:p w14:paraId="0BA0DB24" w14:textId="5C9360A9" w:rsidR="005878C1" w:rsidRDefault="005878C1" w:rsidP="00D804FB">
          <w:pPr>
            <w:pStyle w:val="VoettekstEerste"/>
            <w:tabs>
              <w:tab w:val="clear" w:pos="6804"/>
              <w:tab w:val="left" w:pos="6840"/>
            </w:tabs>
            <w:ind w:left="0"/>
          </w:pPr>
          <w:r>
            <w:t>Archimedesweg 1</w:t>
          </w:r>
        </w:p>
        <w:p w14:paraId="35039E44" w14:textId="77777777" w:rsidR="005878C1" w:rsidRDefault="005878C1" w:rsidP="00D804FB">
          <w:pPr>
            <w:pStyle w:val="VoettekstEerste"/>
            <w:tabs>
              <w:tab w:val="clear" w:pos="6804"/>
              <w:tab w:val="left" w:pos="6840"/>
            </w:tabs>
            <w:ind w:left="0"/>
          </w:pPr>
          <w:r>
            <w:t>postadres:</w:t>
          </w:r>
        </w:p>
        <w:p w14:paraId="66DB544B" w14:textId="77777777" w:rsidR="005878C1" w:rsidRDefault="005878C1" w:rsidP="00D804FB">
          <w:pPr>
            <w:pStyle w:val="VoettekstEerste"/>
            <w:tabs>
              <w:tab w:val="clear" w:pos="6804"/>
              <w:tab w:val="left" w:pos="6840"/>
            </w:tabs>
            <w:ind w:left="0"/>
          </w:pPr>
          <w:r>
            <w:t>postbus 156</w:t>
          </w:r>
        </w:p>
        <w:p w14:paraId="073DA6ED" w14:textId="77777777" w:rsidR="005878C1" w:rsidRDefault="005878C1" w:rsidP="00D804FB">
          <w:pPr>
            <w:pStyle w:val="VoettekstEerste"/>
            <w:tabs>
              <w:tab w:val="clear" w:pos="6804"/>
              <w:tab w:val="left" w:pos="6840"/>
            </w:tabs>
            <w:ind w:left="0"/>
          </w:pPr>
          <w:r>
            <w:t>2300 AD  Leiden</w:t>
          </w:r>
        </w:p>
        <w:p w14:paraId="6339983B" w14:textId="77777777" w:rsidR="005878C1" w:rsidRDefault="005878C1" w:rsidP="00D804FB">
          <w:pPr>
            <w:pStyle w:val="VoettekstEerste"/>
            <w:tabs>
              <w:tab w:val="clear" w:pos="6804"/>
              <w:tab w:val="left" w:pos="6840"/>
            </w:tabs>
            <w:ind w:left="0"/>
            <w:rPr>
              <w:szCs w:val="14"/>
            </w:rPr>
          </w:pPr>
          <w:r w:rsidRPr="00FB2658">
            <w:rPr>
              <w:szCs w:val="14"/>
            </w:rPr>
            <w:t>telefoon (071) 3 063 063</w:t>
          </w:r>
        </w:p>
        <w:p w14:paraId="3391E9E0" w14:textId="77777777" w:rsidR="005878C1" w:rsidRDefault="005878C1" w:rsidP="00D804FB">
          <w:pPr>
            <w:pStyle w:val="VoettekstEerste"/>
            <w:tabs>
              <w:tab w:val="clear" w:pos="6804"/>
              <w:tab w:val="left" w:pos="6840"/>
            </w:tabs>
            <w:ind w:left="0"/>
          </w:pPr>
          <w:r w:rsidRPr="00FB2658">
            <w:rPr>
              <w:rFonts w:cs="Arial"/>
              <w:szCs w:val="14"/>
            </w:rPr>
            <w:t>telefax (071) 5 123 916</w:t>
          </w:r>
        </w:p>
      </w:tc>
      <w:tc>
        <w:tcPr>
          <w:tcW w:w="2374" w:type="dxa"/>
        </w:tcPr>
        <w:p w14:paraId="7FC5F310" w14:textId="2A362367" w:rsidR="005878C1" w:rsidRDefault="005878C1" w:rsidP="0064193E">
          <w:pPr>
            <w:pStyle w:val="VoettekstEerste"/>
            <w:tabs>
              <w:tab w:val="clear" w:pos="6804"/>
              <w:tab w:val="left" w:pos="6840"/>
            </w:tabs>
            <w:ind w:left="34"/>
          </w:pPr>
          <w:r>
            <w:t xml:space="preserve">CORSA nummer: - </w:t>
          </w:r>
        </w:p>
        <w:p w14:paraId="680AB1F5" w14:textId="21375CCF" w:rsidR="005878C1" w:rsidRDefault="005878C1" w:rsidP="0064193E">
          <w:pPr>
            <w:pStyle w:val="VoettekstEerste"/>
            <w:tabs>
              <w:tab w:val="clear" w:pos="6804"/>
              <w:tab w:val="left" w:pos="6840"/>
            </w:tabs>
            <w:ind w:left="34"/>
          </w:pPr>
          <w:r>
            <w:t>versie: 0.4</w:t>
          </w:r>
        </w:p>
        <w:p w14:paraId="7D59FBA9" w14:textId="5DC9D649" w:rsidR="005878C1" w:rsidRDefault="005878C1" w:rsidP="0064193E">
          <w:pPr>
            <w:pStyle w:val="VoettekstEerste"/>
            <w:tabs>
              <w:tab w:val="clear" w:pos="6804"/>
              <w:tab w:val="left" w:pos="6840"/>
            </w:tabs>
            <w:ind w:left="34"/>
          </w:pPr>
          <w:r>
            <w:t>auteur: Dante Londema / Erwin Castelijn</w:t>
          </w:r>
        </w:p>
        <w:p w14:paraId="001885AC" w14:textId="77777777" w:rsidR="005878C1" w:rsidRPr="00C22362" w:rsidRDefault="005878C1" w:rsidP="0064193E">
          <w:pPr>
            <w:pStyle w:val="VoettekstEerste"/>
            <w:tabs>
              <w:tab w:val="clear" w:pos="6804"/>
              <w:tab w:val="left" w:pos="6840"/>
            </w:tabs>
            <w:ind w:left="34"/>
          </w:pPr>
          <w:r w:rsidRPr="00C22362">
            <w:t xml:space="preserve">oplage: </w:t>
          </w:r>
          <w:r>
            <w:fldChar w:fldCharType="begin" w:fldLock="1"/>
          </w:r>
          <w:r w:rsidRPr="00C22362">
            <w:instrText xml:space="preserve"> mitVV VVA1C29AE840C008479B11EFFF0DF2AEB2 \* MERGEFORMAT </w:instrText>
          </w:r>
          <w:r>
            <w:fldChar w:fldCharType="end"/>
          </w:r>
        </w:p>
        <w:p w14:paraId="47CCD3F4" w14:textId="1E80C0E1" w:rsidR="005878C1" w:rsidRPr="00C22362" w:rsidRDefault="005878C1" w:rsidP="0064193E">
          <w:pPr>
            <w:pStyle w:val="VoettekstEerste"/>
            <w:tabs>
              <w:tab w:val="clear" w:pos="6804"/>
              <w:tab w:val="left" w:pos="6840"/>
            </w:tabs>
            <w:ind w:left="34"/>
            <w:rPr>
              <w:rFonts w:cs="Arial"/>
              <w:szCs w:val="14"/>
            </w:rPr>
          </w:pPr>
          <w:r w:rsidRPr="00C22362">
            <w:rPr>
              <w:szCs w:val="14"/>
            </w:rPr>
            <w:t xml:space="preserve">datum: </w:t>
          </w:r>
          <w:r>
            <w:rPr>
              <w:szCs w:val="14"/>
            </w:rPr>
            <w:t>16 juli</w:t>
          </w:r>
          <w:r w:rsidRPr="00C22362">
            <w:rPr>
              <w:szCs w:val="14"/>
            </w:rPr>
            <w:t xml:space="preserve"> 2021</w:t>
          </w:r>
        </w:p>
        <w:p w14:paraId="17EC0186" w14:textId="77777777" w:rsidR="005878C1" w:rsidRPr="00C22362" w:rsidRDefault="005878C1" w:rsidP="0064193E">
          <w:pPr>
            <w:pStyle w:val="VoettekstEerste"/>
            <w:tabs>
              <w:tab w:val="clear" w:pos="6804"/>
              <w:tab w:val="left" w:pos="6840"/>
            </w:tabs>
            <w:ind w:left="34"/>
            <w:rPr>
              <w:rFonts w:cs="Arial"/>
              <w:szCs w:val="14"/>
            </w:rPr>
          </w:pPr>
          <w:r w:rsidRPr="00C22362">
            <w:rPr>
              <w:rFonts w:cs="Arial"/>
              <w:szCs w:val="14"/>
            </w:rPr>
            <w:t xml:space="preserve">projectnummer: </w:t>
          </w:r>
          <w:r>
            <w:rPr>
              <w:rFonts w:cs="Arial"/>
              <w:szCs w:val="14"/>
            </w:rPr>
            <w:fldChar w:fldCharType="begin" w:fldLock="1"/>
          </w:r>
          <w:r w:rsidRPr="00C22362">
            <w:rPr>
              <w:rFonts w:cs="Arial"/>
              <w:szCs w:val="14"/>
            </w:rPr>
            <w:instrText xml:space="preserve"> mitVV VVBB87931F5D144E4EB537328DAA02F169 \* MERGEFORMAT </w:instrText>
          </w:r>
          <w:r>
            <w:rPr>
              <w:rFonts w:cs="Arial"/>
              <w:szCs w:val="14"/>
            </w:rPr>
            <w:fldChar w:fldCharType="end"/>
          </w:r>
        </w:p>
      </w:tc>
    </w:tr>
  </w:tbl>
  <w:p w14:paraId="1A502334" w14:textId="77777777" w:rsidR="005878C1" w:rsidRPr="00C22362" w:rsidRDefault="005878C1" w:rsidP="0064193E">
    <w:pPr>
      <w:pStyle w:val="VoettekstEerste"/>
      <w:tabs>
        <w:tab w:val="clear" w:pos="6804"/>
        <w:tab w:val="left" w:pos="6840"/>
      </w:tabs>
      <w:ind w:left="0"/>
      <w:rPr>
        <w:rFonts w:cs="Arial"/>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B996C4" w14:textId="77777777" w:rsidR="005878C1" w:rsidRDefault="005878C1">
      <w:r>
        <w:separator/>
      </w:r>
    </w:p>
  </w:footnote>
  <w:footnote w:type="continuationSeparator" w:id="0">
    <w:p w14:paraId="4918FE1B" w14:textId="77777777" w:rsidR="005878C1" w:rsidRDefault="00587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AAD154" w14:textId="77777777" w:rsidR="005878C1" w:rsidRPr="003A5759" w:rsidRDefault="005878C1">
    <w:pPr>
      <w:pStyle w:val="Koptekst"/>
    </w:pPr>
    <w:r>
      <w:t>_______________________________________________________________________________</w:t>
    </w:r>
  </w:p>
  <w:p w14:paraId="3ACAD1B1" w14:textId="77777777" w:rsidR="005878C1" w:rsidRDefault="005878C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CA72D8" w14:textId="77777777" w:rsidR="005878C1" w:rsidRDefault="005878C1" w:rsidP="009A1BF8">
    <w:pPr>
      <w:pStyle w:val="Koptekst"/>
      <w:rPr>
        <w:sz w:val="14"/>
        <w:szCs w:val="14"/>
        <w:u w:val="single"/>
      </w:rPr>
    </w:pPr>
  </w:p>
  <w:p w14:paraId="7B54E707" w14:textId="77777777" w:rsidR="005878C1" w:rsidRDefault="005878C1" w:rsidP="009A1BF8">
    <w:pPr>
      <w:pStyle w:val="Koptekst"/>
      <w:rPr>
        <w:sz w:val="14"/>
        <w:szCs w:val="14"/>
        <w:u w:val="single"/>
      </w:rPr>
    </w:pPr>
  </w:p>
  <w:p w14:paraId="5199EBA4" w14:textId="163DEB5C" w:rsidR="005878C1" w:rsidRPr="009A1BF8" w:rsidRDefault="005878C1" w:rsidP="009A1BF8">
    <w:pPr>
      <w:pStyle w:val="Koptekst"/>
      <w:rPr>
        <w:sz w:val="14"/>
        <w:szCs w:val="14"/>
        <w:u w:val="single"/>
      </w:rPr>
    </w:pPr>
    <w:r w:rsidRPr="00F63D42">
      <w:rPr>
        <w:sz w:val="14"/>
        <w:szCs w:val="14"/>
        <w:u w:val="single"/>
      </w:rPr>
      <w:t>Hoogheemraadschap van Rijnland</w:t>
    </w:r>
    <w:r w:rsidRPr="00F63D42">
      <w:rPr>
        <w:sz w:val="14"/>
        <w:szCs w:val="14"/>
        <w:u w:val="single"/>
      </w:rPr>
      <w:tab/>
    </w:r>
    <w:r>
      <w:rPr>
        <w:sz w:val="14"/>
        <w:szCs w:val="14"/>
        <w:u w:val="single"/>
      </w:rPr>
      <w:t>D</w:t>
    </w:r>
    <w:r w:rsidRPr="00E532C9">
      <w:rPr>
        <w:sz w:val="14"/>
        <w:szCs w:val="14"/>
        <w:u w:val="single"/>
      </w:rPr>
      <w:t>IG-12802</w:t>
    </w:r>
    <w:r w:rsidRPr="00F63D42">
      <w:rPr>
        <w:sz w:val="14"/>
        <w:szCs w:val="14"/>
        <w:u w:val="single"/>
      </w:rPr>
      <w:tab/>
    </w:r>
    <w:r>
      <w:rPr>
        <w:sz w:val="14"/>
        <w:szCs w:val="14"/>
        <w:u w:val="single"/>
      </w:rPr>
      <w:t>Bijlage 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4D38B396"/>
    <w:lvl w:ilvl="0">
      <w:numFmt w:val="decimal"/>
      <w:pStyle w:val="Kop1"/>
      <w:lvlText w:val="%1."/>
      <w:legacy w:legacy="1" w:legacySpace="144" w:legacyIndent="0"/>
      <w:lvlJc w:val="left"/>
    </w:lvl>
    <w:lvl w:ilvl="1">
      <w:start w:val="1"/>
      <w:numFmt w:val="decimal"/>
      <w:pStyle w:val="Kop2"/>
      <w:lvlText w:val="%1.%2"/>
      <w:legacy w:legacy="1" w:legacySpace="144" w:legacyIndent="0"/>
      <w:lvlJc w:val="left"/>
    </w:lvl>
    <w:lvl w:ilvl="2">
      <w:start w:val="1"/>
      <w:numFmt w:val="decimal"/>
      <w:pStyle w:val="Kop3"/>
      <w:lvlText w:val="%1.%2.%3"/>
      <w:legacy w:legacy="1" w:legacySpace="144" w:legacyIndent="0"/>
      <w:lvlJc w:val="left"/>
    </w:lvl>
    <w:lvl w:ilvl="3">
      <w:start w:val="1"/>
      <w:numFmt w:val="decimal"/>
      <w:pStyle w:val="Kop4"/>
      <w:lvlText w:val="%1.%2.%3.%4"/>
      <w:legacy w:legacy="1" w:legacySpace="144" w:legacyIndent="0"/>
      <w:lvlJc w:val="left"/>
    </w:lvl>
    <w:lvl w:ilvl="4">
      <w:start w:val="1"/>
      <w:numFmt w:val="decimal"/>
      <w:pStyle w:val="Kop5"/>
      <w:lvlText w:val="%1.%2.%3.%4.%5"/>
      <w:legacy w:legacy="1" w:legacySpace="144" w:legacyIndent="0"/>
      <w:lvlJc w:val="left"/>
    </w:lvl>
    <w:lvl w:ilvl="5">
      <w:start w:val="1"/>
      <w:numFmt w:val="none"/>
      <w:pStyle w:val="Kop6"/>
      <w:suff w:val="nothing"/>
      <w:lvlText w:val=""/>
      <w:lvlJc w:val="left"/>
    </w:lvl>
    <w:lvl w:ilvl="6">
      <w:start w:val="1"/>
      <w:numFmt w:val="decimal"/>
      <w:pStyle w:val="Kop7"/>
      <w:lvlText w:val="Bijlage %7."/>
      <w:legacy w:legacy="1" w:legacySpace="144" w:legacyIndent="0"/>
      <w:lvlJc w:val="left"/>
    </w:lvl>
    <w:lvl w:ilvl="7">
      <w:start w:val="1"/>
      <w:numFmt w:val="decimal"/>
      <w:pStyle w:val="Kop8"/>
      <w:lvlText w:val="Bijlage %7..%8"/>
      <w:legacy w:legacy="1" w:legacySpace="144" w:legacyIndent="0"/>
      <w:lvlJc w:val="left"/>
    </w:lvl>
    <w:lvl w:ilvl="8">
      <w:start w:val="1"/>
      <w:numFmt w:val="decimal"/>
      <w:pStyle w:val="Kop9"/>
      <w:lvlText w:val="Bijlage %7..%8.%9"/>
      <w:legacy w:legacy="1" w:legacySpace="144" w:legacyIndent="0"/>
      <w:lvlJc w:val="left"/>
    </w:lvl>
  </w:abstractNum>
  <w:abstractNum w:abstractNumId="1" w15:restartNumberingAfterBreak="0">
    <w:nsid w:val="03870934"/>
    <w:multiLevelType w:val="hybridMultilevel"/>
    <w:tmpl w:val="9E3E44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38F3B2F"/>
    <w:multiLevelType w:val="hybridMultilevel"/>
    <w:tmpl w:val="621887E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44F75A7"/>
    <w:multiLevelType w:val="hybridMultilevel"/>
    <w:tmpl w:val="3DDA683C"/>
    <w:lvl w:ilvl="0" w:tplc="E9B69714">
      <w:numFmt w:val="bullet"/>
      <w:lvlText w:val="-"/>
      <w:lvlJc w:val="left"/>
      <w:pPr>
        <w:ind w:left="720" w:hanging="360"/>
      </w:pPr>
      <w:rPr>
        <w:rFonts w:ascii="Verdana" w:eastAsia="Calibri"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 w15:restartNumberingAfterBreak="0">
    <w:nsid w:val="0AE22B0B"/>
    <w:multiLevelType w:val="hybridMultilevel"/>
    <w:tmpl w:val="E668B5B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5" w15:restartNumberingAfterBreak="0">
    <w:nsid w:val="0B711CF7"/>
    <w:multiLevelType w:val="hybridMultilevel"/>
    <w:tmpl w:val="E8BAE832"/>
    <w:lvl w:ilvl="0" w:tplc="04130001">
      <w:start w:val="1"/>
      <w:numFmt w:val="bullet"/>
      <w:lvlText w:val=""/>
      <w:lvlJc w:val="left"/>
      <w:pPr>
        <w:ind w:left="795" w:hanging="360"/>
      </w:pPr>
      <w:rPr>
        <w:rFonts w:ascii="Symbol" w:hAnsi="Symbol" w:hint="default"/>
      </w:rPr>
    </w:lvl>
    <w:lvl w:ilvl="1" w:tplc="04130003" w:tentative="1">
      <w:start w:val="1"/>
      <w:numFmt w:val="bullet"/>
      <w:lvlText w:val="o"/>
      <w:lvlJc w:val="left"/>
      <w:pPr>
        <w:ind w:left="1515" w:hanging="360"/>
      </w:pPr>
      <w:rPr>
        <w:rFonts w:ascii="Courier New" w:hAnsi="Courier New" w:cs="Courier New" w:hint="default"/>
      </w:rPr>
    </w:lvl>
    <w:lvl w:ilvl="2" w:tplc="04130005" w:tentative="1">
      <w:start w:val="1"/>
      <w:numFmt w:val="bullet"/>
      <w:lvlText w:val=""/>
      <w:lvlJc w:val="left"/>
      <w:pPr>
        <w:ind w:left="2235" w:hanging="360"/>
      </w:pPr>
      <w:rPr>
        <w:rFonts w:ascii="Wingdings" w:hAnsi="Wingdings" w:hint="default"/>
      </w:rPr>
    </w:lvl>
    <w:lvl w:ilvl="3" w:tplc="04130001" w:tentative="1">
      <w:start w:val="1"/>
      <w:numFmt w:val="bullet"/>
      <w:lvlText w:val=""/>
      <w:lvlJc w:val="left"/>
      <w:pPr>
        <w:ind w:left="2955" w:hanging="360"/>
      </w:pPr>
      <w:rPr>
        <w:rFonts w:ascii="Symbol" w:hAnsi="Symbol" w:hint="default"/>
      </w:rPr>
    </w:lvl>
    <w:lvl w:ilvl="4" w:tplc="04130003" w:tentative="1">
      <w:start w:val="1"/>
      <w:numFmt w:val="bullet"/>
      <w:lvlText w:val="o"/>
      <w:lvlJc w:val="left"/>
      <w:pPr>
        <w:ind w:left="3675" w:hanging="360"/>
      </w:pPr>
      <w:rPr>
        <w:rFonts w:ascii="Courier New" w:hAnsi="Courier New" w:cs="Courier New" w:hint="default"/>
      </w:rPr>
    </w:lvl>
    <w:lvl w:ilvl="5" w:tplc="04130005" w:tentative="1">
      <w:start w:val="1"/>
      <w:numFmt w:val="bullet"/>
      <w:lvlText w:val=""/>
      <w:lvlJc w:val="left"/>
      <w:pPr>
        <w:ind w:left="4395" w:hanging="360"/>
      </w:pPr>
      <w:rPr>
        <w:rFonts w:ascii="Wingdings" w:hAnsi="Wingdings" w:hint="default"/>
      </w:rPr>
    </w:lvl>
    <w:lvl w:ilvl="6" w:tplc="04130001" w:tentative="1">
      <w:start w:val="1"/>
      <w:numFmt w:val="bullet"/>
      <w:lvlText w:val=""/>
      <w:lvlJc w:val="left"/>
      <w:pPr>
        <w:ind w:left="5115" w:hanging="360"/>
      </w:pPr>
      <w:rPr>
        <w:rFonts w:ascii="Symbol" w:hAnsi="Symbol" w:hint="default"/>
      </w:rPr>
    </w:lvl>
    <w:lvl w:ilvl="7" w:tplc="04130003" w:tentative="1">
      <w:start w:val="1"/>
      <w:numFmt w:val="bullet"/>
      <w:lvlText w:val="o"/>
      <w:lvlJc w:val="left"/>
      <w:pPr>
        <w:ind w:left="5835" w:hanging="360"/>
      </w:pPr>
      <w:rPr>
        <w:rFonts w:ascii="Courier New" w:hAnsi="Courier New" w:cs="Courier New" w:hint="default"/>
      </w:rPr>
    </w:lvl>
    <w:lvl w:ilvl="8" w:tplc="04130005" w:tentative="1">
      <w:start w:val="1"/>
      <w:numFmt w:val="bullet"/>
      <w:lvlText w:val=""/>
      <w:lvlJc w:val="left"/>
      <w:pPr>
        <w:ind w:left="6555" w:hanging="360"/>
      </w:pPr>
      <w:rPr>
        <w:rFonts w:ascii="Wingdings" w:hAnsi="Wingdings" w:hint="default"/>
      </w:rPr>
    </w:lvl>
  </w:abstractNum>
  <w:abstractNum w:abstractNumId="6" w15:restartNumberingAfterBreak="0">
    <w:nsid w:val="0D5A6606"/>
    <w:multiLevelType w:val="hybridMultilevel"/>
    <w:tmpl w:val="6A40A6C2"/>
    <w:lvl w:ilvl="0" w:tplc="7922A7C2">
      <w:start w:val="1"/>
      <w:numFmt w:val="lowerLetter"/>
      <w:lvlText w:val="%1)"/>
      <w:lvlJc w:val="left"/>
      <w:pPr>
        <w:ind w:left="720" w:hanging="360"/>
      </w:pPr>
      <w:rPr>
        <w:rFonts w:hint="default"/>
        <w:u w:val="singl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1010B8D"/>
    <w:multiLevelType w:val="hybridMultilevel"/>
    <w:tmpl w:val="A9BC0B78"/>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3E8682C"/>
    <w:multiLevelType w:val="hybridMultilevel"/>
    <w:tmpl w:val="EBF244B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9" w15:restartNumberingAfterBreak="0">
    <w:nsid w:val="1ADB00F5"/>
    <w:multiLevelType w:val="hybridMultilevel"/>
    <w:tmpl w:val="EC6A45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B7E636E"/>
    <w:multiLevelType w:val="hybridMultilevel"/>
    <w:tmpl w:val="9712390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22096164"/>
    <w:multiLevelType w:val="hybridMultilevel"/>
    <w:tmpl w:val="0F4C1C0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2" w15:restartNumberingAfterBreak="0">
    <w:nsid w:val="25875F66"/>
    <w:multiLevelType w:val="hybridMultilevel"/>
    <w:tmpl w:val="A9BC0B78"/>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CA56684"/>
    <w:multiLevelType w:val="hybridMultilevel"/>
    <w:tmpl w:val="2F22B93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32634A8E"/>
    <w:multiLevelType w:val="hybridMultilevel"/>
    <w:tmpl w:val="F29E40F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425C006A"/>
    <w:multiLevelType w:val="hybridMultilevel"/>
    <w:tmpl w:val="B28408C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431D7B75"/>
    <w:multiLevelType w:val="hybridMultilevel"/>
    <w:tmpl w:val="4F8C400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53620C04"/>
    <w:multiLevelType w:val="hybridMultilevel"/>
    <w:tmpl w:val="31B66594"/>
    <w:lvl w:ilvl="0" w:tplc="F4A4F158">
      <w:numFmt w:val="bullet"/>
      <w:lvlText w:val="-"/>
      <w:lvlJc w:val="left"/>
      <w:pPr>
        <w:ind w:left="720" w:hanging="360"/>
      </w:pPr>
      <w:rPr>
        <w:rFonts w:ascii="Segoe UI" w:eastAsia="Times New Roman" w:hAnsi="Segoe UI" w:cs="Segoe U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5002460"/>
    <w:multiLevelType w:val="hybridMultilevel"/>
    <w:tmpl w:val="85105E2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55055F7C"/>
    <w:multiLevelType w:val="hybridMultilevel"/>
    <w:tmpl w:val="AB82045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55A85603"/>
    <w:multiLevelType w:val="hybridMultilevel"/>
    <w:tmpl w:val="099025C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67B7DD3"/>
    <w:multiLevelType w:val="hybridMultilevel"/>
    <w:tmpl w:val="C520E99C"/>
    <w:lvl w:ilvl="0" w:tplc="9238EE66">
      <w:numFmt w:val="bullet"/>
      <w:lvlText w:val="-"/>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58242347"/>
    <w:multiLevelType w:val="multilevel"/>
    <w:tmpl w:val="A5449E3A"/>
    <w:styleLink w:val="Opsomming"/>
    <w:lvl w:ilvl="0">
      <w:start w:val="1"/>
      <w:numFmt w:val="bullet"/>
      <w:lvlText w:val="-"/>
      <w:lvlJc w:val="left"/>
      <w:pPr>
        <w:tabs>
          <w:tab w:val="num" w:pos="301"/>
        </w:tabs>
        <w:ind w:left="301" w:hanging="301"/>
      </w:pPr>
      <w:rPr>
        <w:rFonts w:ascii="Segoe UI" w:hAnsi="Segoe UI" w:hint="default"/>
      </w:rPr>
    </w:lvl>
    <w:lvl w:ilvl="1">
      <w:start w:val="1"/>
      <w:numFmt w:val="bullet"/>
      <w:lvlText w:val="·"/>
      <w:lvlJc w:val="left"/>
      <w:pPr>
        <w:tabs>
          <w:tab w:val="num" w:pos="601"/>
        </w:tabs>
        <w:ind w:left="601" w:hanging="300"/>
      </w:pPr>
      <w:rPr>
        <w:rFonts w:ascii="Segoe UI" w:hAnsi="Segoe UI" w:hint="default"/>
      </w:rPr>
    </w:lvl>
    <w:lvl w:ilvl="2">
      <w:start w:val="1"/>
      <w:numFmt w:val="bullet"/>
      <w:lvlText w:val="-"/>
      <w:lvlJc w:val="left"/>
      <w:pPr>
        <w:tabs>
          <w:tab w:val="num" w:pos="902"/>
        </w:tabs>
        <w:ind w:left="902" w:hanging="301"/>
      </w:pPr>
      <w:rPr>
        <w:rFonts w:ascii="Segoe UI" w:hAnsi="Segoe UI" w:hint="default"/>
      </w:rPr>
    </w:lvl>
    <w:lvl w:ilvl="3">
      <w:start w:val="1"/>
      <w:numFmt w:val="bullet"/>
      <w:lvlText w:val="-"/>
      <w:lvlJc w:val="left"/>
      <w:pPr>
        <w:tabs>
          <w:tab w:val="num" w:pos="902"/>
        </w:tabs>
        <w:ind w:left="902" w:hanging="301"/>
      </w:pPr>
      <w:rPr>
        <w:rFonts w:ascii="Arial" w:hAnsi="Arial" w:hint="default"/>
      </w:rPr>
    </w:lvl>
    <w:lvl w:ilvl="4">
      <w:start w:val="1"/>
      <w:numFmt w:val="bullet"/>
      <w:lvlText w:val="-"/>
      <w:lvlJc w:val="left"/>
      <w:pPr>
        <w:tabs>
          <w:tab w:val="num" w:pos="902"/>
        </w:tabs>
        <w:ind w:left="902" w:hanging="301"/>
      </w:pPr>
      <w:rPr>
        <w:rFonts w:ascii="Arial" w:hAnsi="Arial" w:hint="default"/>
      </w:rPr>
    </w:lvl>
    <w:lvl w:ilvl="5">
      <w:start w:val="1"/>
      <w:numFmt w:val="bullet"/>
      <w:lvlText w:val="-"/>
      <w:lvlJc w:val="left"/>
      <w:pPr>
        <w:tabs>
          <w:tab w:val="num" w:pos="902"/>
        </w:tabs>
        <w:ind w:left="902" w:hanging="301"/>
      </w:pPr>
      <w:rPr>
        <w:rFonts w:ascii="Arial" w:hAnsi="Arial" w:hint="default"/>
      </w:rPr>
    </w:lvl>
    <w:lvl w:ilvl="6">
      <w:start w:val="1"/>
      <w:numFmt w:val="bullet"/>
      <w:lvlText w:val="-"/>
      <w:lvlJc w:val="left"/>
      <w:pPr>
        <w:tabs>
          <w:tab w:val="num" w:pos="902"/>
        </w:tabs>
        <w:ind w:left="902" w:hanging="301"/>
      </w:pPr>
      <w:rPr>
        <w:rFonts w:ascii="Arial" w:hAnsi="Arial" w:hint="default"/>
      </w:rPr>
    </w:lvl>
    <w:lvl w:ilvl="7">
      <w:start w:val="1"/>
      <w:numFmt w:val="bullet"/>
      <w:lvlText w:val="-"/>
      <w:lvlJc w:val="left"/>
      <w:pPr>
        <w:tabs>
          <w:tab w:val="num" w:pos="902"/>
        </w:tabs>
        <w:ind w:left="902" w:hanging="301"/>
      </w:pPr>
      <w:rPr>
        <w:rFonts w:ascii="Arial" w:hAnsi="Arial" w:hint="default"/>
      </w:rPr>
    </w:lvl>
    <w:lvl w:ilvl="8">
      <w:start w:val="1"/>
      <w:numFmt w:val="bullet"/>
      <w:lvlText w:val="-"/>
      <w:lvlJc w:val="left"/>
      <w:pPr>
        <w:tabs>
          <w:tab w:val="num" w:pos="902"/>
        </w:tabs>
        <w:ind w:left="902" w:hanging="301"/>
      </w:pPr>
      <w:rPr>
        <w:rFonts w:ascii="Arial" w:hAnsi="Arial" w:hint="default"/>
      </w:rPr>
    </w:lvl>
  </w:abstractNum>
  <w:abstractNum w:abstractNumId="23" w15:restartNumberingAfterBreak="0">
    <w:nsid w:val="5DB95360"/>
    <w:multiLevelType w:val="hybridMultilevel"/>
    <w:tmpl w:val="8398C43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5DDB5343"/>
    <w:multiLevelType w:val="hybridMultilevel"/>
    <w:tmpl w:val="3572B266"/>
    <w:lvl w:ilvl="0" w:tplc="8CD082D2">
      <w:start w:val="2"/>
      <w:numFmt w:val="bullet"/>
      <w:lvlText w:val="-"/>
      <w:lvlJc w:val="left"/>
      <w:pPr>
        <w:ind w:left="360" w:hanging="360"/>
      </w:pPr>
      <w:rPr>
        <w:rFonts w:ascii="Verdana" w:eastAsiaTheme="minorHAnsi" w:hAnsi="Verdana"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5EFE024E"/>
    <w:multiLevelType w:val="hybridMultilevel"/>
    <w:tmpl w:val="37CACA7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0A72FC2"/>
    <w:multiLevelType w:val="hybridMultilevel"/>
    <w:tmpl w:val="E71CC54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54600EA"/>
    <w:multiLevelType w:val="hybridMultilevel"/>
    <w:tmpl w:val="9A66C9A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6B5E5045"/>
    <w:multiLevelType w:val="multilevel"/>
    <w:tmpl w:val="5BEAB540"/>
    <w:lvl w:ilvl="0">
      <w:start w:val="1"/>
      <w:numFmt w:val="decimal"/>
      <w:lvlText w:val="%1."/>
      <w:lvlJc w:val="left"/>
      <w:pPr>
        <w:tabs>
          <w:tab w:val="num" w:pos="301"/>
        </w:tabs>
        <w:ind w:left="301" w:hanging="301"/>
      </w:pPr>
      <w:rPr>
        <w:rFonts w:hint="default"/>
      </w:rPr>
    </w:lvl>
    <w:lvl w:ilvl="1">
      <w:start w:val="1"/>
      <w:numFmt w:val="bullet"/>
      <w:lvlText w:val="·"/>
      <w:lvlJc w:val="left"/>
      <w:pPr>
        <w:tabs>
          <w:tab w:val="num" w:pos="601"/>
        </w:tabs>
        <w:ind w:left="601" w:hanging="300"/>
      </w:pPr>
      <w:rPr>
        <w:rFonts w:ascii="Segoe UI" w:hAnsi="Segoe UI" w:hint="default"/>
      </w:rPr>
    </w:lvl>
    <w:lvl w:ilvl="2">
      <w:start w:val="1"/>
      <w:numFmt w:val="bullet"/>
      <w:lvlText w:val="-"/>
      <w:lvlJc w:val="left"/>
      <w:pPr>
        <w:tabs>
          <w:tab w:val="num" w:pos="902"/>
        </w:tabs>
        <w:ind w:left="902" w:hanging="301"/>
      </w:pPr>
      <w:rPr>
        <w:rFonts w:ascii="Segoe UI" w:hAnsi="Segoe UI" w:hint="default"/>
      </w:rPr>
    </w:lvl>
    <w:lvl w:ilvl="3">
      <w:start w:val="1"/>
      <w:numFmt w:val="bullet"/>
      <w:lvlText w:val="-"/>
      <w:lvlJc w:val="left"/>
      <w:pPr>
        <w:tabs>
          <w:tab w:val="num" w:pos="902"/>
        </w:tabs>
        <w:ind w:left="902" w:hanging="301"/>
      </w:pPr>
      <w:rPr>
        <w:rFonts w:ascii="Arial" w:hAnsi="Arial" w:hint="default"/>
      </w:rPr>
    </w:lvl>
    <w:lvl w:ilvl="4">
      <w:start w:val="1"/>
      <w:numFmt w:val="bullet"/>
      <w:lvlText w:val="-"/>
      <w:lvlJc w:val="left"/>
      <w:pPr>
        <w:tabs>
          <w:tab w:val="num" w:pos="902"/>
        </w:tabs>
        <w:ind w:left="902" w:hanging="301"/>
      </w:pPr>
      <w:rPr>
        <w:rFonts w:ascii="Arial" w:hAnsi="Arial" w:hint="default"/>
      </w:rPr>
    </w:lvl>
    <w:lvl w:ilvl="5">
      <w:start w:val="1"/>
      <w:numFmt w:val="bullet"/>
      <w:lvlText w:val="-"/>
      <w:lvlJc w:val="left"/>
      <w:pPr>
        <w:tabs>
          <w:tab w:val="num" w:pos="902"/>
        </w:tabs>
        <w:ind w:left="902" w:hanging="301"/>
      </w:pPr>
      <w:rPr>
        <w:rFonts w:ascii="Arial" w:hAnsi="Arial" w:hint="default"/>
      </w:rPr>
    </w:lvl>
    <w:lvl w:ilvl="6">
      <w:start w:val="1"/>
      <w:numFmt w:val="bullet"/>
      <w:lvlText w:val="-"/>
      <w:lvlJc w:val="left"/>
      <w:pPr>
        <w:tabs>
          <w:tab w:val="num" w:pos="902"/>
        </w:tabs>
        <w:ind w:left="902" w:hanging="301"/>
      </w:pPr>
      <w:rPr>
        <w:rFonts w:ascii="Arial" w:hAnsi="Arial" w:hint="default"/>
      </w:rPr>
    </w:lvl>
    <w:lvl w:ilvl="7">
      <w:start w:val="1"/>
      <w:numFmt w:val="bullet"/>
      <w:lvlText w:val="-"/>
      <w:lvlJc w:val="left"/>
      <w:pPr>
        <w:tabs>
          <w:tab w:val="num" w:pos="902"/>
        </w:tabs>
        <w:ind w:left="902" w:hanging="301"/>
      </w:pPr>
      <w:rPr>
        <w:rFonts w:ascii="Arial" w:hAnsi="Arial" w:hint="default"/>
      </w:rPr>
    </w:lvl>
    <w:lvl w:ilvl="8">
      <w:start w:val="1"/>
      <w:numFmt w:val="bullet"/>
      <w:lvlText w:val="-"/>
      <w:lvlJc w:val="left"/>
      <w:pPr>
        <w:tabs>
          <w:tab w:val="num" w:pos="902"/>
        </w:tabs>
        <w:ind w:left="902" w:hanging="301"/>
      </w:pPr>
      <w:rPr>
        <w:rFonts w:ascii="Arial" w:hAnsi="Arial" w:hint="default"/>
      </w:rPr>
    </w:lvl>
  </w:abstractNum>
  <w:abstractNum w:abstractNumId="29" w15:restartNumberingAfterBreak="0">
    <w:nsid w:val="6D0D4CD9"/>
    <w:multiLevelType w:val="hybridMultilevel"/>
    <w:tmpl w:val="DF2C31CA"/>
    <w:lvl w:ilvl="0" w:tplc="04130001">
      <w:start w:val="1"/>
      <w:numFmt w:val="bullet"/>
      <w:lvlText w:val=""/>
      <w:lvlJc w:val="left"/>
      <w:pPr>
        <w:ind w:left="1021" w:hanging="360"/>
      </w:pPr>
      <w:rPr>
        <w:rFonts w:ascii="Symbol" w:hAnsi="Symbol" w:hint="default"/>
      </w:rPr>
    </w:lvl>
    <w:lvl w:ilvl="1" w:tplc="04130003" w:tentative="1">
      <w:start w:val="1"/>
      <w:numFmt w:val="bullet"/>
      <w:lvlText w:val="o"/>
      <w:lvlJc w:val="left"/>
      <w:pPr>
        <w:ind w:left="1741" w:hanging="360"/>
      </w:pPr>
      <w:rPr>
        <w:rFonts w:ascii="Courier New" w:hAnsi="Courier New" w:cs="Courier New" w:hint="default"/>
      </w:rPr>
    </w:lvl>
    <w:lvl w:ilvl="2" w:tplc="04130005" w:tentative="1">
      <w:start w:val="1"/>
      <w:numFmt w:val="bullet"/>
      <w:lvlText w:val=""/>
      <w:lvlJc w:val="left"/>
      <w:pPr>
        <w:ind w:left="2461" w:hanging="360"/>
      </w:pPr>
      <w:rPr>
        <w:rFonts w:ascii="Wingdings" w:hAnsi="Wingdings" w:hint="default"/>
      </w:rPr>
    </w:lvl>
    <w:lvl w:ilvl="3" w:tplc="04130001" w:tentative="1">
      <w:start w:val="1"/>
      <w:numFmt w:val="bullet"/>
      <w:lvlText w:val=""/>
      <w:lvlJc w:val="left"/>
      <w:pPr>
        <w:ind w:left="3181" w:hanging="360"/>
      </w:pPr>
      <w:rPr>
        <w:rFonts w:ascii="Symbol" w:hAnsi="Symbol" w:hint="default"/>
      </w:rPr>
    </w:lvl>
    <w:lvl w:ilvl="4" w:tplc="04130003" w:tentative="1">
      <w:start w:val="1"/>
      <w:numFmt w:val="bullet"/>
      <w:lvlText w:val="o"/>
      <w:lvlJc w:val="left"/>
      <w:pPr>
        <w:ind w:left="3901" w:hanging="360"/>
      </w:pPr>
      <w:rPr>
        <w:rFonts w:ascii="Courier New" w:hAnsi="Courier New" w:cs="Courier New" w:hint="default"/>
      </w:rPr>
    </w:lvl>
    <w:lvl w:ilvl="5" w:tplc="04130005" w:tentative="1">
      <w:start w:val="1"/>
      <w:numFmt w:val="bullet"/>
      <w:lvlText w:val=""/>
      <w:lvlJc w:val="left"/>
      <w:pPr>
        <w:ind w:left="4621" w:hanging="360"/>
      </w:pPr>
      <w:rPr>
        <w:rFonts w:ascii="Wingdings" w:hAnsi="Wingdings" w:hint="default"/>
      </w:rPr>
    </w:lvl>
    <w:lvl w:ilvl="6" w:tplc="04130001" w:tentative="1">
      <w:start w:val="1"/>
      <w:numFmt w:val="bullet"/>
      <w:lvlText w:val=""/>
      <w:lvlJc w:val="left"/>
      <w:pPr>
        <w:ind w:left="5341" w:hanging="360"/>
      </w:pPr>
      <w:rPr>
        <w:rFonts w:ascii="Symbol" w:hAnsi="Symbol" w:hint="default"/>
      </w:rPr>
    </w:lvl>
    <w:lvl w:ilvl="7" w:tplc="04130003" w:tentative="1">
      <w:start w:val="1"/>
      <w:numFmt w:val="bullet"/>
      <w:lvlText w:val="o"/>
      <w:lvlJc w:val="left"/>
      <w:pPr>
        <w:ind w:left="6061" w:hanging="360"/>
      </w:pPr>
      <w:rPr>
        <w:rFonts w:ascii="Courier New" w:hAnsi="Courier New" w:cs="Courier New" w:hint="default"/>
      </w:rPr>
    </w:lvl>
    <w:lvl w:ilvl="8" w:tplc="04130005" w:tentative="1">
      <w:start w:val="1"/>
      <w:numFmt w:val="bullet"/>
      <w:lvlText w:val=""/>
      <w:lvlJc w:val="left"/>
      <w:pPr>
        <w:ind w:left="6781" w:hanging="360"/>
      </w:pPr>
      <w:rPr>
        <w:rFonts w:ascii="Wingdings" w:hAnsi="Wingdings" w:hint="default"/>
      </w:rPr>
    </w:lvl>
  </w:abstractNum>
  <w:abstractNum w:abstractNumId="30" w15:restartNumberingAfterBreak="0">
    <w:nsid w:val="71505453"/>
    <w:multiLevelType w:val="hybridMultilevel"/>
    <w:tmpl w:val="58A65ED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715B7C78"/>
    <w:multiLevelType w:val="hybridMultilevel"/>
    <w:tmpl w:val="3C30803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2" w15:restartNumberingAfterBreak="0">
    <w:nsid w:val="716D451F"/>
    <w:multiLevelType w:val="hybridMultilevel"/>
    <w:tmpl w:val="0BE219A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739F5C15"/>
    <w:multiLevelType w:val="hybridMultilevel"/>
    <w:tmpl w:val="4B4E5D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77455AAD"/>
    <w:multiLevelType w:val="hybridMultilevel"/>
    <w:tmpl w:val="664CFA08"/>
    <w:lvl w:ilvl="0" w:tplc="04130001">
      <w:start w:val="1"/>
      <w:numFmt w:val="bullet"/>
      <w:lvlText w:val=""/>
      <w:lvlJc w:val="left"/>
      <w:pPr>
        <w:ind w:left="1428" w:hanging="360"/>
      </w:pPr>
      <w:rPr>
        <w:rFonts w:ascii="Symbol" w:hAnsi="Symbol" w:hint="default"/>
      </w:rPr>
    </w:lvl>
    <w:lvl w:ilvl="1" w:tplc="04130003">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35" w15:restartNumberingAfterBreak="0">
    <w:nsid w:val="7807030B"/>
    <w:multiLevelType w:val="hybridMultilevel"/>
    <w:tmpl w:val="F76A59A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6" w15:restartNumberingAfterBreak="0">
    <w:nsid w:val="7D213691"/>
    <w:multiLevelType w:val="hybridMultilevel"/>
    <w:tmpl w:val="1C203DF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22"/>
  </w:num>
  <w:num w:numId="3">
    <w:abstractNumId w:val="28"/>
  </w:num>
  <w:num w:numId="4">
    <w:abstractNumId w:val="4"/>
  </w:num>
  <w:num w:numId="5">
    <w:abstractNumId w:val="9"/>
  </w:num>
  <w:num w:numId="6">
    <w:abstractNumId w:val="16"/>
  </w:num>
  <w:num w:numId="7">
    <w:abstractNumId w:val="1"/>
  </w:num>
  <w:num w:numId="8">
    <w:abstractNumId w:val="5"/>
  </w:num>
  <w:num w:numId="9">
    <w:abstractNumId w:val="29"/>
  </w:num>
  <w:num w:numId="10">
    <w:abstractNumId w:val="0"/>
  </w:num>
  <w:num w:numId="11">
    <w:abstractNumId w:val="32"/>
  </w:num>
  <w:num w:numId="12">
    <w:abstractNumId w:val="35"/>
  </w:num>
  <w:num w:numId="13">
    <w:abstractNumId w:val="14"/>
  </w:num>
  <w:num w:numId="14">
    <w:abstractNumId w:val="27"/>
  </w:num>
  <w:num w:numId="15">
    <w:abstractNumId w:val="33"/>
  </w:num>
  <w:num w:numId="16">
    <w:abstractNumId w:val="2"/>
  </w:num>
  <w:num w:numId="17">
    <w:abstractNumId w:val="31"/>
  </w:num>
  <w:num w:numId="18">
    <w:abstractNumId w:val="30"/>
  </w:num>
  <w:num w:numId="19">
    <w:abstractNumId w:val="13"/>
  </w:num>
  <w:num w:numId="20">
    <w:abstractNumId w:val="15"/>
  </w:num>
  <w:num w:numId="21">
    <w:abstractNumId w:val="23"/>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36"/>
  </w:num>
  <w:num w:numId="25">
    <w:abstractNumId w:val="25"/>
  </w:num>
  <w:num w:numId="26">
    <w:abstractNumId w:val="26"/>
  </w:num>
  <w:num w:numId="27">
    <w:abstractNumId w:val="3"/>
  </w:num>
  <w:num w:numId="28">
    <w:abstractNumId w:val="24"/>
  </w:num>
  <w:num w:numId="29">
    <w:abstractNumId w:val="17"/>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10"/>
  </w:num>
  <w:num w:numId="33">
    <w:abstractNumId w:val="22"/>
  </w:num>
  <w:num w:numId="34">
    <w:abstractNumId w:val="0"/>
  </w:num>
  <w:num w:numId="35">
    <w:abstractNumId w:val="21"/>
  </w:num>
  <w:num w:numId="36">
    <w:abstractNumId w:val="6"/>
  </w:num>
  <w:num w:numId="37">
    <w:abstractNumId w:val="0"/>
  </w:num>
  <w:num w:numId="38">
    <w:abstractNumId w:val="34"/>
  </w:num>
  <w:num w:numId="39">
    <w:abstractNumId w:val="20"/>
  </w:num>
  <w:num w:numId="40">
    <w:abstractNumId w:val="19"/>
  </w:num>
  <w:num w:numId="41">
    <w:abstractNumId w:val="18"/>
  </w:num>
  <w:num w:numId="42">
    <w:abstractNumId w:val="7"/>
  </w:num>
  <w:num w:numId="43">
    <w:abstractNumId w:val="12"/>
  </w:num>
  <w:num w:numId="44">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DEFAULT"/>
    <w:docVar w:name="DocIndex" w:val="0000"/>
    <w:docVar w:name="DocPrinter" w:val="NOPRINTER"/>
    <w:docVar w:name="DocReg" w:val="0"/>
    <w:docVar w:name="DocType" w:val="RLD-RAP"/>
    <w:docVar w:name="DocumentLanguage" w:val="nl-NL"/>
    <w:docVar w:name="IW_Generated" w:val="True"/>
    <w:docVar w:name="mitStyleTemplates" w:val="huisstijl|"/>
    <w:docVar w:name="mitXMLOut" w:val="&lt;?xml version=&quot;1.0&quot; encoding=&quot;UTF-8&quot; ?&gt;_x000d__x000a_&lt;MITOUTPUT&gt;&lt;Titel id=&quot;VV19642A5032755043904731207C653F03&quot; prop=&quot;onderwerp&quot; def=&quot;&quot; dst=&quot;0&quot; changed=&quot;false&quot; &gt;FUNCTIONELE ONTWERP&lt;/Titel&gt;_x000d__x000a_&lt;Subtitel id=&quot;VV3135751A369CDF4A8F23576732B5018A&quot; prop=&quot;inhoud&quot; def=&quot;&quot; dst=&quot;0&quot; changed=&quot;true&quot; &gt;Standaard software objecten &amp;amp; Regelingen watersystemen&lt;/Subtitel&gt;_x000d__x000a_&lt;Versie id=&quot;VVED39DC3294F3114286E7C2AF00B98ACC&quot; prop=&quot;&quot; def=&quot;&quot; dst=&quot;0&quot; changed=&quot;false&quot; &gt;0.1&lt;/Versie&gt;_x000d__x000a_&lt;Oplage id=&quot;VVA1C29AE840C008479B11EFFF0DF2AEB2&quot; prop=&quot;&quot; def=&quot;&quot; dst=&quot;0&quot; changed=&quot;false&quot; &gt;&lt;/Oplage&gt;_x000d__x000a_&lt;Datum id=&quot;VVB8DA0A633BDF674EBBABF33728BF6885&quot; prop=&quot;datum&quot; def=&quot;&quot; dst=&quot;0&quot; changed=&quot;false&quot; &gt;23 januari 2018&lt;/Datum&gt;_x000d__x000a_&lt;PROSA id=&quot;VVBB87931F5D144E4EB537328DAA02F169&quot; prop=&quot;KNM_LST_pros&quot; def=&quot;Provider=Microsoft.ACE.OLEDB.12.0;Data Source=x:\Bestandsuitwisseling\prosa.xlsx;Extended Properties=&amp;quot;Excel 8.0;HDR=Yes;IMEX=1&amp;quot;;Persist Security Info=False@PROSA~PROSA~Projectnummer, `Omschrijving subproject`~~Projectnummer&quot; dst=&quot;3&quot; changed=&quot;false&quot; &gt;&lt;/PROSA&gt;_x000d__x000a_&lt;/MITOUTPUT&gt;"/>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B0C1A05439117145B4E286B217D20FA5&lt;/GroupID&gt;&lt;GroupName&gt;rapport&lt;/GroupName&gt;&lt;GroupDescription&gt;Rapport&lt;/GroupDescription&gt;&lt;GroupIndex&gt;1&lt;/GroupIndex&gt;&lt;GroupFields&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gt;onderwerp&lt;/FieldDocProp&gt;&lt;FieldEmptyDate&gt;false&lt;/FieldEmptyDate&gt;&lt;FieldDefault xsi:type=&quot;xsd:string&quot;&gt;&lt;/FieldDefault&gt;&lt;FieldFormat&gt;Hoofdletter&lt;/FieldFormat&gt;&lt;FieldDataType&gt;0&lt;/FieldDataType&gt;&lt;FieldTip /&gt;&lt;FieldPrompt&gt;Titel&lt;/FieldPrompt&gt;&lt;FieldIndex&gt;0&lt;/FieldIndex&gt;&lt;FieldDescription&gt;Selecteer een onderwerp of vul deze zelf in (max. 52 posities) Meer tekst kan (ook) geplaatst worden in de subtitel&lt;/FieldDescription&gt;&lt;FieldName&gt;Titel&lt;/FieldName&gt;&lt;FieldID&gt;VV19642A5032755043904731207C653F03&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gt;inhoud&lt;/FieldDocProp&gt;&lt;FieldEmptyDate&gt;false&lt;/FieldEmptyDate&gt;&lt;FieldDefault xsi:type=&quot;xsd:string&quot;&gt;&lt;/FieldDefault&gt;&lt;FieldFormat&gt;geen&lt;/FieldFormat&gt;&lt;FieldDataType&gt;0&lt;/FieldDataType&gt;&lt;FieldTip /&gt;&lt;FieldPrompt&gt;Subtitel&lt;/FieldPrompt&gt;&lt;FieldIndex&gt;1&lt;/FieldIndex&gt;&lt;FieldDescription&gt;Nadere omschrijving van het rapport&lt;/FieldDescription&gt;&lt;FieldName&gt;Subtitel&lt;/FieldName&gt;&lt;FieldID&gt;VV3135751A369CDF4A8F23576732B5018A&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gt;datum&lt;/FieldDocProp&gt;&lt;FieldEmptyDate&gt;false&lt;/FieldEmptyDate&gt;&lt;FieldDefault xsi:type=&quot;xsd:string&quot;&gt;&lt;/FieldDefault&gt;&lt;FieldFormat&gt;d MMMM yyyy&lt;/FieldFormat&gt;&lt;FieldDataType&gt;2&lt;/FieldDataType&gt;&lt;FieldTip /&gt;&lt;FieldPrompt&gt;Datum&lt;/FieldPrompt&gt;&lt;FieldIndex&gt;2&lt;/FieldIndex&gt;&lt;FieldDescription /&gt;&lt;FieldName&gt;Datum&lt;/FieldName&gt;&lt;FieldID&gt;VVB8DA0A633BDF674EBBABF33728BF6885&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Versie&lt;/FieldPrompt&gt;&lt;FieldIndex&gt;3&lt;/FieldIndex&gt;&lt;FieldDescription /&gt;&lt;FieldName&gt;Versie&lt;/FieldName&gt;&lt;FieldID&gt;VVED39DC3294F3114286E7C2AF00B98ACC&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Oplage&lt;/FieldPrompt&gt;&lt;FieldIndex&gt;4&lt;/FieldIndex&gt;&lt;FieldDescription&gt;Geef hier het aantal exemplaren op, dat van dit rapport gedrukt wordt&lt;/FieldDescription&gt;&lt;FieldName&gt;Oplage&lt;/FieldName&gt;&lt;FieldID&gt;VVA1C29AE840C008479B11EFFF0DF2AEB2&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6&lt;/FieldIndex&gt;&lt;FieldDescription /&gt;&lt;FieldName&gt;PROSA&lt;/FieldName&gt;&lt;FieldID&gt;VVBB87931F5D144E4EB537328DAA02F16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ED39DC3294F3114286E7C2AF00B98ACC&lt;/ID&gt;_x000d__x000a_      &lt;PROMPT&gt;_x000d__x000a_        &lt;NLNL&gt;Versie&lt;/NLNL&gt;_x000d__x000a_        &lt;NLBE /&gt;_x000d__x000a_        &lt;FRFR /&gt;_x000d__x000a_        &lt;FRBE /&gt;_x000d__x000a_        &lt;ENUS&gt;Versie&lt;/ENUS&gt;_x000d__x000a_        &lt;DEDE&gt;Versie&lt;/DEDE&gt;_x000d__x000a_        &lt;DADK /&gt;_x000d__x000a_        &lt;PLPL /&gt;_x000d__x000a_        &lt;SVSE /&gt;_x000d__x000a_        &lt;EN&gt;Versie&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1C29AE840C008479B11EFFF0DF2AEB2&lt;/ID&gt;_x000d__x000a_      &lt;PROMPT&gt;_x000d__x000a_        &lt;NLNL&gt;Oplage&lt;/NLNL&gt;_x000d__x000a_        &lt;NLBE /&gt;_x000d__x000a_        &lt;FRFR /&gt;_x000d__x000a_        &lt;FRBE /&gt;_x000d__x000a_        &lt;ENUS&gt;Oplage&lt;/ENUS&gt;_x000d__x000a_        &lt;DEDE&gt;Oplage&lt;/DEDE&gt;_x000d__x000a_        &lt;DADK /&gt;_x000d__x000a_        &lt;PLPL /&gt;_x000d__x000a_        &lt;SVSE /&gt;_x000d__x000a_        &lt;EN&gt;Oplage&lt;/EN&gt;_x000d__x000a_      &lt;/PROMPT&gt;_x000d__x000a_      &lt;FIELDDESC&gt;_x000d__x000a_        &lt;NLNL&gt;Geef hier het aantal exemplaren op, dat van dit rapport gedrukt wordt&lt;/NLNL&gt;_x000d__x000a_        &lt;NLBE /&gt;_x000d__x000a_        &lt;FRFR /&gt;_x000d__x000a_        &lt;FRBE /&gt;_x000d__x000a_        &lt;ENUS&gt;Geef hier het aantal exemplaren op, dat van dit rapport gedrukt wordt&lt;/ENUS&gt;_x000d__x000a_        &lt;DEDE&gt;Geef hier het aantal exemplaren op, dat van dit rapport gedrukt wordt&lt;/DEDE&gt;_x000d__x000a_        &lt;DADK /&gt;_x000d__x000a_        &lt;PLPL /&gt;_x000d__x000a_        &lt;SVSE /&gt;_x000d__x000a_        &lt;EN&gt;Geef hier het aantal exemplaren op, dat van dit rapport gedrukt wordt&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D48040F2672FE043A87ABAC859586EBD&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selecteer -indien van toepassing- het EPM-projectnummer&lt;/NLNL&gt;_x000d__x000a_        &lt;NLBE /&gt;_x000d__x000a_        &lt;FRFR /&gt;_x000d__x000a_        &lt;FRBE /&gt;_x000d__x000a_        &lt;ENUS&gt;selecteer -indien van toepassing- het EPM-projectnummer&lt;/ENUS&gt;_x000d__x000a_        &lt;DEDE&gt;selecteer -indien van toepassing- het EPM-projectnummer&lt;/DEDE&gt;_x000d__x000a_        &lt;DADK /&gt;_x000d__x000a_        &lt;PLPL /&gt;_x000d__x000a_        &lt;SVSE /&gt;_x000d__x000a_        &lt;EN&gt;selecteer -indien van toepassing- het EPM-projectnummer&lt;/EN&gt;_x000d__x000a_      &lt;/FIELDDESC&gt;_x000d__x000a_      &lt;TIP&gt;_x000d__x000a_        &lt;NLNL&gt;formaat: 99999&lt;/NLNL&gt;_x000d__x000a_        &lt;NLBE /&gt;_x000d__x000a_        &lt;FRFR /&gt;_x000d__x000a_        &lt;FRBE /&gt;_x000d__x000a_        &lt;ENUS&gt;formaat: 99999&lt;/ENUS&gt;_x000d__x000a_        &lt;DEDE&gt;formaat: 99999&lt;/DEDE&gt;_x000d__x000a_        &lt;DADK /&gt;_x000d__x000a_        &lt;PLPL /&gt;_x000d__x000a_        &lt;SVSE /&gt;_x000d__x000a_        &lt;EN&gt;formaat: 99999&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BB87931F5D144E4EB537328DAA02F169&lt;/ID&gt;_x000d__x000a_      &lt;PROMPT&gt;_x000d__x000a_        &lt;NLNL&gt;PROSA 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 /&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9.0.16501"/>
  </w:docVars>
  <w:rsids>
    <w:rsidRoot w:val="00AB503F"/>
    <w:rsid w:val="000006ED"/>
    <w:rsid w:val="00000988"/>
    <w:rsid w:val="000015A8"/>
    <w:rsid w:val="00001920"/>
    <w:rsid w:val="00001ED5"/>
    <w:rsid w:val="00002804"/>
    <w:rsid w:val="00003028"/>
    <w:rsid w:val="000034C0"/>
    <w:rsid w:val="00003F98"/>
    <w:rsid w:val="00004629"/>
    <w:rsid w:val="00004D58"/>
    <w:rsid w:val="00004D98"/>
    <w:rsid w:val="00004DB7"/>
    <w:rsid w:val="00005A10"/>
    <w:rsid w:val="0000601C"/>
    <w:rsid w:val="000101D9"/>
    <w:rsid w:val="000102F1"/>
    <w:rsid w:val="00010438"/>
    <w:rsid w:val="00010FD2"/>
    <w:rsid w:val="000114BC"/>
    <w:rsid w:val="00012187"/>
    <w:rsid w:val="00012194"/>
    <w:rsid w:val="00012A82"/>
    <w:rsid w:val="00015542"/>
    <w:rsid w:val="00016076"/>
    <w:rsid w:val="00016619"/>
    <w:rsid w:val="0001726E"/>
    <w:rsid w:val="000175E8"/>
    <w:rsid w:val="0002026B"/>
    <w:rsid w:val="00020F08"/>
    <w:rsid w:val="0002193F"/>
    <w:rsid w:val="000229F8"/>
    <w:rsid w:val="00023117"/>
    <w:rsid w:val="00025877"/>
    <w:rsid w:val="000259C1"/>
    <w:rsid w:val="0003166F"/>
    <w:rsid w:val="00031CFD"/>
    <w:rsid w:val="00032B5B"/>
    <w:rsid w:val="00032D34"/>
    <w:rsid w:val="00032D77"/>
    <w:rsid w:val="000335F1"/>
    <w:rsid w:val="00033F93"/>
    <w:rsid w:val="00034423"/>
    <w:rsid w:val="00034577"/>
    <w:rsid w:val="00034619"/>
    <w:rsid w:val="00034B54"/>
    <w:rsid w:val="00034E8D"/>
    <w:rsid w:val="00035B0E"/>
    <w:rsid w:val="00035DCC"/>
    <w:rsid w:val="000362AD"/>
    <w:rsid w:val="000363E2"/>
    <w:rsid w:val="00036E90"/>
    <w:rsid w:val="0003785B"/>
    <w:rsid w:val="000422B8"/>
    <w:rsid w:val="00042D3B"/>
    <w:rsid w:val="0004389D"/>
    <w:rsid w:val="00043FFF"/>
    <w:rsid w:val="0004486F"/>
    <w:rsid w:val="00044AB9"/>
    <w:rsid w:val="0004779C"/>
    <w:rsid w:val="00047898"/>
    <w:rsid w:val="00047A62"/>
    <w:rsid w:val="00050411"/>
    <w:rsid w:val="00050697"/>
    <w:rsid w:val="00050B85"/>
    <w:rsid w:val="00052044"/>
    <w:rsid w:val="00052B27"/>
    <w:rsid w:val="00052F93"/>
    <w:rsid w:val="00053A25"/>
    <w:rsid w:val="00056241"/>
    <w:rsid w:val="00056325"/>
    <w:rsid w:val="000568E2"/>
    <w:rsid w:val="00056FB4"/>
    <w:rsid w:val="00060543"/>
    <w:rsid w:val="000615BD"/>
    <w:rsid w:val="0006213E"/>
    <w:rsid w:val="000621AE"/>
    <w:rsid w:val="00062BC9"/>
    <w:rsid w:val="00062D8B"/>
    <w:rsid w:val="000631F0"/>
    <w:rsid w:val="000639FC"/>
    <w:rsid w:val="000644DF"/>
    <w:rsid w:val="000649B1"/>
    <w:rsid w:val="00064EEC"/>
    <w:rsid w:val="00064F4A"/>
    <w:rsid w:val="000652A1"/>
    <w:rsid w:val="00066749"/>
    <w:rsid w:val="00067411"/>
    <w:rsid w:val="000676AB"/>
    <w:rsid w:val="00067B0A"/>
    <w:rsid w:val="0007034A"/>
    <w:rsid w:val="000709AD"/>
    <w:rsid w:val="00070B7B"/>
    <w:rsid w:val="00070BDA"/>
    <w:rsid w:val="00070DF4"/>
    <w:rsid w:val="00071323"/>
    <w:rsid w:val="00071E84"/>
    <w:rsid w:val="000729BF"/>
    <w:rsid w:val="00072BEC"/>
    <w:rsid w:val="00072E8F"/>
    <w:rsid w:val="00072F48"/>
    <w:rsid w:val="0007434A"/>
    <w:rsid w:val="000748F3"/>
    <w:rsid w:val="00076EAB"/>
    <w:rsid w:val="0008002C"/>
    <w:rsid w:val="00080FD8"/>
    <w:rsid w:val="00081F51"/>
    <w:rsid w:val="000825C7"/>
    <w:rsid w:val="00082D1D"/>
    <w:rsid w:val="0008355E"/>
    <w:rsid w:val="0008410B"/>
    <w:rsid w:val="0008466F"/>
    <w:rsid w:val="000862D1"/>
    <w:rsid w:val="0008690A"/>
    <w:rsid w:val="00087095"/>
    <w:rsid w:val="000878C0"/>
    <w:rsid w:val="00087B2D"/>
    <w:rsid w:val="00090060"/>
    <w:rsid w:val="000905D9"/>
    <w:rsid w:val="000921EE"/>
    <w:rsid w:val="00093936"/>
    <w:rsid w:val="00093B38"/>
    <w:rsid w:val="00093FD6"/>
    <w:rsid w:val="000948D6"/>
    <w:rsid w:val="0009501C"/>
    <w:rsid w:val="00095238"/>
    <w:rsid w:val="00095527"/>
    <w:rsid w:val="00095A83"/>
    <w:rsid w:val="00095F15"/>
    <w:rsid w:val="00096A3B"/>
    <w:rsid w:val="00096B35"/>
    <w:rsid w:val="00097239"/>
    <w:rsid w:val="00097361"/>
    <w:rsid w:val="000976C7"/>
    <w:rsid w:val="00097734"/>
    <w:rsid w:val="00097B03"/>
    <w:rsid w:val="00097FB6"/>
    <w:rsid w:val="000A02BC"/>
    <w:rsid w:val="000A0833"/>
    <w:rsid w:val="000A0AC5"/>
    <w:rsid w:val="000A232B"/>
    <w:rsid w:val="000A2403"/>
    <w:rsid w:val="000A2934"/>
    <w:rsid w:val="000A440A"/>
    <w:rsid w:val="000A48A3"/>
    <w:rsid w:val="000A5C61"/>
    <w:rsid w:val="000A60DD"/>
    <w:rsid w:val="000A705B"/>
    <w:rsid w:val="000A750A"/>
    <w:rsid w:val="000A7715"/>
    <w:rsid w:val="000A798B"/>
    <w:rsid w:val="000A7DC9"/>
    <w:rsid w:val="000A7EF0"/>
    <w:rsid w:val="000B08B7"/>
    <w:rsid w:val="000B0934"/>
    <w:rsid w:val="000B1D45"/>
    <w:rsid w:val="000B2FDF"/>
    <w:rsid w:val="000B5692"/>
    <w:rsid w:val="000B59B8"/>
    <w:rsid w:val="000B5D3B"/>
    <w:rsid w:val="000B6D02"/>
    <w:rsid w:val="000C01C0"/>
    <w:rsid w:val="000C0428"/>
    <w:rsid w:val="000C0B23"/>
    <w:rsid w:val="000C1155"/>
    <w:rsid w:val="000C129A"/>
    <w:rsid w:val="000C1379"/>
    <w:rsid w:val="000C1867"/>
    <w:rsid w:val="000C18AA"/>
    <w:rsid w:val="000C2312"/>
    <w:rsid w:val="000C2A59"/>
    <w:rsid w:val="000C2B01"/>
    <w:rsid w:val="000C405A"/>
    <w:rsid w:val="000C4656"/>
    <w:rsid w:val="000C5232"/>
    <w:rsid w:val="000C5B6D"/>
    <w:rsid w:val="000C7453"/>
    <w:rsid w:val="000C745A"/>
    <w:rsid w:val="000C775D"/>
    <w:rsid w:val="000D0B16"/>
    <w:rsid w:val="000D15FA"/>
    <w:rsid w:val="000D173B"/>
    <w:rsid w:val="000D2385"/>
    <w:rsid w:val="000D26B0"/>
    <w:rsid w:val="000D2816"/>
    <w:rsid w:val="000D284E"/>
    <w:rsid w:val="000D4978"/>
    <w:rsid w:val="000D49DD"/>
    <w:rsid w:val="000D4CE3"/>
    <w:rsid w:val="000D4DB6"/>
    <w:rsid w:val="000D58EF"/>
    <w:rsid w:val="000D5FE3"/>
    <w:rsid w:val="000D716E"/>
    <w:rsid w:val="000D79A8"/>
    <w:rsid w:val="000D7E64"/>
    <w:rsid w:val="000E07FE"/>
    <w:rsid w:val="000E1AE6"/>
    <w:rsid w:val="000E2606"/>
    <w:rsid w:val="000E38ED"/>
    <w:rsid w:val="000E3FC4"/>
    <w:rsid w:val="000E4087"/>
    <w:rsid w:val="000E409E"/>
    <w:rsid w:val="000E4998"/>
    <w:rsid w:val="000E5A9D"/>
    <w:rsid w:val="000E6E23"/>
    <w:rsid w:val="000E7C0E"/>
    <w:rsid w:val="000E7D66"/>
    <w:rsid w:val="000F0525"/>
    <w:rsid w:val="000F0867"/>
    <w:rsid w:val="000F0DF6"/>
    <w:rsid w:val="000F12DA"/>
    <w:rsid w:val="000F22D7"/>
    <w:rsid w:val="000F3229"/>
    <w:rsid w:val="000F3320"/>
    <w:rsid w:val="000F3351"/>
    <w:rsid w:val="000F340B"/>
    <w:rsid w:val="000F3D0A"/>
    <w:rsid w:val="000F3FD2"/>
    <w:rsid w:val="000F446F"/>
    <w:rsid w:val="000F5085"/>
    <w:rsid w:val="000F547D"/>
    <w:rsid w:val="000F5A27"/>
    <w:rsid w:val="000F5B2A"/>
    <w:rsid w:val="000F6868"/>
    <w:rsid w:val="00100057"/>
    <w:rsid w:val="00100061"/>
    <w:rsid w:val="001004AB"/>
    <w:rsid w:val="001007EC"/>
    <w:rsid w:val="00100A6F"/>
    <w:rsid w:val="00101A30"/>
    <w:rsid w:val="00101DFF"/>
    <w:rsid w:val="001020F6"/>
    <w:rsid w:val="00102986"/>
    <w:rsid w:val="00103743"/>
    <w:rsid w:val="00103DC2"/>
    <w:rsid w:val="00104965"/>
    <w:rsid w:val="00104BEE"/>
    <w:rsid w:val="001063BB"/>
    <w:rsid w:val="001064EA"/>
    <w:rsid w:val="00107D4D"/>
    <w:rsid w:val="00110A21"/>
    <w:rsid w:val="00110FB3"/>
    <w:rsid w:val="00111A1E"/>
    <w:rsid w:val="00112011"/>
    <w:rsid w:val="0011231D"/>
    <w:rsid w:val="00112D6E"/>
    <w:rsid w:val="001137A4"/>
    <w:rsid w:val="00114420"/>
    <w:rsid w:val="00114E16"/>
    <w:rsid w:val="001158FC"/>
    <w:rsid w:val="001160A3"/>
    <w:rsid w:val="001165FF"/>
    <w:rsid w:val="00116CA1"/>
    <w:rsid w:val="00116FC9"/>
    <w:rsid w:val="001170A9"/>
    <w:rsid w:val="00117794"/>
    <w:rsid w:val="0012007D"/>
    <w:rsid w:val="00121B7D"/>
    <w:rsid w:val="001225C8"/>
    <w:rsid w:val="00122661"/>
    <w:rsid w:val="00122EC1"/>
    <w:rsid w:val="00123064"/>
    <w:rsid w:val="001231B3"/>
    <w:rsid w:val="00123E50"/>
    <w:rsid w:val="00123EDB"/>
    <w:rsid w:val="0012447E"/>
    <w:rsid w:val="00124893"/>
    <w:rsid w:val="00124897"/>
    <w:rsid w:val="001248F9"/>
    <w:rsid w:val="001256A3"/>
    <w:rsid w:val="00126BCD"/>
    <w:rsid w:val="00126F3E"/>
    <w:rsid w:val="0012729F"/>
    <w:rsid w:val="00130156"/>
    <w:rsid w:val="0013140D"/>
    <w:rsid w:val="00131509"/>
    <w:rsid w:val="00131B3B"/>
    <w:rsid w:val="00133787"/>
    <w:rsid w:val="001357EB"/>
    <w:rsid w:val="001368B1"/>
    <w:rsid w:val="00136F27"/>
    <w:rsid w:val="00140A56"/>
    <w:rsid w:val="0014100D"/>
    <w:rsid w:val="00141047"/>
    <w:rsid w:val="0014157A"/>
    <w:rsid w:val="001417D7"/>
    <w:rsid w:val="00141E84"/>
    <w:rsid w:val="00142801"/>
    <w:rsid w:val="00142F61"/>
    <w:rsid w:val="00142FAE"/>
    <w:rsid w:val="00143533"/>
    <w:rsid w:val="00143769"/>
    <w:rsid w:val="001442A2"/>
    <w:rsid w:val="00145275"/>
    <w:rsid w:val="00146A69"/>
    <w:rsid w:val="00147215"/>
    <w:rsid w:val="00150422"/>
    <w:rsid w:val="00150423"/>
    <w:rsid w:val="001510E5"/>
    <w:rsid w:val="0015132F"/>
    <w:rsid w:val="001519B3"/>
    <w:rsid w:val="00152062"/>
    <w:rsid w:val="00152168"/>
    <w:rsid w:val="00152279"/>
    <w:rsid w:val="001524AD"/>
    <w:rsid w:val="00153257"/>
    <w:rsid w:val="001538A7"/>
    <w:rsid w:val="0015448D"/>
    <w:rsid w:val="001549D9"/>
    <w:rsid w:val="00154B16"/>
    <w:rsid w:val="0015513C"/>
    <w:rsid w:val="00155B77"/>
    <w:rsid w:val="00155EE6"/>
    <w:rsid w:val="00155FD5"/>
    <w:rsid w:val="00156ECB"/>
    <w:rsid w:val="00157C0A"/>
    <w:rsid w:val="00157CDC"/>
    <w:rsid w:val="0016076A"/>
    <w:rsid w:val="001619D8"/>
    <w:rsid w:val="00161C4F"/>
    <w:rsid w:val="0016225A"/>
    <w:rsid w:val="0016315E"/>
    <w:rsid w:val="001634B4"/>
    <w:rsid w:val="00163C23"/>
    <w:rsid w:val="00164339"/>
    <w:rsid w:val="00165305"/>
    <w:rsid w:val="00165E40"/>
    <w:rsid w:val="00165F46"/>
    <w:rsid w:val="00166817"/>
    <w:rsid w:val="00166C90"/>
    <w:rsid w:val="00167260"/>
    <w:rsid w:val="00170A25"/>
    <w:rsid w:val="00170DF2"/>
    <w:rsid w:val="0017107E"/>
    <w:rsid w:val="0017200C"/>
    <w:rsid w:val="001723E8"/>
    <w:rsid w:val="00172F32"/>
    <w:rsid w:val="00173CA5"/>
    <w:rsid w:val="00173F40"/>
    <w:rsid w:val="0017590B"/>
    <w:rsid w:val="0017599A"/>
    <w:rsid w:val="0017655F"/>
    <w:rsid w:val="0017681A"/>
    <w:rsid w:val="00176BF4"/>
    <w:rsid w:val="00176CD1"/>
    <w:rsid w:val="00176FAF"/>
    <w:rsid w:val="001778A4"/>
    <w:rsid w:val="001801BE"/>
    <w:rsid w:val="00180910"/>
    <w:rsid w:val="00181443"/>
    <w:rsid w:val="00181956"/>
    <w:rsid w:val="00181AD8"/>
    <w:rsid w:val="00181CDC"/>
    <w:rsid w:val="00182385"/>
    <w:rsid w:val="0018246D"/>
    <w:rsid w:val="001828C0"/>
    <w:rsid w:val="001841AD"/>
    <w:rsid w:val="0018445A"/>
    <w:rsid w:val="0018482F"/>
    <w:rsid w:val="0018590D"/>
    <w:rsid w:val="00186FA0"/>
    <w:rsid w:val="001874CB"/>
    <w:rsid w:val="00187830"/>
    <w:rsid w:val="00187F70"/>
    <w:rsid w:val="00190154"/>
    <w:rsid w:val="001904AC"/>
    <w:rsid w:val="00190D62"/>
    <w:rsid w:val="00191806"/>
    <w:rsid w:val="00191CF9"/>
    <w:rsid w:val="00192978"/>
    <w:rsid w:val="00193D23"/>
    <w:rsid w:val="00194714"/>
    <w:rsid w:val="00194737"/>
    <w:rsid w:val="00194877"/>
    <w:rsid w:val="0019560E"/>
    <w:rsid w:val="001960B6"/>
    <w:rsid w:val="00196834"/>
    <w:rsid w:val="00196FFC"/>
    <w:rsid w:val="0019738C"/>
    <w:rsid w:val="001A16DB"/>
    <w:rsid w:val="001A1891"/>
    <w:rsid w:val="001A3A8A"/>
    <w:rsid w:val="001A3E4E"/>
    <w:rsid w:val="001A47B0"/>
    <w:rsid w:val="001A6069"/>
    <w:rsid w:val="001A6A84"/>
    <w:rsid w:val="001A6CA5"/>
    <w:rsid w:val="001A7882"/>
    <w:rsid w:val="001B0818"/>
    <w:rsid w:val="001B1E8C"/>
    <w:rsid w:val="001B2939"/>
    <w:rsid w:val="001B36AD"/>
    <w:rsid w:val="001B3CBD"/>
    <w:rsid w:val="001B4143"/>
    <w:rsid w:val="001B5A2E"/>
    <w:rsid w:val="001B5BB6"/>
    <w:rsid w:val="001B5D2B"/>
    <w:rsid w:val="001B61C3"/>
    <w:rsid w:val="001B7831"/>
    <w:rsid w:val="001B7A30"/>
    <w:rsid w:val="001C1148"/>
    <w:rsid w:val="001C1159"/>
    <w:rsid w:val="001C1197"/>
    <w:rsid w:val="001C3210"/>
    <w:rsid w:val="001C4C77"/>
    <w:rsid w:val="001C5017"/>
    <w:rsid w:val="001C60EF"/>
    <w:rsid w:val="001C672A"/>
    <w:rsid w:val="001C72A9"/>
    <w:rsid w:val="001C7A5B"/>
    <w:rsid w:val="001C7CA5"/>
    <w:rsid w:val="001D0105"/>
    <w:rsid w:val="001D04AA"/>
    <w:rsid w:val="001D072A"/>
    <w:rsid w:val="001D18FE"/>
    <w:rsid w:val="001D1992"/>
    <w:rsid w:val="001D1C9A"/>
    <w:rsid w:val="001D2107"/>
    <w:rsid w:val="001D245C"/>
    <w:rsid w:val="001D3474"/>
    <w:rsid w:val="001D3651"/>
    <w:rsid w:val="001D3C54"/>
    <w:rsid w:val="001D4285"/>
    <w:rsid w:val="001D4C32"/>
    <w:rsid w:val="001D5293"/>
    <w:rsid w:val="001D618B"/>
    <w:rsid w:val="001D6968"/>
    <w:rsid w:val="001D6B67"/>
    <w:rsid w:val="001D6C1F"/>
    <w:rsid w:val="001D752A"/>
    <w:rsid w:val="001E0147"/>
    <w:rsid w:val="001E095C"/>
    <w:rsid w:val="001E0C7D"/>
    <w:rsid w:val="001E114F"/>
    <w:rsid w:val="001E1BAF"/>
    <w:rsid w:val="001E211A"/>
    <w:rsid w:val="001E2470"/>
    <w:rsid w:val="001E2C84"/>
    <w:rsid w:val="001E2E89"/>
    <w:rsid w:val="001E35B6"/>
    <w:rsid w:val="001E4374"/>
    <w:rsid w:val="001E4A3D"/>
    <w:rsid w:val="001E57DA"/>
    <w:rsid w:val="001E5DD5"/>
    <w:rsid w:val="001E731E"/>
    <w:rsid w:val="001E76B6"/>
    <w:rsid w:val="001F0C7A"/>
    <w:rsid w:val="001F1CF3"/>
    <w:rsid w:val="001F1E5F"/>
    <w:rsid w:val="001F2373"/>
    <w:rsid w:val="001F2B4E"/>
    <w:rsid w:val="001F3559"/>
    <w:rsid w:val="001F3679"/>
    <w:rsid w:val="001F444B"/>
    <w:rsid w:val="001F5C0E"/>
    <w:rsid w:val="001F5C28"/>
    <w:rsid w:val="001F6A52"/>
    <w:rsid w:val="001F715A"/>
    <w:rsid w:val="0020035D"/>
    <w:rsid w:val="00200621"/>
    <w:rsid w:val="00201FF1"/>
    <w:rsid w:val="0020211B"/>
    <w:rsid w:val="00203493"/>
    <w:rsid w:val="002038E8"/>
    <w:rsid w:val="0020549C"/>
    <w:rsid w:val="00205E9E"/>
    <w:rsid w:val="00206778"/>
    <w:rsid w:val="0021019D"/>
    <w:rsid w:val="00210363"/>
    <w:rsid w:val="0021109B"/>
    <w:rsid w:val="002114E9"/>
    <w:rsid w:val="00211634"/>
    <w:rsid w:val="00211CA4"/>
    <w:rsid w:val="00212764"/>
    <w:rsid w:val="00213115"/>
    <w:rsid w:val="00214248"/>
    <w:rsid w:val="00214EB4"/>
    <w:rsid w:val="00214FB5"/>
    <w:rsid w:val="00217F75"/>
    <w:rsid w:val="00220134"/>
    <w:rsid w:val="0022036F"/>
    <w:rsid w:val="00220474"/>
    <w:rsid w:val="00221A4B"/>
    <w:rsid w:val="002222B2"/>
    <w:rsid w:val="002223D8"/>
    <w:rsid w:val="00222C10"/>
    <w:rsid w:val="002232E2"/>
    <w:rsid w:val="00223869"/>
    <w:rsid w:val="00223959"/>
    <w:rsid w:val="00223A11"/>
    <w:rsid w:val="00226779"/>
    <w:rsid w:val="00226BDE"/>
    <w:rsid w:val="002277C7"/>
    <w:rsid w:val="00227F2C"/>
    <w:rsid w:val="00230F0D"/>
    <w:rsid w:val="0023176B"/>
    <w:rsid w:val="002335C9"/>
    <w:rsid w:val="00233E43"/>
    <w:rsid w:val="002340BC"/>
    <w:rsid w:val="002345A5"/>
    <w:rsid w:val="002346C0"/>
    <w:rsid w:val="002349A3"/>
    <w:rsid w:val="00235AB2"/>
    <w:rsid w:val="00236378"/>
    <w:rsid w:val="0023698E"/>
    <w:rsid w:val="00237BCF"/>
    <w:rsid w:val="002409FD"/>
    <w:rsid w:val="00242320"/>
    <w:rsid w:val="0024254B"/>
    <w:rsid w:val="00242DDC"/>
    <w:rsid w:val="00243496"/>
    <w:rsid w:val="002436D6"/>
    <w:rsid w:val="00244227"/>
    <w:rsid w:val="002462BF"/>
    <w:rsid w:val="00246A3A"/>
    <w:rsid w:val="00246FF4"/>
    <w:rsid w:val="002470BA"/>
    <w:rsid w:val="00247DB4"/>
    <w:rsid w:val="0025003C"/>
    <w:rsid w:val="0025127A"/>
    <w:rsid w:val="00251352"/>
    <w:rsid w:val="002516F8"/>
    <w:rsid w:val="00251B8F"/>
    <w:rsid w:val="0025246A"/>
    <w:rsid w:val="0025271B"/>
    <w:rsid w:val="00252942"/>
    <w:rsid w:val="002532C6"/>
    <w:rsid w:val="002534A7"/>
    <w:rsid w:val="00253815"/>
    <w:rsid w:val="0025438C"/>
    <w:rsid w:val="0025455C"/>
    <w:rsid w:val="002548CA"/>
    <w:rsid w:val="002553D5"/>
    <w:rsid w:val="00256180"/>
    <w:rsid w:val="0025733B"/>
    <w:rsid w:val="00257ABC"/>
    <w:rsid w:val="00257BD1"/>
    <w:rsid w:val="00260AB4"/>
    <w:rsid w:val="00260F5E"/>
    <w:rsid w:val="00261913"/>
    <w:rsid w:val="00261E5A"/>
    <w:rsid w:val="00263C50"/>
    <w:rsid w:val="00263CD4"/>
    <w:rsid w:val="00264A6A"/>
    <w:rsid w:val="00265125"/>
    <w:rsid w:val="00266038"/>
    <w:rsid w:val="00266360"/>
    <w:rsid w:val="0026780B"/>
    <w:rsid w:val="0027008C"/>
    <w:rsid w:val="00270CF3"/>
    <w:rsid w:val="002719DA"/>
    <w:rsid w:val="00271EDE"/>
    <w:rsid w:val="002721F5"/>
    <w:rsid w:val="00272E88"/>
    <w:rsid w:val="00273986"/>
    <w:rsid w:val="00274421"/>
    <w:rsid w:val="002749D5"/>
    <w:rsid w:val="00276624"/>
    <w:rsid w:val="00276782"/>
    <w:rsid w:val="00277072"/>
    <w:rsid w:val="002809BC"/>
    <w:rsid w:val="00280B65"/>
    <w:rsid w:val="00280DFA"/>
    <w:rsid w:val="002813C9"/>
    <w:rsid w:val="0028198D"/>
    <w:rsid w:val="00282403"/>
    <w:rsid w:val="00282E6A"/>
    <w:rsid w:val="0028373C"/>
    <w:rsid w:val="00284E3E"/>
    <w:rsid w:val="00285ED0"/>
    <w:rsid w:val="00285F73"/>
    <w:rsid w:val="0028795E"/>
    <w:rsid w:val="00290142"/>
    <w:rsid w:val="00290410"/>
    <w:rsid w:val="002909D6"/>
    <w:rsid w:val="0029134D"/>
    <w:rsid w:val="002918D3"/>
    <w:rsid w:val="00292466"/>
    <w:rsid w:val="00292AD5"/>
    <w:rsid w:val="00292B7A"/>
    <w:rsid w:val="00292DB6"/>
    <w:rsid w:val="00293206"/>
    <w:rsid w:val="00294F1E"/>
    <w:rsid w:val="00295321"/>
    <w:rsid w:val="00295AE2"/>
    <w:rsid w:val="0029662D"/>
    <w:rsid w:val="00296CA7"/>
    <w:rsid w:val="0029719F"/>
    <w:rsid w:val="00297FCD"/>
    <w:rsid w:val="002A04A7"/>
    <w:rsid w:val="002A11B7"/>
    <w:rsid w:val="002A1317"/>
    <w:rsid w:val="002A242A"/>
    <w:rsid w:val="002A408C"/>
    <w:rsid w:val="002A446C"/>
    <w:rsid w:val="002A4BD0"/>
    <w:rsid w:val="002A5A0D"/>
    <w:rsid w:val="002A5B07"/>
    <w:rsid w:val="002A6E18"/>
    <w:rsid w:val="002A7196"/>
    <w:rsid w:val="002A7C15"/>
    <w:rsid w:val="002B03BA"/>
    <w:rsid w:val="002B0C04"/>
    <w:rsid w:val="002B117A"/>
    <w:rsid w:val="002B249E"/>
    <w:rsid w:val="002B2E06"/>
    <w:rsid w:val="002B3915"/>
    <w:rsid w:val="002B3CDD"/>
    <w:rsid w:val="002B3F1D"/>
    <w:rsid w:val="002B49F5"/>
    <w:rsid w:val="002B4E9B"/>
    <w:rsid w:val="002B50AB"/>
    <w:rsid w:val="002B5208"/>
    <w:rsid w:val="002B5B72"/>
    <w:rsid w:val="002B5CBC"/>
    <w:rsid w:val="002B5DFC"/>
    <w:rsid w:val="002B6431"/>
    <w:rsid w:val="002B6F59"/>
    <w:rsid w:val="002B7683"/>
    <w:rsid w:val="002B76BE"/>
    <w:rsid w:val="002B7F4C"/>
    <w:rsid w:val="002B7F8F"/>
    <w:rsid w:val="002C1795"/>
    <w:rsid w:val="002C1982"/>
    <w:rsid w:val="002C29E5"/>
    <w:rsid w:val="002C36B0"/>
    <w:rsid w:val="002C4124"/>
    <w:rsid w:val="002C4D0A"/>
    <w:rsid w:val="002C4D35"/>
    <w:rsid w:val="002C5558"/>
    <w:rsid w:val="002C63A5"/>
    <w:rsid w:val="002C6FF5"/>
    <w:rsid w:val="002C770F"/>
    <w:rsid w:val="002D02E7"/>
    <w:rsid w:val="002D2CCD"/>
    <w:rsid w:val="002D42BB"/>
    <w:rsid w:val="002D59EE"/>
    <w:rsid w:val="002D5B3B"/>
    <w:rsid w:val="002E0072"/>
    <w:rsid w:val="002E069F"/>
    <w:rsid w:val="002E0E88"/>
    <w:rsid w:val="002E1A4A"/>
    <w:rsid w:val="002E29ED"/>
    <w:rsid w:val="002E3746"/>
    <w:rsid w:val="002E3D9C"/>
    <w:rsid w:val="002E41AE"/>
    <w:rsid w:val="002E499C"/>
    <w:rsid w:val="002E49E1"/>
    <w:rsid w:val="002E6368"/>
    <w:rsid w:val="002E6BD2"/>
    <w:rsid w:val="002E7926"/>
    <w:rsid w:val="002E7AE2"/>
    <w:rsid w:val="002E7E1B"/>
    <w:rsid w:val="002F0F72"/>
    <w:rsid w:val="002F16D0"/>
    <w:rsid w:val="002F1E8F"/>
    <w:rsid w:val="002F21EC"/>
    <w:rsid w:val="002F2DA1"/>
    <w:rsid w:val="002F2F7E"/>
    <w:rsid w:val="002F3796"/>
    <w:rsid w:val="002F38FE"/>
    <w:rsid w:val="002F3AD3"/>
    <w:rsid w:val="002F5AA4"/>
    <w:rsid w:val="002F619F"/>
    <w:rsid w:val="002F65BF"/>
    <w:rsid w:val="002F71BD"/>
    <w:rsid w:val="002F758B"/>
    <w:rsid w:val="002F773E"/>
    <w:rsid w:val="002F7854"/>
    <w:rsid w:val="002F7A28"/>
    <w:rsid w:val="0030032D"/>
    <w:rsid w:val="003007CC"/>
    <w:rsid w:val="00300800"/>
    <w:rsid w:val="003011B5"/>
    <w:rsid w:val="00301A79"/>
    <w:rsid w:val="00301AD4"/>
    <w:rsid w:val="003023B2"/>
    <w:rsid w:val="0030297F"/>
    <w:rsid w:val="00302B20"/>
    <w:rsid w:val="00302B2B"/>
    <w:rsid w:val="00302C9F"/>
    <w:rsid w:val="003040EB"/>
    <w:rsid w:val="003046EE"/>
    <w:rsid w:val="00304DE6"/>
    <w:rsid w:val="003056A7"/>
    <w:rsid w:val="003056D9"/>
    <w:rsid w:val="003116C2"/>
    <w:rsid w:val="00311BB9"/>
    <w:rsid w:val="003122A3"/>
    <w:rsid w:val="003138CB"/>
    <w:rsid w:val="00313BC4"/>
    <w:rsid w:val="00314374"/>
    <w:rsid w:val="00314513"/>
    <w:rsid w:val="00314DCF"/>
    <w:rsid w:val="00316002"/>
    <w:rsid w:val="00316222"/>
    <w:rsid w:val="00316B84"/>
    <w:rsid w:val="003172A4"/>
    <w:rsid w:val="00317444"/>
    <w:rsid w:val="00317FCC"/>
    <w:rsid w:val="003200D5"/>
    <w:rsid w:val="00320554"/>
    <w:rsid w:val="00321CC6"/>
    <w:rsid w:val="00321EA0"/>
    <w:rsid w:val="003233FA"/>
    <w:rsid w:val="00323B3A"/>
    <w:rsid w:val="00325914"/>
    <w:rsid w:val="003268F2"/>
    <w:rsid w:val="00326F80"/>
    <w:rsid w:val="003278B4"/>
    <w:rsid w:val="00330F9D"/>
    <w:rsid w:val="0033191D"/>
    <w:rsid w:val="00331C8B"/>
    <w:rsid w:val="00331E41"/>
    <w:rsid w:val="00332173"/>
    <w:rsid w:val="00333214"/>
    <w:rsid w:val="00333E9C"/>
    <w:rsid w:val="00334237"/>
    <w:rsid w:val="00334371"/>
    <w:rsid w:val="00334BA1"/>
    <w:rsid w:val="00334C44"/>
    <w:rsid w:val="00334CEA"/>
    <w:rsid w:val="0033509D"/>
    <w:rsid w:val="00336528"/>
    <w:rsid w:val="0033689D"/>
    <w:rsid w:val="00340311"/>
    <w:rsid w:val="003409BC"/>
    <w:rsid w:val="003430A7"/>
    <w:rsid w:val="00343259"/>
    <w:rsid w:val="0034426E"/>
    <w:rsid w:val="0034464C"/>
    <w:rsid w:val="003463CD"/>
    <w:rsid w:val="00346B55"/>
    <w:rsid w:val="00346F1B"/>
    <w:rsid w:val="00347D74"/>
    <w:rsid w:val="00347F88"/>
    <w:rsid w:val="003515E9"/>
    <w:rsid w:val="00352AC8"/>
    <w:rsid w:val="00352CE3"/>
    <w:rsid w:val="00352D06"/>
    <w:rsid w:val="00353D88"/>
    <w:rsid w:val="003550C9"/>
    <w:rsid w:val="0035639D"/>
    <w:rsid w:val="00356CD9"/>
    <w:rsid w:val="00356DA1"/>
    <w:rsid w:val="0036022E"/>
    <w:rsid w:val="0036057D"/>
    <w:rsid w:val="00360E54"/>
    <w:rsid w:val="00361659"/>
    <w:rsid w:val="00362B68"/>
    <w:rsid w:val="00363310"/>
    <w:rsid w:val="003648CB"/>
    <w:rsid w:val="0036648D"/>
    <w:rsid w:val="00366792"/>
    <w:rsid w:val="00366904"/>
    <w:rsid w:val="00366C9B"/>
    <w:rsid w:val="00366FB5"/>
    <w:rsid w:val="00367448"/>
    <w:rsid w:val="00367496"/>
    <w:rsid w:val="00367FB8"/>
    <w:rsid w:val="00370D7A"/>
    <w:rsid w:val="003719C5"/>
    <w:rsid w:val="00372E35"/>
    <w:rsid w:val="003734DE"/>
    <w:rsid w:val="003743BF"/>
    <w:rsid w:val="00374A84"/>
    <w:rsid w:val="00374AC8"/>
    <w:rsid w:val="00375E97"/>
    <w:rsid w:val="003762B5"/>
    <w:rsid w:val="003765DF"/>
    <w:rsid w:val="00376CFF"/>
    <w:rsid w:val="00376F96"/>
    <w:rsid w:val="003771CA"/>
    <w:rsid w:val="0038013C"/>
    <w:rsid w:val="003809EA"/>
    <w:rsid w:val="00380DD7"/>
    <w:rsid w:val="00382839"/>
    <w:rsid w:val="00384518"/>
    <w:rsid w:val="0038460E"/>
    <w:rsid w:val="00384CFC"/>
    <w:rsid w:val="003861B2"/>
    <w:rsid w:val="003868FD"/>
    <w:rsid w:val="00387CF6"/>
    <w:rsid w:val="003903A4"/>
    <w:rsid w:val="00390D0F"/>
    <w:rsid w:val="003913C8"/>
    <w:rsid w:val="00391426"/>
    <w:rsid w:val="00391652"/>
    <w:rsid w:val="003917AA"/>
    <w:rsid w:val="00391C3C"/>
    <w:rsid w:val="00391E1B"/>
    <w:rsid w:val="00391EFA"/>
    <w:rsid w:val="003921F5"/>
    <w:rsid w:val="00392E6A"/>
    <w:rsid w:val="00393068"/>
    <w:rsid w:val="0039318E"/>
    <w:rsid w:val="003937C5"/>
    <w:rsid w:val="00396077"/>
    <w:rsid w:val="003963DB"/>
    <w:rsid w:val="00396872"/>
    <w:rsid w:val="003969E6"/>
    <w:rsid w:val="00397325"/>
    <w:rsid w:val="003975B2"/>
    <w:rsid w:val="00397865"/>
    <w:rsid w:val="003A0660"/>
    <w:rsid w:val="003A0DF5"/>
    <w:rsid w:val="003A1B4B"/>
    <w:rsid w:val="003A4244"/>
    <w:rsid w:val="003A5759"/>
    <w:rsid w:val="003A62AF"/>
    <w:rsid w:val="003A6F94"/>
    <w:rsid w:val="003A74A9"/>
    <w:rsid w:val="003B00FE"/>
    <w:rsid w:val="003B11B3"/>
    <w:rsid w:val="003B1C6E"/>
    <w:rsid w:val="003B28A7"/>
    <w:rsid w:val="003B29A1"/>
    <w:rsid w:val="003B2E35"/>
    <w:rsid w:val="003B3C6C"/>
    <w:rsid w:val="003B4C1D"/>
    <w:rsid w:val="003B4F75"/>
    <w:rsid w:val="003B53D3"/>
    <w:rsid w:val="003C1A77"/>
    <w:rsid w:val="003C2437"/>
    <w:rsid w:val="003C25AF"/>
    <w:rsid w:val="003C2D67"/>
    <w:rsid w:val="003C48ED"/>
    <w:rsid w:val="003C4F9A"/>
    <w:rsid w:val="003C55A2"/>
    <w:rsid w:val="003C5B80"/>
    <w:rsid w:val="003C5FD1"/>
    <w:rsid w:val="003C613D"/>
    <w:rsid w:val="003C64B9"/>
    <w:rsid w:val="003C6910"/>
    <w:rsid w:val="003C7419"/>
    <w:rsid w:val="003D129F"/>
    <w:rsid w:val="003D146A"/>
    <w:rsid w:val="003D1CAB"/>
    <w:rsid w:val="003D22DA"/>
    <w:rsid w:val="003D3B27"/>
    <w:rsid w:val="003D4920"/>
    <w:rsid w:val="003D4CDF"/>
    <w:rsid w:val="003D4D86"/>
    <w:rsid w:val="003D5750"/>
    <w:rsid w:val="003D61F4"/>
    <w:rsid w:val="003D7186"/>
    <w:rsid w:val="003D784D"/>
    <w:rsid w:val="003D7F04"/>
    <w:rsid w:val="003D7F3B"/>
    <w:rsid w:val="003E0848"/>
    <w:rsid w:val="003E1669"/>
    <w:rsid w:val="003E29A7"/>
    <w:rsid w:val="003E29D7"/>
    <w:rsid w:val="003E38A5"/>
    <w:rsid w:val="003E3B91"/>
    <w:rsid w:val="003E3E97"/>
    <w:rsid w:val="003E408A"/>
    <w:rsid w:val="003E466E"/>
    <w:rsid w:val="003E4C0E"/>
    <w:rsid w:val="003E4E33"/>
    <w:rsid w:val="003E55BD"/>
    <w:rsid w:val="003E5656"/>
    <w:rsid w:val="003E566B"/>
    <w:rsid w:val="003E57CD"/>
    <w:rsid w:val="003E5B21"/>
    <w:rsid w:val="003E6A42"/>
    <w:rsid w:val="003E7405"/>
    <w:rsid w:val="003E7898"/>
    <w:rsid w:val="003E7BFC"/>
    <w:rsid w:val="003E7C5A"/>
    <w:rsid w:val="003F0ACB"/>
    <w:rsid w:val="003F0ED7"/>
    <w:rsid w:val="003F14F0"/>
    <w:rsid w:val="003F17E4"/>
    <w:rsid w:val="003F1EA4"/>
    <w:rsid w:val="003F276C"/>
    <w:rsid w:val="003F2923"/>
    <w:rsid w:val="003F2A5F"/>
    <w:rsid w:val="003F2ED8"/>
    <w:rsid w:val="003F30A6"/>
    <w:rsid w:val="003F3E08"/>
    <w:rsid w:val="003F60E6"/>
    <w:rsid w:val="004006AD"/>
    <w:rsid w:val="004028AD"/>
    <w:rsid w:val="004047F8"/>
    <w:rsid w:val="00404803"/>
    <w:rsid w:val="00404C1F"/>
    <w:rsid w:val="00405160"/>
    <w:rsid w:val="00406B0B"/>
    <w:rsid w:val="0040752F"/>
    <w:rsid w:val="0040785C"/>
    <w:rsid w:val="004100A7"/>
    <w:rsid w:val="0041071A"/>
    <w:rsid w:val="00410BAA"/>
    <w:rsid w:val="004115D7"/>
    <w:rsid w:val="004119BF"/>
    <w:rsid w:val="00411D02"/>
    <w:rsid w:val="00412A54"/>
    <w:rsid w:val="00413E5E"/>
    <w:rsid w:val="004172EA"/>
    <w:rsid w:val="00421421"/>
    <w:rsid w:val="00421640"/>
    <w:rsid w:val="0042173F"/>
    <w:rsid w:val="00421EE9"/>
    <w:rsid w:val="004226D4"/>
    <w:rsid w:val="004226D7"/>
    <w:rsid w:val="00422D07"/>
    <w:rsid w:val="0042431D"/>
    <w:rsid w:val="0042608A"/>
    <w:rsid w:val="004263B2"/>
    <w:rsid w:val="004268A6"/>
    <w:rsid w:val="0042694E"/>
    <w:rsid w:val="00427D72"/>
    <w:rsid w:val="0043233B"/>
    <w:rsid w:val="004328BE"/>
    <w:rsid w:val="00432CB1"/>
    <w:rsid w:val="00433405"/>
    <w:rsid w:val="00433740"/>
    <w:rsid w:val="00434049"/>
    <w:rsid w:val="00435241"/>
    <w:rsid w:val="004357FE"/>
    <w:rsid w:val="00437421"/>
    <w:rsid w:val="004376BD"/>
    <w:rsid w:val="00437702"/>
    <w:rsid w:val="00437E82"/>
    <w:rsid w:val="00440646"/>
    <w:rsid w:val="00443519"/>
    <w:rsid w:val="0044414B"/>
    <w:rsid w:val="0044477C"/>
    <w:rsid w:val="0044481D"/>
    <w:rsid w:val="004454A9"/>
    <w:rsid w:val="004462E4"/>
    <w:rsid w:val="004468D9"/>
    <w:rsid w:val="00446BBD"/>
    <w:rsid w:val="004476A1"/>
    <w:rsid w:val="00447CE9"/>
    <w:rsid w:val="0045029B"/>
    <w:rsid w:val="00450AAB"/>
    <w:rsid w:val="00450C51"/>
    <w:rsid w:val="00450FA2"/>
    <w:rsid w:val="004511F5"/>
    <w:rsid w:val="004513E3"/>
    <w:rsid w:val="004514BA"/>
    <w:rsid w:val="004518A7"/>
    <w:rsid w:val="0045213D"/>
    <w:rsid w:val="00453A16"/>
    <w:rsid w:val="00453C18"/>
    <w:rsid w:val="00454615"/>
    <w:rsid w:val="0045554E"/>
    <w:rsid w:val="00456FE4"/>
    <w:rsid w:val="00460127"/>
    <w:rsid w:val="00460DD8"/>
    <w:rsid w:val="00461D55"/>
    <w:rsid w:val="00461E51"/>
    <w:rsid w:val="00461E87"/>
    <w:rsid w:val="0046223E"/>
    <w:rsid w:val="00462E49"/>
    <w:rsid w:val="00463294"/>
    <w:rsid w:val="0046339B"/>
    <w:rsid w:val="004635BD"/>
    <w:rsid w:val="0046369E"/>
    <w:rsid w:val="00463BFD"/>
    <w:rsid w:val="00464773"/>
    <w:rsid w:val="00465189"/>
    <w:rsid w:val="004651B4"/>
    <w:rsid w:val="00465807"/>
    <w:rsid w:val="00465C21"/>
    <w:rsid w:val="004661C6"/>
    <w:rsid w:val="00466244"/>
    <w:rsid w:val="004664E3"/>
    <w:rsid w:val="00466B76"/>
    <w:rsid w:val="00470485"/>
    <w:rsid w:val="00470A1D"/>
    <w:rsid w:val="00470D15"/>
    <w:rsid w:val="00472029"/>
    <w:rsid w:val="00473943"/>
    <w:rsid w:val="00473A5F"/>
    <w:rsid w:val="0047432E"/>
    <w:rsid w:val="00474F21"/>
    <w:rsid w:val="004754EC"/>
    <w:rsid w:val="004761FC"/>
    <w:rsid w:val="00476392"/>
    <w:rsid w:val="004774E9"/>
    <w:rsid w:val="00480786"/>
    <w:rsid w:val="00480819"/>
    <w:rsid w:val="00481384"/>
    <w:rsid w:val="004824F2"/>
    <w:rsid w:val="004836DB"/>
    <w:rsid w:val="0048380B"/>
    <w:rsid w:val="00484568"/>
    <w:rsid w:val="00484BAA"/>
    <w:rsid w:val="00484FCB"/>
    <w:rsid w:val="00485A49"/>
    <w:rsid w:val="00486315"/>
    <w:rsid w:val="00486C7C"/>
    <w:rsid w:val="00486DCD"/>
    <w:rsid w:val="004876FA"/>
    <w:rsid w:val="00487AE4"/>
    <w:rsid w:val="00487D42"/>
    <w:rsid w:val="0049054E"/>
    <w:rsid w:val="004905BE"/>
    <w:rsid w:val="00490B6F"/>
    <w:rsid w:val="004910A4"/>
    <w:rsid w:val="004918A4"/>
    <w:rsid w:val="004926BF"/>
    <w:rsid w:val="0049393A"/>
    <w:rsid w:val="004942BB"/>
    <w:rsid w:val="004947CF"/>
    <w:rsid w:val="0049510B"/>
    <w:rsid w:val="00495AF8"/>
    <w:rsid w:val="00495DA3"/>
    <w:rsid w:val="004976B5"/>
    <w:rsid w:val="004A03FE"/>
    <w:rsid w:val="004A139E"/>
    <w:rsid w:val="004A1A58"/>
    <w:rsid w:val="004A1CA4"/>
    <w:rsid w:val="004A257A"/>
    <w:rsid w:val="004A2CF8"/>
    <w:rsid w:val="004A2FAA"/>
    <w:rsid w:val="004A3DEF"/>
    <w:rsid w:val="004A5F59"/>
    <w:rsid w:val="004A69F4"/>
    <w:rsid w:val="004A6A99"/>
    <w:rsid w:val="004A6AD1"/>
    <w:rsid w:val="004A72D6"/>
    <w:rsid w:val="004B02B4"/>
    <w:rsid w:val="004B04D3"/>
    <w:rsid w:val="004B0ECA"/>
    <w:rsid w:val="004B2214"/>
    <w:rsid w:val="004B2412"/>
    <w:rsid w:val="004B257B"/>
    <w:rsid w:val="004B3036"/>
    <w:rsid w:val="004B4AE7"/>
    <w:rsid w:val="004B4BEA"/>
    <w:rsid w:val="004B5465"/>
    <w:rsid w:val="004B62B7"/>
    <w:rsid w:val="004C0DFC"/>
    <w:rsid w:val="004C197C"/>
    <w:rsid w:val="004C19C9"/>
    <w:rsid w:val="004C4226"/>
    <w:rsid w:val="004C6AE5"/>
    <w:rsid w:val="004C7A07"/>
    <w:rsid w:val="004C7B6C"/>
    <w:rsid w:val="004D09C3"/>
    <w:rsid w:val="004D0EB2"/>
    <w:rsid w:val="004D116F"/>
    <w:rsid w:val="004D12B8"/>
    <w:rsid w:val="004D1DD7"/>
    <w:rsid w:val="004D1F66"/>
    <w:rsid w:val="004D2D63"/>
    <w:rsid w:val="004D2F6D"/>
    <w:rsid w:val="004D460B"/>
    <w:rsid w:val="004D4C14"/>
    <w:rsid w:val="004D513E"/>
    <w:rsid w:val="004D5B21"/>
    <w:rsid w:val="004D5D4F"/>
    <w:rsid w:val="004D6701"/>
    <w:rsid w:val="004D72CC"/>
    <w:rsid w:val="004D776D"/>
    <w:rsid w:val="004E187A"/>
    <w:rsid w:val="004E1F47"/>
    <w:rsid w:val="004E2810"/>
    <w:rsid w:val="004E2A3B"/>
    <w:rsid w:val="004E2DF7"/>
    <w:rsid w:val="004E3CC1"/>
    <w:rsid w:val="004E3E82"/>
    <w:rsid w:val="004E4371"/>
    <w:rsid w:val="004E490F"/>
    <w:rsid w:val="004E4B0D"/>
    <w:rsid w:val="004E4B13"/>
    <w:rsid w:val="004E54BA"/>
    <w:rsid w:val="004E60AB"/>
    <w:rsid w:val="004E659D"/>
    <w:rsid w:val="004E7447"/>
    <w:rsid w:val="004F0180"/>
    <w:rsid w:val="004F03B3"/>
    <w:rsid w:val="004F07A9"/>
    <w:rsid w:val="004F094C"/>
    <w:rsid w:val="004F0D3B"/>
    <w:rsid w:val="004F0D81"/>
    <w:rsid w:val="004F1684"/>
    <w:rsid w:val="004F169C"/>
    <w:rsid w:val="004F19A2"/>
    <w:rsid w:val="004F1F68"/>
    <w:rsid w:val="004F23C5"/>
    <w:rsid w:val="004F2437"/>
    <w:rsid w:val="004F25DC"/>
    <w:rsid w:val="004F32D9"/>
    <w:rsid w:val="004F3DBF"/>
    <w:rsid w:val="004F3E95"/>
    <w:rsid w:val="004F40AD"/>
    <w:rsid w:val="004F5C4F"/>
    <w:rsid w:val="004F5D18"/>
    <w:rsid w:val="004F5EE7"/>
    <w:rsid w:val="004F6450"/>
    <w:rsid w:val="004F6BB0"/>
    <w:rsid w:val="005001F3"/>
    <w:rsid w:val="005003C0"/>
    <w:rsid w:val="005006D1"/>
    <w:rsid w:val="005007E5"/>
    <w:rsid w:val="00503AAB"/>
    <w:rsid w:val="005040B3"/>
    <w:rsid w:val="00504369"/>
    <w:rsid w:val="005046EC"/>
    <w:rsid w:val="00504EEC"/>
    <w:rsid w:val="00505032"/>
    <w:rsid w:val="005050F2"/>
    <w:rsid w:val="00505272"/>
    <w:rsid w:val="0050558E"/>
    <w:rsid w:val="00506289"/>
    <w:rsid w:val="00506BC5"/>
    <w:rsid w:val="0050787E"/>
    <w:rsid w:val="0051021F"/>
    <w:rsid w:val="005105AA"/>
    <w:rsid w:val="005125E4"/>
    <w:rsid w:val="005133B5"/>
    <w:rsid w:val="005137AE"/>
    <w:rsid w:val="005147FF"/>
    <w:rsid w:val="00514B75"/>
    <w:rsid w:val="00514DCB"/>
    <w:rsid w:val="0051696D"/>
    <w:rsid w:val="00516D4F"/>
    <w:rsid w:val="005172F2"/>
    <w:rsid w:val="005177A4"/>
    <w:rsid w:val="005179F5"/>
    <w:rsid w:val="00522133"/>
    <w:rsid w:val="005224B6"/>
    <w:rsid w:val="00522DB0"/>
    <w:rsid w:val="00523AD1"/>
    <w:rsid w:val="00523CB7"/>
    <w:rsid w:val="005245CB"/>
    <w:rsid w:val="00525CBB"/>
    <w:rsid w:val="0052669F"/>
    <w:rsid w:val="00526CA0"/>
    <w:rsid w:val="005271FB"/>
    <w:rsid w:val="005279CE"/>
    <w:rsid w:val="00527A99"/>
    <w:rsid w:val="00527B24"/>
    <w:rsid w:val="00530B88"/>
    <w:rsid w:val="005322AA"/>
    <w:rsid w:val="00532D4A"/>
    <w:rsid w:val="00533CED"/>
    <w:rsid w:val="0053607F"/>
    <w:rsid w:val="00536BEB"/>
    <w:rsid w:val="00537320"/>
    <w:rsid w:val="00537A07"/>
    <w:rsid w:val="00540CDE"/>
    <w:rsid w:val="00540D8B"/>
    <w:rsid w:val="0054101D"/>
    <w:rsid w:val="0054157F"/>
    <w:rsid w:val="005416B6"/>
    <w:rsid w:val="00541983"/>
    <w:rsid w:val="00542723"/>
    <w:rsid w:val="005433D0"/>
    <w:rsid w:val="00543BB7"/>
    <w:rsid w:val="005446A9"/>
    <w:rsid w:val="00545EC1"/>
    <w:rsid w:val="005462F6"/>
    <w:rsid w:val="0054685D"/>
    <w:rsid w:val="005468DF"/>
    <w:rsid w:val="005469ED"/>
    <w:rsid w:val="00546CB2"/>
    <w:rsid w:val="00547630"/>
    <w:rsid w:val="00547F72"/>
    <w:rsid w:val="00550D0A"/>
    <w:rsid w:val="005519EF"/>
    <w:rsid w:val="00552AB8"/>
    <w:rsid w:val="00552E00"/>
    <w:rsid w:val="0055309F"/>
    <w:rsid w:val="00553AB2"/>
    <w:rsid w:val="005540BD"/>
    <w:rsid w:val="00554460"/>
    <w:rsid w:val="00554A3A"/>
    <w:rsid w:val="00554BE8"/>
    <w:rsid w:val="005552BF"/>
    <w:rsid w:val="005556A8"/>
    <w:rsid w:val="0055643D"/>
    <w:rsid w:val="00557261"/>
    <w:rsid w:val="00557BF7"/>
    <w:rsid w:val="005615EE"/>
    <w:rsid w:val="0056194B"/>
    <w:rsid w:val="00561B20"/>
    <w:rsid w:val="00562728"/>
    <w:rsid w:val="0056345B"/>
    <w:rsid w:val="005651F6"/>
    <w:rsid w:val="005657A2"/>
    <w:rsid w:val="005661F8"/>
    <w:rsid w:val="005662EC"/>
    <w:rsid w:val="0056646E"/>
    <w:rsid w:val="005667FA"/>
    <w:rsid w:val="00567093"/>
    <w:rsid w:val="00567116"/>
    <w:rsid w:val="00567C63"/>
    <w:rsid w:val="0057190C"/>
    <w:rsid w:val="00571E0D"/>
    <w:rsid w:val="00572343"/>
    <w:rsid w:val="00572E57"/>
    <w:rsid w:val="00572F1A"/>
    <w:rsid w:val="00573574"/>
    <w:rsid w:val="005741D0"/>
    <w:rsid w:val="0057513E"/>
    <w:rsid w:val="005752D4"/>
    <w:rsid w:val="0057620A"/>
    <w:rsid w:val="0057683A"/>
    <w:rsid w:val="00576CDC"/>
    <w:rsid w:val="00577345"/>
    <w:rsid w:val="00582160"/>
    <w:rsid w:val="00583439"/>
    <w:rsid w:val="00583544"/>
    <w:rsid w:val="005835A6"/>
    <w:rsid w:val="00583EAB"/>
    <w:rsid w:val="00584664"/>
    <w:rsid w:val="00585789"/>
    <w:rsid w:val="00586213"/>
    <w:rsid w:val="005863E8"/>
    <w:rsid w:val="00586BA5"/>
    <w:rsid w:val="00586D07"/>
    <w:rsid w:val="005877C4"/>
    <w:rsid w:val="005878C1"/>
    <w:rsid w:val="00587E7E"/>
    <w:rsid w:val="00592456"/>
    <w:rsid w:val="00592E08"/>
    <w:rsid w:val="00593E8E"/>
    <w:rsid w:val="00594385"/>
    <w:rsid w:val="0059546B"/>
    <w:rsid w:val="00596295"/>
    <w:rsid w:val="005972C2"/>
    <w:rsid w:val="005A077D"/>
    <w:rsid w:val="005A1CA3"/>
    <w:rsid w:val="005A327D"/>
    <w:rsid w:val="005A4DB7"/>
    <w:rsid w:val="005A4DFF"/>
    <w:rsid w:val="005A5648"/>
    <w:rsid w:val="005A66C4"/>
    <w:rsid w:val="005A6D8A"/>
    <w:rsid w:val="005A6E02"/>
    <w:rsid w:val="005A6E10"/>
    <w:rsid w:val="005A75B6"/>
    <w:rsid w:val="005A7740"/>
    <w:rsid w:val="005A7EC0"/>
    <w:rsid w:val="005A7FD1"/>
    <w:rsid w:val="005B0CC0"/>
    <w:rsid w:val="005B1062"/>
    <w:rsid w:val="005B15D8"/>
    <w:rsid w:val="005B1676"/>
    <w:rsid w:val="005B17E5"/>
    <w:rsid w:val="005B19E9"/>
    <w:rsid w:val="005B203A"/>
    <w:rsid w:val="005B238E"/>
    <w:rsid w:val="005B23D1"/>
    <w:rsid w:val="005B2EB4"/>
    <w:rsid w:val="005B2FDD"/>
    <w:rsid w:val="005B303C"/>
    <w:rsid w:val="005B3A5F"/>
    <w:rsid w:val="005B3C16"/>
    <w:rsid w:val="005B4D8D"/>
    <w:rsid w:val="005B56C3"/>
    <w:rsid w:val="005B58DC"/>
    <w:rsid w:val="005B5AA8"/>
    <w:rsid w:val="005B7469"/>
    <w:rsid w:val="005C08F3"/>
    <w:rsid w:val="005C0CD1"/>
    <w:rsid w:val="005C1145"/>
    <w:rsid w:val="005C2A72"/>
    <w:rsid w:val="005C2B33"/>
    <w:rsid w:val="005C319A"/>
    <w:rsid w:val="005C4C7F"/>
    <w:rsid w:val="005C67DF"/>
    <w:rsid w:val="005C698A"/>
    <w:rsid w:val="005C6BB3"/>
    <w:rsid w:val="005C72CB"/>
    <w:rsid w:val="005C7A4D"/>
    <w:rsid w:val="005D06D4"/>
    <w:rsid w:val="005D1548"/>
    <w:rsid w:val="005D154D"/>
    <w:rsid w:val="005D15E3"/>
    <w:rsid w:val="005D1881"/>
    <w:rsid w:val="005D222B"/>
    <w:rsid w:val="005D227B"/>
    <w:rsid w:val="005D2926"/>
    <w:rsid w:val="005D31A1"/>
    <w:rsid w:val="005D3783"/>
    <w:rsid w:val="005D3CFF"/>
    <w:rsid w:val="005D3F7C"/>
    <w:rsid w:val="005D48D8"/>
    <w:rsid w:val="005D5081"/>
    <w:rsid w:val="005D636C"/>
    <w:rsid w:val="005D66FF"/>
    <w:rsid w:val="005D7398"/>
    <w:rsid w:val="005D7697"/>
    <w:rsid w:val="005D7789"/>
    <w:rsid w:val="005E0A62"/>
    <w:rsid w:val="005E2035"/>
    <w:rsid w:val="005E2745"/>
    <w:rsid w:val="005E2FE5"/>
    <w:rsid w:val="005E404B"/>
    <w:rsid w:val="005E437A"/>
    <w:rsid w:val="005E5826"/>
    <w:rsid w:val="005E5CAE"/>
    <w:rsid w:val="005E6908"/>
    <w:rsid w:val="005E6FC5"/>
    <w:rsid w:val="005E794C"/>
    <w:rsid w:val="005F0BF7"/>
    <w:rsid w:val="005F0C21"/>
    <w:rsid w:val="005F0C5E"/>
    <w:rsid w:val="005F0D56"/>
    <w:rsid w:val="005F28FD"/>
    <w:rsid w:val="005F3931"/>
    <w:rsid w:val="005F3A3C"/>
    <w:rsid w:val="005F4EFB"/>
    <w:rsid w:val="005F5CDF"/>
    <w:rsid w:val="005F66C8"/>
    <w:rsid w:val="005F6F57"/>
    <w:rsid w:val="005F745A"/>
    <w:rsid w:val="005F753A"/>
    <w:rsid w:val="00601282"/>
    <w:rsid w:val="006013E6"/>
    <w:rsid w:val="00601469"/>
    <w:rsid w:val="006024F1"/>
    <w:rsid w:val="00603793"/>
    <w:rsid w:val="00603C05"/>
    <w:rsid w:val="0060429F"/>
    <w:rsid w:val="00604919"/>
    <w:rsid w:val="0060590D"/>
    <w:rsid w:val="00605912"/>
    <w:rsid w:val="00606006"/>
    <w:rsid w:val="0060613E"/>
    <w:rsid w:val="00606FD5"/>
    <w:rsid w:val="0060799A"/>
    <w:rsid w:val="00607D53"/>
    <w:rsid w:val="006100E6"/>
    <w:rsid w:val="00613531"/>
    <w:rsid w:val="006139FF"/>
    <w:rsid w:val="00613C78"/>
    <w:rsid w:val="00613F41"/>
    <w:rsid w:val="006144B1"/>
    <w:rsid w:val="00614996"/>
    <w:rsid w:val="0061502C"/>
    <w:rsid w:val="006151AF"/>
    <w:rsid w:val="00616841"/>
    <w:rsid w:val="00617958"/>
    <w:rsid w:val="006179A2"/>
    <w:rsid w:val="006217C6"/>
    <w:rsid w:val="0062192D"/>
    <w:rsid w:val="00622CA6"/>
    <w:rsid w:val="00624285"/>
    <w:rsid w:val="006243F8"/>
    <w:rsid w:val="00625768"/>
    <w:rsid w:val="006257EC"/>
    <w:rsid w:val="0062667F"/>
    <w:rsid w:val="0062778D"/>
    <w:rsid w:val="006306D1"/>
    <w:rsid w:val="0063279A"/>
    <w:rsid w:val="0063292D"/>
    <w:rsid w:val="00632E5F"/>
    <w:rsid w:val="0063301D"/>
    <w:rsid w:val="0063302C"/>
    <w:rsid w:val="0063315B"/>
    <w:rsid w:val="006334CD"/>
    <w:rsid w:val="0063421E"/>
    <w:rsid w:val="0063429A"/>
    <w:rsid w:val="00635B33"/>
    <w:rsid w:val="006364EE"/>
    <w:rsid w:val="00636C05"/>
    <w:rsid w:val="00636E1E"/>
    <w:rsid w:val="00637E0F"/>
    <w:rsid w:val="006400B8"/>
    <w:rsid w:val="00640915"/>
    <w:rsid w:val="0064110E"/>
    <w:rsid w:val="0064193E"/>
    <w:rsid w:val="00641AA8"/>
    <w:rsid w:val="00641AD0"/>
    <w:rsid w:val="00642B0C"/>
    <w:rsid w:val="0064338C"/>
    <w:rsid w:val="00643DE7"/>
    <w:rsid w:val="00644572"/>
    <w:rsid w:val="006464DB"/>
    <w:rsid w:val="0064724E"/>
    <w:rsid w:val="00647519"/>
    <w:rsid w:val="006478C9"/>
    <w:rsid w:val="00650406"/>
    <w:rsid w:val="00650B6E"/>
    <w:rsid w:val="006518EE"/>
    <w:rsid w:val="00651D13"/>
    <w:rsid w:val="006524DB"/>
    <w:rsid w:val="00653092"/>
    <w:rsid w:val="006536E6"/>
    <w:rsid w:val="0065592D"/>
    <w:rsid w:val="00656DE0"/>
    <w:rsid w:val="0065794C"/>
    <w:rsid w:val="006614B9"/>
    <w:rsid w:val="006617ED"/>
    <w:rsid w:val="0066202F"/>
    <w:rsid w:val="006624A9"/>
    <w:rsid w:val="00663CE4"/>
    <w:rsid w:val="0066438D"/>
    <w:rsid w:val="006652E1"/>
    <w:rsid w:val="00666E4F"/>
    <w:rsid w:val="00666F6F"/>
    <w:rsid w:val="006678BD"/>
    <w:rsid w:val="00667BC6"/>
    <w:rsid w:val="00672585"/>
    <w:rsid w:val="0067298E"/>
    <w:rsid w:val="00672E93"/>
    <w:rsid w:val="00673889"/>
    <w:rsid w:val="006739D6"/>
    <w:rsid w:val="00674585"/>
    <w:rsid w:val="00674822"/>
    <w:rsid w:val="00674F8F"/>
    <w:rsid w:val="00675A04"/>
    <w:rsid w:val="00675AF7"/>
    <w:rsid w:val="0067791E"/>
    <w:rsid w:val="00677D7E"/>
    <w:rsid w:val="00680F9F"/>
    <w:rsid w:val="00681AD4"/>
    <w:rsid w:val="00681D9D"/>
    <w:rsid w:val="006821FE"/>
    <w:rsid w:val="0068227D"/>
    <w:rsid w:val="00685A46"/>
    <w:rsid w:val="006861A7"/>
    <w:rsid w:val="006905EB"/>
    <w:rsid w:val="00690C38"/>
    <w:rsid w:val="00690DC7"/>
    <w:rsid w:val="00690EFC"/>
    <w:rsid w:val="00691064"/>
    <w:rsid w:val="00692957"/>
    <w:rsid w:val="00693873"/>
    <w:rsid w:val="00693B3A"/>
    <w:rsid w:val="00693BC5"/>
    <w:rsid w:val="006948A4"/>
    <w:rsid w:val="00694C3D"/>
    <w:rsid w:val="0069508C"/>
    <w:rsid w:val="006950C5"/>
    <w:rsid w:val="00695B6A"/>
    <w:rsid w:val="0069635C"/>
    <w:rsid w:val="00696F9C"/>
    <w:rsid w:val="00697436"/>
    <w:rsid w:val="00697A8D"/>
    <w:rsid w:val="006A011B"/>
    <w:rsid w:val="006A0E49"/>
    <w:rsid w:val="006A34AF"/>
    <w:rsid w:val="006A3BC2"/>
    <w:rsid w:val="006A3D81"/>
    <w:rsid w:val="006A4399"/>
    <w:rsid w:val="006A5073"/>
    <w:rsid w:val="006A5760"/>
    <w:rsid w:val="006A5A62"/>
    <w:rsid w:val="006A6148"/>
    <w:rsid w:val="006A6CC1"/>
    <w:rsid w:val="006A76FD"/>
    <w:rsid w:val="006A784A"/>
    <w:rsid w:val="006B1B30"/>
    <w:rsid w:val="006B1E3D"/>
    <w:rsid w:val="006B2145"/>
    <w:rsid w:val="006B33BB"/>
    <w:rsid w:val="006B4231"/>
    <w:rsid w:val="006B63E0"/>
    <w:rsid w:val="006B6D68"/>
    <w:rsid w:val="006B77AC"/>
    <w:rsid w:val="006B7B67"/>
    <w:rsid w:val="006C0A12"/>
    <w:rsid w:val="006C0DEC"/>
    <w:rsid w:val="006C19C2"/>
    <w:rsid w:val="006C2E98"/>
    <w:rsid w:val="006C46E2"/>
    <w:rsid w:val="006C5DCB"/>
    <w:rsid w:val="006C641E"/>
    <w:rsid w:val="006C7680"/>
    <w:rsid w:val="006C7B14"/>
    <w:rsid w:val="006C7C16"/>
    <w:rsid w:val="006D044C"/>
    <w:rsid w:val="006D0D45"/>
    <w:rsid w:val="006D168B"/>
    <w:rsid w:val="006D1A47"/>
    <w:rsid w:val="006D1DFF"/>
    <w:rsid w:val="006D2A68"/>
    <w:rsid w:val="006D2B1D"/>
    <w:rsid w:val="006D3B34"/>
    <w:rsid w:val="006D54C6"/>
    <w:rsid w:val="006D5A07"/>
    <w:rsid w:val="006D61EF"/>
    <w:rsid w:val="006D6D3B"/>
    <w:rsid w:val="006D74D9"/>
    <w:rsid w:val="006E0698"/>
    <w:rsid w:val="006E0736"/>
    <w:rsid w:val="006E091B"/>
    <w:rsid w:val="006E23C7"/>
    <w:rsid w:val="006E2E73"/>
    <w:rsid w:val="006E3841"/>
    <w:rsid w:val="006E3E49"/>
    <w:rsid w:val="006E3E53"/>
    <w:rsid w:val="006E4455"/>
    <w:rsid w:val="006E470A"/>
    <w:rsid w:val="006E4935"/>
    <w:rsid w:val="006E558F"/>
    <w:rsid w:val="006E5DFF"/>
    <w:rsid w:val="006E6104"/>
    <w:rsid w:val="006E69B1"/>
    <w:rsid w:val="006E6A09"/>
    <w:rsid w:val="006E6BBD"/>
    <w:rsid w:val="006F0F04"/>
    <w:rsid w:val="006F1456"/>
    <w:rsid w:val="006F1685"/>
    <w:rsid w:val="006F1840"/>
    <w:rsid w:val="006F18E6"/>
    <w:rsid w:val="006F197E"/>
    <w:rsid w:val="006F32A8"/>
    <w:rsid w:val="006F48F2"/>
    <w:rsid w:val="006F4E20"/>
    <w:rsid w:val="007001F6"/>
    <w:rsid w:val="00700C01"/>
    <w:rsid w:val="00700F72"/>
    <w:rsid w:val="00701D99"/>
    <w:rsid w:val="0070353B"/>
    <w:rsid w:val="00703E75"/>
    <w:rsid w:val="007040BB"/>
    <w:rsid w:val="00704124"/>
    <w:rsid w:val="00704609"/>
    <w:rsid w:val="00705224"/>
    <w:rsid w:val="007057B2"/>
    <w:rsid w:val="00705C1C"/>
    <w:rsid w:val="00705EAB"/>
    <w:rsid w:val="00706333"/>
    <w:rsid w:val="00707278"/>
    <w:rsid w:val="0070744F"/>
    <w:rsid w:val="007075C5"/>
    <w:rsid w:val="0070766D"/>
    <w:rsid w:val="00710FE1"/>
    <w:rsid w:val="00711CDB"/>
    <w:rsid w:val="00711D4D"/>
    <w:rsid w:val="00713C11"/>
    <w:rsid w:val="00715F0D"/>
    <w:rsid w:val="00716409"/>
    <w:rsid w:val="00717613"/>
    <w:rsid w:val="00717D1B"/>
    <w:rsid w:val="007217E6"/>
    <w:rsid w:val="007228B2"/>
    <w:rsid w:val="007229B0"/>
    <w:rsid w:val="00723292"/>
    <w:rsid w:val="0072381C"/>
    <w:rsid w:val="0072441F"/>
    <w:rsid w:val="00724DE0"/>
    <w:rsid w:val="00726DB1"/>
    <w:rsid w:val="00730470"/>
    <w:rsid w:val="00731187"/>
    <w:rsid w:val="00731B6E"/>
    <w:rsid w:val="007320DE"/>
    <w:rsid w:val="00732C1D"/>
    <w:rsid w:val="00733057"/>
    <w:rsid w:val="00733F56"/>
    <w:rsid w:val="00734F88"/>
    <w:rsid w:val="007366FC"/>
    <w:rsid w:val="0073682F"/>
    <w:rsid w:val="0073701A"/>
    <w:rsid w:val="00741DE8"/>
    <w:rsid w:val="0074284B"/>
    <w:rsid w:val="007428E4"/>
    <w:rsid w:val="00742B19"/>
    <w:rsid w:val="007434C0"/>
    <w:rsid w:val="00743DAE"/>
    <w:rsid w:val="00744ACF"/>
    <w:rsid w:val="00745EAF"/>
    <w:rsid w:val="007466E0"/>
    <w:rsid w:val="00746905"/>
    <w:rsid w:val="00746A15"/>
    <w:rsid w:val="00750BC7"/>
    <w:rsid w:val="00751593"/>
    <w:rsid w:val="0075190C"/>
    <w:rsid w:val="007528C2"/>
    <w:rsid w:val="00752FE3"/>
    <w:rsid w:val="00753AE7"/>
    <w:rsid w:val="00753ED6"/>
    <w:rsid w:val="0075435A"/>
    <w:rsid w:val="00754CC1"/>
    <w:rsid w:val="00754F3F"/>
    <w:rsid w:val="0075512B"/>
    <w:rsid w:val="00757055"/>
    <w:rsid w:val="007578A9"/>
    <w:rsid w:val="007579B7"/>
    <w:rsid w:val="00757E90"/>
    <w:rsid w:val="007602BC"/>
    <w:rsid w:val="00760BAE"/>
    <w:rsid w:val="00760CB8"/>
    <w:rsid w:val="007616C9"/>
    <w:rsid w:val="00761BFD"/>
    <w:rsid w:val="00762E95"/>
    <w:rsid w:val="007637AE"/>
    <w:rsid w:val="00763EE5"/>
    <w:rsid w:val="00765F04"/>
    <w:rsid w:val="007666A2"/>
    <w:rsid w:val="00766CF9"/>
    <w:rsid w:val="00767004"/>
    <w:rsid w:val="00767367"/>
    <w:rsid w:val="0077054F"/>
    <w:rsid w:val="00770F67"/>
    <w:rsid w:val="00771095"/>
    <w:rsid w:val="00771775"/>
    <w:rsid w:val="00772493"/>
    <w:rsid w:val="007729BD"/>
    <w:rsid w:val="00772FEB"/>
    <w:rsid w:val="0077326D"/>
    <w:rsid w:val="007732B7"/>
    <w:rsid w:val="0077358B"/>
    <w:rsid w:val="0077359D"/>
    <w:rsid w:val="00773B3A"/>
    <w:rsid w:val="007748E6"/>
    <w:rsid w:val="0077564D"/>
    <w:rsid w:val="00775E22"/>
    <w:rsid w:val="007760A9"/>
    <w:rsid w:val="00776394"/>
    <w:rsid w:val="007771DC"/>
    <w:rsid w:val="0078105E"/>
    <w:rsid w:val="007811FD"/>
    <w:rsid w:val="0078197F"/>
    <w:rsid w:val="00783CA2"/>
    <w:rsid w:val="00783F52"/>
    <w:rsid w:val="00784436"/>
    <w:rsid w:val="00784AFD"/>
    <w:rsid w:val="00785908"/>
    <w:rsid w:val="00785CB0"/>
    <w:rsid w:val="00787F53"/>
    <w:rsid w:val="00787F5E"/>
    <w:rsid w:val="00790B23"/>
    <w:rsid w:val="00790DCD"/>
    <w:rsid w:val="007914EF"/>
    <w:rsid w:val="0079161F"/>
    <w:rsid w:val="00791727"/>
    <w:rsid w:val="007919CF"/>
    <w:rsid w:val="007927BF"/>
    <w:rsid w:val="00792DAF"/>
    <w:rsid w:val="007943C1"/>
    <w:rsid w:val="00794717"/>
    <w:rsid w:val="00794828"/>
    <w:rsid w:val="00794953"/>
    <w:rsid w:val="00794D22"/>
    <w:rsid w:val="0079545E"/>
    <w:rsid w:val="00795581"/>
    <w:rsid w:val="00795C1C"/>
    <w:rsid w:val="00795CF9"/>
    <w:rsid w:val="0079683B"/>
    <w:rsid w:val="00797485"/>
    <w:rsid w:val="00797A78"/>
    <w:rsid w:val="007A0DAE"/>
    <w:rsid w:val="007A1529"/>
    <w:rsid w:val="007A20B3"/>
    <w:rsid w:val="007A25ED"/>
    <w:rsid w:val="007A2BF0"/>
    <w:rsid w:val="007A2F99"/>
    <w:rsid w:val="007A3405"/>
    <w:rsid w:val="007A373D"/>
    <w:rsid w:val="007A4856"/>
    <w:rsid w:val="007A48F8"/>
    <w:rsid w:val="007A4BA2"/>
    <w:rsid w:val="007A4CC9"/>
    <w:rsid w:val="007A70E2"/>
    <w:rsid w:val="007A7B5F"/>
    <w:rsid w:val="007B1EFB"/>
    <w:rsid w:val="007B202A"/>
    <w:rsid w:val="007B29EC"/>
    <w:rsid w:val="007B3641"/>
    <w:rsid w:val="007B3B1F"/>
    <w:rsid w:val="007B4173"/>
    <w:rsid w:val="007B4864"/>
    <w:rsid w:val="007B4869"/>
    <w:rsid w:val="007B5823"/>
    <w:rsid w:val="007B60CC"/>
    <w:rsid w:val="007B62AD"/>
    <w:rsid w:val="007B6406"/>
    <w:rsid w:val="007B662E"/>
    <w:rsid w:val="007B6B7A"/>
    <w:rsid w:val="007B79AC"/>
    <w:rsid w:val="007C0711"/>
    <w:rsid w:val="007C0D49"/>
    <w:rsid w:val="007C19E5"/>
    <w:rsid w:val="007C2645"/>
    <w:rsid w:val="007C2B82"/>
    <w:rsid w:val="007C3363"/>
    <w:rsid w:val="007C3F1A"/>
    <w:rsid w:val="007C486F"/>
    <w:rsid w:val="007C525E"/>
    <w:rsid w:val="007C636B"/>
    <w:rsid w:val="007C65B1"/>
    <w:rsid w:val="007C6E13"/>
    <w:rsid w:val="007C7766"/>
    <w:rsid w:val="007C7837"/>
    <w:rsid w:val="007C7B79"/>
    <w:rsid w:val="007C7FC6"/>
    <w:rsid w:val="007D0C95"/>
    <w:rsid w:val="007D12E9"/>
    <w:rsid w:val="007D138E"/>
    <w:rsid w:val="007D1391"/>
    <w:rsid w:val="007D2F30"/>
    <w:rsid w:val="007D3CBB"/>
    <w:rsid w:val="007D4C55"/>
    <w:rsid w:val="007D4DCC"/>
    <w:rsid w:val="007D6113"/>
    <w:rsid w:val="007D73D7"/>
    <w:rsid w:val="007D7A2D"/>
    <w:rsid w:val="007D7C9E"/>
    <w:rsid w:val="007D7CB8"/>
    <w:rsid w:val="007E015A"/>
    <w:rsid w:val="007E02F6"/>
    <w:rsid w:val="007E0630"/>
    <w:rsid w:val="007E0A47"/>
    <w:rsid w:val="007E1523"/>
    <w:rsid w:val="007E1B39"/>
    <w:rsid w:val="007E2461"/>
    <w:rsid w:val="007E2A59"/>
    <w:rsid w:val="007E47A2"/>
    <w:rsid w:val="007E5419"/>
    <w:rsid w:val="007E568B"/>
    <w:rsid w:val="007E5728"/>
    <w:rsid w:val="007E5CAD"/>
    <w:rsid w:val="007F00A8"/>
    <w:rsid w:val="007F0D97"/>
    <w:rsid w:val="007F13F6"/>
    <w:rsid w:val="007F269D"/>
    <w:rsid w:val="007F40C2"/>
    <w:rsid w:val="007F4964"/>
    <w:rsid w:val="007F50E9"/>
    <w:rsid w:val="007F524C"/>
    <w:rsid w:val="007F5305"/>
    <w:rsid w:val="007F54B7"/>
    <w:rsid w:val="007F5E13"/>
    <w:rsid w:val="007F62EB"/>
    <w:rsid w:val="007F68E0"/>
    <w:rsid w:val="007F741A"/>
    <w:rsid w:val="007F77BA"/>
    <w:rsid w:val="00800ADD"/>
    <w:rsid w:val="00801780"/>
    <w:rsid w:val="008017B1"/>
    <w:rsid w:val="008022AB"/>
    <w:rsid w:val="008023F4"/>
    <w:rsid w:val="00803663"/>
    <w:rsid w:val="00803E47"/>
    <w:rsid w:val="00804108"/>
    <w:rsid w:val="0080605A"/>
    <w:rsid w:val="00806844"/>
    <w:rsid w:val="00806F2F"/>
    <w:rsid w:val="00807444"/>
    <w:rsid w:val="008106D9"/>
    <w:rsid w:val="00810BF5"/>
    <w:rsid w:val="00811538"/>
    <w:rsid w:val="00811E7C"/>
    <w:rsid w:val="0081241C"/>
    <w:rsid w:val="00812ABD"/>
    <w:rsid w:val="00812ED6"/>
    <w:rsid w:val="00813926"/>
    <w:rsid w:val="00814768"/>
    <w:rsid w:val="00814E9E"/>
    <w:rsid w:val="008151FA"/>
    <w:rsid w:val="00815CFF"/>
    <w:rsid w:val="0081629C"/>
    <w:rsid w:val="00816AAD"/>
    <w:rsid w:val="00816F5B"/>
    <w:rsid w:val="00817110"/>
    <w:rsid w:val="00817A3C"/>
    <w:rsid w:val="00820B21"/>
    <w:rsid w:val="00821946"/>
    <w:rsid w:val="0082209D"/>
    <w:rsid w:val="0082237F"/>
    <w:rsid w:val="00823401"/>
    <w:rsid w:val="00823507"/>
    <w:rsid w:val="0082379F"/>
    <w:rsid w:val="00823A4A"/>
    <w:rsid w:val="00823F65"/>
    <w:rsid w:val="00823FF0"/>
    <w:rsid w:val="00824B80"/>
    <w:rsid w:val="00824D4E"/>
    <w:rsid w:val="008253DE"/>
    <w:rsid w:val="008254D6"/>
    <w:rsid w:val="008257FC"/>
    <w:rsid w:val="0082650E"/>
    <w:rsid w:val="00826FE1"/>
    <w:rsid w:val="00831255"/>
    <w:rsid w:val="00831311"/>
    <w:rsid w:val="008318BB"/>
    <w:rsid w:val="00831E57"/>
    <w:rsid w:val="008344AB"/>
    <w:rsid w:val="00834D02"/>
    <w:rsid w:val="00834FD5"/>
    <w:rsid w:val="00835775"/>
    <w:rsid w:val="0084071A"/>
    <w:rsid w:val="00840A4F"/>
    <w:rsid w:val="008413F0"/>
    <w:rsid w:val="00841DAF"/>
    <w:rsid w:val="00842138"/>
    <w:rsid w:val="00844591"/>
    <w:rsid w:val="0084550A"/>
    <w:rsid w:val="00846F24"/>
    <w:rsid w:val="0084705F"/>
    <w:rsid w:val="0084706A"/>
    <w:rsid w:val="008476BE"/>
    <w:rsid w:val="0085005B"/>
    <w:rsid w:val="008500DA"/>
    <w:rsid w:val="00850104"/>
    <w:rsid w:val="0085015F"/>
    <w:rsid w:val="00850B53"/>
    <w:rsid w:val="0085207A"/>
    <w:rsid w:val="00853B1A"/>
    <w:rsid w:val="00854945"/>
    <w:rsid w:val="00855AAB"/>
    <w:rsid w:val="00855BF1"/>
    <w:rsid w:val="00855F4D"/>
    <w:rsid w:val="0085694A"/>
    <w:rsid w:val="008569E0"/>
    <w:rsid w:val="008569F1"/>
    <w:rsid w:val="008573CE"/>
    <w:rsid w:val="008600B9"/>
    <w:rsid w:val="008604F9"/>
    <w:rsid w:val="008609D9"/>
    <w:rsid w:val="00860B3B"/>
    <w:rsid w:val="00861ABC"/>
    <w:rsid w:val="00861AF8"/>
    <w:rsid w:val="0086278B"/>
    <w:rsid w:val="00863A8F"/>
    <w:rsid w:val="00864FC8"/>
    <w:rsid w:val="0086639E"/>
    <w:rsid w:val="008669D7"/>
    <w:rsid w:val="00866C4B"/>
    <w:rsid w:val="0086711A"/>
    <w:rsid w:val="00867F19"/>
    <w:rsid w:val="0087015E"/>
    <w:rsid w:val="00870338"/>
    <w:rsid w:val="00870618"/>
    <w:rsid w:val="00872369"/>
    <w:rsid w:val="00872BF7"/>
    <w:rsid w:val="008737A8"/>
    <w:rsid w:val="00874240"/>
    <w:rsid w:val="008750FB"/>
    <w:rsid w:val="008751C4"/>
    <w:rsid w:val="00875643"/>
    <w:rsid w:val="008764C7"/>
    <w:rsid w:val="008765BB"/>
    <w:rsid w:val="00876F76"/>
    <w:rsid w:val="00877F80"/>
    <w:rsid w:val="008806E1"/>
    <w:rsid w:val="00880FB8"/>
    <w:rsid w:val="008819FF"/>
    <w:rsid w:val="0088432A"/>
    <w:rsid w:val="00884DBD"/>
    <w:rsid w:val="00884F65"/>
    <w:rsid w:val="008851A5"/>
    <w:rsid w:val="00885911"/>
    <w:rsid w:val="0088681E"/>
    <w:rsid w:val="00887149"/>
    <w:rsid w:val="0088726A"/>
    <w:rsid w:val="008877A2"/>
    <w:rsid w:val="008877A9"/>
    <w:rsid w:val="00887D4A"/>
    <w:rsid w:val="008907E2"/>
    <w:rsid w:val="008911EA"/>
    <w:rsid w:val="00891C1E"/>
    <w:rsid w:val="00892715"/>
    <w:rsid w:val="00893C58"/>
    <w:rsid w:val="0089400C"/>
    <w:rsid w:val="00896012"/>
    <w:rsid w:val="008963C6"/>
    <w:rsid w:val="0089736C"/>
    <w:rsid w:val="00897B83"/>
    <w:rsid w:val="00897CA5"/>
    <w:rsid w:val="00897CDF"/>
    <w:rsid w:val="00897D59"/>
    <w:rsid w:val="008A05AF"/>
    <w:rsid w:val="008A07BD"/>
    <w:rsid w:val="008A07E9"/>
    <w:rsid w:val="008A197F"/>
    <w:rsid w:val="008A1FEA"/>
    <w:rsid w:val="008A2642"/>
    <w:rsid w:val="008A2654"/>
    <w:rsid w:val="008A2708"/>
    <w:rsid w:val="008A319F"/>
    <w:rsid w:val="008A3FDE"/>
    <w:rsid w:val="008A4B65"/>
    <w:rsid w:val="008A54BD"/>
    <w:rsid w:val="008A59AC"/>
    <w:rsid w:val="008A697D"/>
    <w:rsid w:val="008A7037"/>
    <w:rsid w:val="008A7CB5"/>
    <w:rsid w:val="008B0163"/>
    <w:rsid w:val="008B022D"/>
    <w:rsid w:val="008B0403"/>
    <w:rsid w:val="008B0867"/>
    <w:rsid w:val="008B0C46"/>
    <w:rsid w:val="008B194E"/>
    <w:rsid w:val="008B2292"/>
    <w:rsid w:val="008B2A59"/>
    <w:rsid w:val="008B39AC"/>
    <w:rsid w:val="008B5A37"/>
    <w:rsid w:val="008B5A39"/>
    <w:rsid w:val="008B6AD4"/>
    <w:rsid w:val="008B7121"/>
    <w:rsid w:val="008B7318"/>
    <w:rsid w:val="008B7663"/>
    <w:rsid w:val="008C0D5C"/>
    <w:rsid w:val="008C2779"/>
    <w:rsid w:val="008C2818"/>
    <w:rsid w:val="008C2A3B"/>
    <w:rsid w:val="008C2CD4"/>
    <w:rsid w:val="008C364C"/>
    <w:rsid w:val="008C45E8"/>
    <w:rsid w:val="008C4AB4"/>
    <w:rsid w:val="008C4C4E"/>
    <w:rsid w:val="008C53D9"/>
    <w:rsid w:val="008C6A68"/>
    <w:rsid w:val="008C7200"/>
    <w:rsid w:val="008C7D83"/>
    <w:rsid w:val="008D1A0D"/>
    <w:rsid w:val="008D2745"/>
    <w:rsid w:val="008D3EBF"/>
    <w:rsid w:val="008D50A2"/>
    <w:rsid w:val="008D5461"/>
    <w:rsid w:val="008D6232"/>
    <w:rsid w:val="008D62C5"/>
    <w:rsid w:val="008D668C"/>
    <w:rsid w:val="008D674E"/>
    <w:rsid w:val="008D695F"/>
    <w:rsid w:val="008D6A11"/>
    <w:rsid w:val="008D6D75"/>
    <w:rsid w:val="008D7639"/>
    <w:rsid w:val="008E00C6"/>
    <w:rsid w:val="008E1069"/>
    <w:rsid w:val="008E1A2A"/>
    <w:rsid w:val="008E1FA0"/>
    <w:rsid w:val="008E4D64"/>
    <w:rsid w:val="008E502D"/>
    <w:rsid w:val="008E52CB"/>
    <w:rsid w:val="008E56B0"/>
    <w:rsid w:val="008E59A6"/>
    <w:rsid w:val="008E7FD2"/>
    <w:rsid w:val="008F0412"/>
    <w:rsid w:val="008F0543"/>
    <w:rsid w:val="008F097E"/>
    <w:rsid w:val="008F0C12"/>
    <w:rsid w:val="008F1A7A"/>
    <w:rsid w:val="008F48F8"/>
    <w:rsid w:val="008F551B"/>
    <w:rsid w:val="008F5557"/>
    <w:rsid w:val="008F606F"/>
    <w:rsid w:val="008F68FD"/>
    <w:rsid w:val="00900840"/>
    <w:rsid w:val="00901354"/>
    <w:rsid w:val="009015EC"/>
    <w:rsid w:val="009019A2"/>
    <w:rsid w:val="00901F01"/>
    <w:rsid w:val="0090366E"/>
    <w:rsid w:val="00903F74"/>
    <w:rsid w:val="009040DD"/>
    <w:rsid w:val="009044F7"/>
    <w:rsid w:val="00904952"/>
    <w:rsid w:val="00904D77"/>
    <w:rsid w:val="009066B2"/>
    <w:rsid w:val="00906B4E"/>
    <w:rsid w:val="009075C2"/>
    <w:rsid w:val="009077C5"/>
    <w:rsid w:val="009101CF"/>
    <w:rsid w:val="00910F13"/>
    <w:rsid w:val="0091101C"/>
    <w:rsid w:val="009117FC"/>
    <w:rsid w:val="009120E2"/>
    <w:rsid w:val="00913421"/>
    <w:rsid w:val="009150C7"/>
    <w:rsid w:val="00915AC9"/>
    <w:rsid w:val="009167D7"/>
    <w:rsid w:val="00916EC8"/>
    <w:rsid w:val="00917E8C"/>
    <w:rsid w:val="009203C3"/>
    <w:rsid w:val="00920CA2"/>
    <w:rsid w:val="00921188"/>
    <w:rsid w:val="009212F7"/>
    <w:rsid w:val="00921ACE"/>
    <w:rsid w:val="00921EBF"/>
    <w:rsid w:val="009223FA"/>
    <w:rsid w:val="00922F10"/>
    <w:rsid w:val="009245A8"/>
    <w:rsid w:val="009246FF"/>
    <w:rsid w:val="00924D3A"/>
    <w:rsid w:val="00927C97"/>
    <w:rsid w:val="009302CC"/>
    <w:rsid w:val="009308C3"/>
    <w:rsid w:val="00930A9D"/>
    <w:rsid w:val="0093126D"/>
    <w:rsid w:val="0093170A"/>
    <w:rsid w:val="0093297D"/>
    <w:rsid w:val="00932B3B"/>
    <w:rsid w:val="0093354C"/>
    <w:rsid w:val="00934C03"/>
    <w:rsid w:val="009351C4"/>
    <w:rsid w:val="00935E3F"/>
    <w:rsid w:val="009360BB"/>
    <w:rsid w:val="00937475"/>
    <w:rsid w:val="00937CDB"/>
    <w:rsid w:val="00941044"/>
    <w:rsid w:val="0094224B"/>
    <w:rsid w:val="009431F4"/>
    <w:rsid w:val="009448F8"/>
    <w:rsid w:val="00945B7F"/>
    <w:rsid w:val="009463C4"/>
    <w:rsid w:val="0094643D"/>
    <w:rsid w:val="0094690F"/>
    <w:rsid w:val="00947A4D"/>
    <w:rsid w:val="00947BF6"/>
    <w:rsid w:val="00947F05"/>
    <w:rsid w:val="00950779"/>
    <w:rsid w:val="00951192"/>
    <w:rsid w:val="009516BC"/>
    <w:rsid w:val="00951EA6"/>
    <w:rsid w:val="00952B01"/>
    <w:rsid w:val="00952BD5"/>
    <w:rsid w:val="00953659"/>
    <w:rsid w:val="00954461"/>
    <w:rsid w:val="00954483"/>
    <w:rsid w:val="009548C5"/>
    <w:rsid w:val="00954F15"/>
    <w:rsid w:val="00956278"/>
    <w:rsid w:val="00956F33"/>
    <w:rsid w:val="009570B0"/>
    <w:rsid w:val="00957A6B"/>
    <w:rsid w:val="00957ABF"/>
    <w:rsid w:val="009606C2"/>
    <w:rsid w:val="00960801"/>
    <w:rsid w:val="00962734"/>
    <w:rsid w:val="0096530A"/>
    <w:rsid w:val="00966641"/>
    <w:rsid w:val="009666E4"/>
    <w:rsid w:val="00966DA3"/>
    <w:rsid w:val="00966EB5"/>
    <w:rsid w:val="00967CF2"/>
    <w:rsid w:val="00970107"/>
    <w:rsid w:val="009716FD"/>
    <w:rsid w:val="00972117"/>
    <w:rsid w:val="009724BD"/>
    <w:rsid w:val="00972FDD"/>
    <w:rsid w:val="009735D9"/>
    <w:rsid w:val="00973D4F"/>
    <w:rsid w:val="0097445D"/>
    <w:rsid w:val="009745A9"/>
    <w:rsid w:val="00974666"/>
    <w:rsid w:val="009754AF"/>
    <w:rsid w:val="00976084"/>
    <w:rsid w:val="00976787"/>
    <w:rsid w:val="0097689E"/>
    <w:rsid w:val="00976BE2"/>
    <w:rsid w:val="00976E85"/>
    <w:rsid w:val="00977B84"/>
    <w:rsid w:val="00977E62"/>
    <w:rsid w:val="00977FA0"/>
    <w:rsid w:val="00980263"/>
    <w:rsid w:val="009805FB"/>
    <w:rsid w:val="009807A6"/>
    <w:rsid w:val="009841B5"/>
    <w:rsid w:val="00984870"/>
    <w:rsid w:val="00984FAB"/>
    <w:rsid w:val="009858D3"/>
    <w:rsid w:val="0098592A"/>
    <w:rsid w:val="00985DE4"/>
    <w:rsid w:val="0098622E"/>
    <w:rsid w:val="00986384"/>
    <w:rsid w:val="00986AC4"/>
    <w:rsid w:val="00987A52"/>
    <w:rsid w:val="00987E0C"/>
    <w:rsid w:val="00990912"/>
    <w:rsid w:val="00993966"/>
    <w:rsid w:val="00993BA5"/>
    <w:rsid w:val="009941ED"/>
    <w:rsid w:val="00995C1F"/>
    <w:rsid w:val="0099616B"/>
    <w:rsid w:val="0099616D"/>
    <w:rsid w:val="00997137"/>
    <w:rsid w:val="0099727F"/>
    <w:rsid w:val="00997DCA"/>
    <w:rsid w:val="009A0D45"/>
    <w:rsid w:val="009A197D"/>
    <w:rsid w:val="009A1BF8"/>
    <w:rsid w:val="009A291F"/>
    <w:rsid w:val="009A2E18"/>
    <w:rsid w:val="009A3045"/>
    <w:rsid w:val="009A4574"/>
    <w:rsid w:val="009A7BEF"/>
    <w:rsid w:val="009A7D87"/>
    <w:rsid w:val="009B028E"/>
    <w:rsid w:val="009B04A7"/>
    <w:rsid w:val="009B04D0"/>
    <w:rsid w:val="009B04F2"/>
    <w:rsid w:val="009B2B4F"/>
    <w:rsid w:val="009B39E0"/>
    <w:rsid w:val="009B4CF3"/>
    <w:rsid w:val="009B58C1"/>
    <w:rsid w:val="009B66DC"/>
    <w:rsid w:val="009B691F"/>
    <w:rsid w:val="009B733D"/>
    <w:rsid w:val="009B73F6"/>
    <w:rsid w:val="009B78B3"/>
    <w:rsid w:val="009C09D1"/>
    <w:rsid w:val="009C0A1F"/>
    <w:rsid w:val="009C3A7E"/>
    <w:rsid w:val="009C5594"/>
    <w:rsid w:val="009C570F"/>
    <w:rsid w:val="009C6B9B"/>
    <w:rsid w:val="009C6BA9"/>
    <w:rsid w:val="009C6F59"/>
    <w:rsid w:val="009C6F89"/>
    <w:rsid w:val="009C7E2C"/>
    <w:rsid w:val="009D037E"/>
    <w:rsid w:val="009D08AB"/>
    <w:rsid w:val="009D0E17"/>
    <w:rsid w:val="009D1CCD"/>
    <w:rsid w:val="009D231D"/>
    <w:rsid w:val="009D242A"/>
    <w:rsid w:val="009D256E"/>
    <w:rsid w:val="009D4098"/>
    <w:rsid w:val="009D47CD"/>
    <w:rsid w:val="009D5429"/>
    <w:rsid w:val="009D6090"/>
    <w:rsid w:val="009D6FCE"/>
    <w:rsid w:val="009D78A7"/>
    <w:rsid w:val="009D7F03"/>
    <w:rsid w:val="009E05FE"/>
    <w:rsid w:val="009E095B"/>
    <w:rsid w:val="009E123A"/>
    <w:rsid w:val="009E166D"/>
    <w:rsid w:val="009E1793"/>
    <w:rsid w:val="009E1A47"/>
    <w:rsid w:val="009E1AB9"/>
    <w:rsid w:val="009E1FBA"/>
    <w:rsid w:val="009E281D"/>
    <w:rsid w:val="009E2B21"/>
    <w:rsid w:val="009E494E"/>
    <w:rsid w:val="009E4F14"/>
    <w:rsid w:val="009E6C3B"/>
    <w:rsid w:val="009E6FB3"/>
    <w:rsid w:val="009F0A72"/>
    <w:rsid w:val="009F1175"/>
    <w:rsid w:val="009F2930"/>
    <w:rsid w:val="009F5024"/>
    <w:rsid w:val="009F5680"/>
    <w:rsid w:val="009F6768"/>
    <w:rsid w:val="009F6866"/>
    <w:rsid w:val="009F6D0A"/>
    <w:rsid w:val="009F7E89"/>
    <w:rsid w:val="00A00EEB"/>
    <w:rsid w:val="00A010E2"/>
    <w:rsid w:val="00A014A7"/>
    <w:rsid w:val="00A017C2"/>
    <w:rsid w:val="00A0188F"/>
    <w:rsid w:val="00A0347B"/>
    <w:rsid w:val="00A03D71"/>
    <w:rsid w:val="00A0451A"/>
    <w:rsid w:val="00A04740"/>
    <w:rsid w:val="00A052AE"/>
    <w:rsid w:val="00A06140"/>
    <w:rsid w:val="00A06B72"/>
    <w:rsid w:val="00A07280"/>
    <w:rsid w:val="00A07AD4"/>
    <w:rsid w:val="00A1059C"/>
    <w:rsid w:val="00A1085F"/>
    <w:rsid w:val="00A11AD1"/>
    <w:rsid w:val="00A11E60"/>
    <w:rsid w:val="00A12046"/>
    <w:rsid w:val="00A1243A"/>
    <w:rsid w:val="00A1377C"/>
    <w:rsid w:val="00A138C9"/>
    <w:rsid w:val="00A13B3B"/>
    <w:rsid w:val="00A13CA9"/>
    <w:rsid w:val="00A13E0E"/>
    <w:rsid w:val="00A161A4"/>
    <w:rsid w:val="00A170F9"/>
    <w:rsid w:val="00A208C5"/>
    <w:rsid w:val="00A2166C"/>
    <w:rsid w:val="00A2229E"/>
    <w:rsid w:val="00A22931"/>
    <w:rsid w:val="00A2313C"/>
    <w:rsid w:val="00A23486"/>
    <w:rsid w:val="00A23CCA"/>
    <w:rsid w:val="00A23EE2"/>
    <w:rsid w:val="00A23F07"/>
    <w:rsid w:val="00A24E21"/>
    <w:rsid w:val="00A25D90"/>
    <w:rsid w:val="00A25EFE"/>
    <w:rsid w:val="00A25FA0"/>
    <w:rsid w:val="00A2602F"/>
    <w:rsid w:val="00A26ADD"/>
    <w:rsid w:val="00A27266"/>
    <w:rsid w:val="00A27822"/>
    <w:rsid w:val="00A27E08"/>
    <w:rsid w:val="00A30938"/>
    <w:rsid w:val="00A309A8"/>
    <w:rsid w:val="00A3184A"/>
    <w:rsid w:val="00A3187C"/>
    <w:rsid w:val="00A321FB"/>
    <w:rsid w:val="00A3259A"/>
    <w:rsid w:val="00A32968"/>
    <w:rsid w:val="00A332B3"/>
    <w:rsid w:val="00A33521"/>
    <w:rsid w:val="00A347AA"/>
    <w:rsid w:val="00A3510A"/>
    <w:rsid w:val="00A3527E"/>
    <w:rsid w:val="00A35528"/>
    <w:rsid w:val="00A35A29"/>
    <w:rsid w:val="00A36347"/>
    <w:rsid w:val="00A367ED"/>
    <w:rsid w:val="00A36E20"/>
    <w:rsid w:val="00A376D1"/>
    <w:rsid w:val="00A40A7C"/>
    <w:rsid w:val="00A40E7B"/>
    <w:rsid w:val="00A4101E"/>
    <w:rsid w:val="00A41212"/>
    <w:rsid w:val="00A412B7"/>
    <w:rsid w:val="00A42085"/>
    <w:rsid w:val="00A42A43"/>
    <w:rsid w:val="00A432B1"/>
    <w:rsid w:val="00A4355A"/>
    <w:rsid w:val="00A44B22"/>
    <w:rsid w:val="00A44DC6"/>
    <w:rsid w:val="00A4535E"/>
    <w:rsid w:val="00A457FD"/>
    <w:rsid w:val="00A45C3F"/>
    <w:rsid w:val="00A46700"/>
    <w:rsid w:val="00A47810"/>
    <w:rsid w:val="00A47D39"/>
    <w:rsid w:val="00A5017A"/>
    <w:rsid w:val="00A518F9"/>
    <w:rsid w:val="00A526E3"/>
    <w:rsid w:val="00A5291F"/>
    <w:rsid w:val="00A552C7"/>
    <w:rsid w:val="00A55354"/>
    <w:rsid w:val="00A55782"/>
    <w:rsid w:val="00A55887"/>
    <w:rsid w:val="00A575BC"/>
    <w:rsid w:val="00A60561"/>
    <w:rsid w:val="00A60D18"/>
    <w:rsid w:val="00A6219A"/>
    <w:rsid w:val="00A626B4"/>
    <w:rsid w:val="00A62837"/>
    <w:rsid w:val="00A64651"/>
    <w:rsid w:val="00A64ADA"/>
    <w:rsid w:val="00A64B60"/>
    <w:rsid w:val="00A64D0E"/>
    <w:rsid w:val="00A658A8"/>
    <w:rsid w:val="00A660AB"/>
    <w:rsid w:val="00A66396"/>
    <w:rsid w:val="00A677C5"/>
    <w:rsid w:val="00A67847"/>
    <w:rsid w:val="00A708D0"/>
    <w:rsid w:val="00A70D5C"/>
    <w:rsid w:val="00A7108D"/>
    <w:rsid w:val="00A71A91"/>
    <w:rsid w:val="00A72A9D"/>
    <w:rsid w:val="00A73445"/>
    <w:rsid w:val="00A73684"/>
    <w:rsid w:val="00A7368B"/>
    <w:rsid w:val="00A73888"/>
    <w:rsid w:val="00A73F6D"/>
    <w:rsid w:val="00A744DA"/>
    <w:rsid w:val="00A744F3"/>
    <w:rsid w:val="00A76364"/>
    <w:rsid w:val="00A7777A"/>
    <w:rsid w:val="00A77C42"/>
    <w:rsid w:val="00A8103E"/>
    <w:rsid w:val="00A822E1"/>
    <w:rsid w:val="00A83158"/>
    <w:rsid w:val="00A83882"/>
    <w:rsid w:val="00A83B80"/>
    <w:rsid w:val="00A83F69"/>
    <w:rsid w:val="00A84041"/>
    <w:rsid w:val="00A84BB7"/>
    <w:rsid w:val="00A8517D"/>
    <w:rsid w:val="00A8566C"/>
    <w:rsid w:val="00A86504"/>
    <w:rsid w:val="00A86CBD"/>
    <w:rsid w:val="00A87D18"/>
    <w:rsid w:val="00A90588"/>
    <w:rsid w:val="00A90A3F"/>
    <w:rsid w:val="00A918F8"/>
    <w:rsid w:val="00A920A6"/>
    <w:rsid w:val="00A9297F"/>
    <w:rsid w:val="00A9495D"/>
    <w:rsid w:val="00A959BF"/>
    <w:rsid w:val="00A9615B"/>
    <w:rsid w:val="00A97627"/>
    <w:rsid w:val="00AA2120"/>
    <w:rsid w:val="00AA2645"/>
    <w:rsid w:val="00AA3CA7"/>
    <w:rsid w:val="00AA445E"/>
    <w:rsid w:val="00AA4CCE"/>
    <w:rsid w:val="00AA61D1"/>
    <w:rsid w:val="00AA7790"/>
    <w:rsid w:val="00AA7C87"/>
    <w:rsid w:val="00AB047A"/>
    <w:rsid w:val="00AB0B59"/>
    <w:rsid w:val="00AB1347"/>
    <w:rsid w:val="00AB1A63"/>
    <w:rsid w:val="00AB1F0F"/>
    <w:rsid w:val="00AB306B"/>
    <w:rsid w:val="00AB43D6"/>
    <w:rsid w:val="00AB4ABF"/>
    <w:rsid w:val="00AB503F"/>
    <w:rsid w:val="00AB538B"/>
    <w:rsid w:val="00AB6350"/>
    <w:rsid w:val="00AB6A33"/>
    <w:rsid w:val="00AB7E0F"/>
    <w:rsid w:val="00AC042E"/>
    <w:rsid w:val="00AC04EB"/>
    <w:rsid w:val="00AC0659"/>
    <w:rsid w:val="00AC12AD"/>
    <w:rsid w:val="00AC13EA"/>
    <w:rsid w:val="00AC1573"/>
    <w:rsid w:val="00AC1D6C"/>
    <w:rsid w:val="00AC2427"/>
    <w:rsid w:val="00AC4160"/>
    <w:rsid w:val="00AC43C8"/>
    <w:rsid w:val="00AC49A4"/>
    <w:rsid w:val="00AC5406"/>
    <w:rsid w:val="00AC65BB"/>
    <w:rsid w:val="00AC753A"/>
    <w:rsid w:val="00AD1291"/>
    <w:rsid w:val="00AD1FA6"/>
    <w:rsid w:val="00AD3146"/>
    <w:rsid w:val="00AD4228"/>
    <w:rsid w:val="00AD4D06"/>
    <w:rsid w:val="00AD4E7B"/>
    <w:rsid w:val="00AD5957"/>
    <w:rsid w:val="00AD621F"/>
    <w:rsid w:val="00AD6743"/>
    <w:rsid w:val="00AD7080"/>
    <w:rsid w:val="00AD7830"/>
    <w:rsid w:val="00AD7C92"/>
    <w:rsid w:val="00AD7D86"/>
    <w:rsid w:val="00AE2BF8"/>
    <w:rsid w:val="00AE2E1C"/>
    <w:rsid w:val="00AE3B8C"/>
    <w:rsid w:val="00AE43CD"/>
    <w:rsid w:val="00AE4CA1"/>
    <w:rsid w:val="00AE5317"/>
    <w:rsid w:val="00AE6C14"/>
    <w:rsid w:val="00AE72A7"/>
    <w:rsid w:val="00AE73E6"/>
    <w:rsid w:val="00AF05B1"/>
    <w:rsid w:val="00AF068B"/>
    <w:rsid w:val="00AF1462"/>
    <w:rsid w:val="00AF158B"/>
    <w:rsid w:val="00AF25AD"/>
    <w:rsid w:val="00AF2C79"/>
    <w:rsid w:val="00AF323C"/>
    <w:rsid w:val="00AF3F0E"/>
    <w:rsid w:val="00AF471F"/>
    <w:rsid w:val="00AF5349"/>
    <w:rsid w:val="00AF6411"/>
    <w:rsid w:val="00AF6487"/>
    <w:rsid w:val="00AF721F"/>
    <w:rsid w:val="00B003D8"/>
    <w:rsid w:val="00B010F5"/>
    <w:rsid w:val="00B01388"/>
    <w:rsid w:val="00B01DD8"/>
    <w:rsid w:val="00B028D3"/>
    <w:rsid w:val="00B02B5B"/>
    <w:rsid w:val="00B03901"/>
    <w:rsid w:val="00B0501F"/>
    <w:rsid w:val="00B05437"/>
    <w:rsid w:val="00B05697"/>
    <w:rsid w:val="00B06974"/>
    <w:rsid w:val="00B070C7"/>
    <w:rsid w:val="00B07246"/>
    <w:rsid w:val="00B07D30"/>
    <w:rsid w:val="00B11752"/>
    <w:rsid w:val="00B11F33"/>
    <w:rsid w:val="00B12466"/>
    <w:rsid w:val="00B1364E"/>
    <w:rsid w:val="00B138DE"/>
    <w:rsid w:val="00B13F07"/>
    <w:rsid w:val="00B148D2"/>
    <w:rsid w:val="00B15824"/>
    <w:rsid w:val="00B16230"/>
    <w:rsid w:val="00B16BDB"/>
    <w:rsid w:val="00B16D78"/>
    <w:rsid w:val="00B176E3"/>
    <w:rsid w:val="00B21A02"/>
    <w:rsid w:val="00B22063"/>
    <w:rsid w:val="00B2241D"/>
    <w:rsid w:val="00B22C5A"/>
    <w:rsid w:val="00B2362F"/>
    <w:rsid w:val="00B23EC3"/>
    <w:rsid w:val="00B2587A"/>
    <w:rsid w:val="00B26090"/>
    <w:rsid w:val="00B2625D"/>
    <w:rsid w:val="00B270B5"/>
    <w:rsid w:val="00B27986"/>
    <w:rsid w:val="00B301C3"/>
    <w:rsid w:val="00B30723"/>
    <w:rsid w:val="00B31319"/>
    <w:rsid w:val="00B31778"/>
    <w:rsid w:val="00B3193D"/>
    <w:rsid w:val="00B31A9A"/>
    <w:rsid w:val="00B325C4"/>
    <w:rsid w:val="00B328F1"/>
    <w:rsid w:val="00B32BF2"/>
    <w:rsid w:val="00B3359D"/>
    <w:rsid w:val="00B340A6"/>
    <w:rsid w:val="00B35514"/>
    <w:rsid w:val="00B3592A"/>
    <w:rsid w:val="00B35E21"/>
    <w:rsid w:val="00B36396"/>
    <w:rsid w:val="00B36B73"/>
    <w:rsid w:val="00B36D9C"/>
    <w:rsid w:val="00B36F2F"/>
    <w:rsid w:val="00B3740B"/>
    <w:rsid w:val="00B37593"/>
    <w:rsid w:val="00B377F1"/>
    <w:rsid w:val="00B40616"/>
    <w:rsid w:val="00B40CBD"/>
    <w:rsid w:val="00B40F4C"/>
    <w:rsid w:val="00B41ED9"/>
    <w:rsid w:val="00B423AC"/>
    <w:rsid w:val="00B435BF"/>
    <w:rsid w:val="00B43B45"/>
    <w:rsid w:val="00B43DB1"/>
    <w:rsid w:val="00B4426C"/>
    <w:rsid w:val="00B4429E"/>
    <w:rsid w:val="00B4619A"/>
    <w:rsid w:val="00B466DC"/>
    <w:rsid w:val="00B46BEC"/>
    <w:rsid w:val="00B46CC2"/>
    <w:rsid w:val="00B47245"/>
    <w:rsid w:val="00B500A9"/>
    <w:rsid w:val="00B514E3"/>
    <w:rsid w:val="00B51D54"/>
    <w:rsid w:val="00B5257B"/>
    <w:rsid w:val="00B52C28"/>
    <w:rsid w:val="00B52DCE"/>
    <w:rsid w:val="00B531B6"/>
    <w:rsid w:val="00B53CF5"/>
    <w:rsid w:val="00B54747"/>
    <w:rsid w:val="00B54825"/>
    <w:rsid w:val="00B54BBD"/>
    <w:rsid w:val="00B557EB"/>
    <w:rsid w:val="00B56B4B"/>
    <w:rsid w:val="00B56DDB"/>
    <w:rsid w:val="00B56F9F"/>
    <w:rsid w:val="00B5724F"/>
    <w:rsid w:val="00B57CCF"/>
    <w:rsid w:val="00B6002A"/>
    <w:rsid w:val="00B62B6C"/>
    <w:rsid w:val="00B63092"/>
    <w:rsid w:val="00B63132"/>
    <w:rsid w:val="00B63AB1"/>
    <w:rsid w:val="00B641FC"/>
    <w:rsid w:val="00B642CC"/>
    <w:rsid w:val="00B6440B"/>
    <w:rsid w:val="00B64561"/>
    <w:rsid w:val="00B659C9"/>
    <w:rsid w:val="00B659CB"/>
    <w:rsid w:val="00B667AD"/>
    <w:rsid w:val="00B672CA"/>
    <w:rsid w:val="00B67A05"/>
    <w:rsid w:val="00B703AE"/>
    <w:rsid w:val="00B71902"/>
    <w:rsid w:val="00B720A1"/>
    <w:rsid w:val="00B7210A"/>
    <w:rsid w:val="00B723E7"/>
    <w:rsid w:val="00B729C8"/>
    <w:rsid w:val="00B72E9B"/>
    <w:rsid w:val="00B73185"/>
    <w:rsid w:val="00B7445A"/>
    <w:rsid w:val="00B74B6D"/>
    <w:rsid w:val="00B754ED"/>
    <w:rsid w:val="00B75B00"/>
    <w:rsid w:val="00B76034"/>
    <w:rsid w:val="00B766DE"/>
    <w:rsid w:val="00B77DFE"/>
    <w:rsid w:val="00B80831"/>
    <w:rsid w:val="00B81873"/>
    <w:rsid w:val="00B81AE9"/>
    <w:rsid w:val="00B82598"/>
    <w:rsid w:val="00B82660"/>
    <w:rsid w:val="00B84137"/>
    <w:rsid w:val="00B84DD4"/>
    <w:rsid w:val="00B869DF"/>
    <w:rsid w:val="00B86ED9"/>
    <w:rsid w:val="00B877B7"/>
    <w:rsid w:val="00B903A9"/>
    <w:rsid w:val="00B90FEA"/>
    <w:rsid w:val="00B91455"/>
    <w:rsid w:val="00B91D7B"/>
    <w:rsid w:val="00B925A5"/>
    <w:rsid w:val="00B92942"/>
    <w:rsid w:val="00B92C08"/>
    <w:rsid w:val="00B93ACD"/>
    <w:rsid w:val="00B93F32"/>
    <w:rsid w:val="00B942CE"/>
    <w:rsid w:val="00B95845"/>
    <w:rsid w:val="00B968EC"/>
    <w:rsid w:val="00B97F35"/>
    <w:rsid w:val="00BA1467"/>
    <w:rsid w:val="00BA1CD1"/>
    <w:rsid w:val="00BA1D4E"/>
    <w:rsid w:val="00BA203C"/>
    <w:rsid w:val="00BA23A3"/>
    <w:rsid w:val="00BA2D4E"/>
    <w:rsid w:val="00BA2E5D"/>
    <w:rsid w:val="00BA2F6A"/>
    <w:rsid w:val="00BA35CF"/>
    <w:rsid w:val="00BA436A"/>
    <w:rsid w:val="00BA43E5"/>
    <w:rsid w:val="00BA4965"/>
    <w:rsid w:val="00BA6438"/>
    <w:rsid w:val="00BA7333"/>
    <w:rsid w:val="00BB0918"/>
    <w:rsid w:val="00BB1A00"/>
    <w:rsid w:val="00BB1EC3"/>
    <w:rsid w:val="00BB25FC"/>
    <w:rsid w:val="00BB39DD"/>
    <w:rsid w:val="00BB5000"/>
    <w:rsid w:val="00BB5201"/>
    <w:rsid w:val="00BB541E"/>
    <w:rsid w:val="00BB6A22"/>
    <w:rsid w:val="00BB7631"/>
    <w:rsid w:val="00BB797D"/>
    <w:rsid w:val="00BB7C07"/>
    <w:rsid w:val="00BC059A"/>
    <w:rsid w:val="00BC1D21"/>
    <w:rsid w:val="00BC20B9"/>
    <w:rsid w:val="00BC3B57"/>
    <w:rsid w:val="00BC3BD5"/>
    <w:rsid w:val="00BC4B09"/>
    <w:rsid w:val="00BC55BA"/>
    <w:rsid w:val="00BC76BB"/>
    <w:rsid w:val="00BC7E92"/>
    <w:rsid w:val="00BD09E2"/>
    <w:rsid w:val="00BD12F2"/>
    <w:rsid w:val="00BD144D"/>
    <w:rsid w:val="00BD22C0"/>
    <w:rsid w:val="00BD2F14"/>
    <w:rsid w:val="00BD39A0"/>
    <w:rsid w:val="00BD3C2C"/>
    <w:rsid w:val="00BD3DC6"/>
    <w:rsid w:val="00BD42D4"/>
    <w:rsid w:val="00BD4726"/>
    <w:rsid w:val="00BD48C4"/>
    <w:rsid w:val="00BD5102"/>
    <w:rsid w:val="00BD56F8"/>
    <w:rsid w:val="00BD5798"/>
    <w:rsid w:val="00BD58E4"/>
    <w:rsid w:val="00BD5EFD"/>
    <w:rsid w:val="00BD655A"/>
    <w:rsid w:val="00BD6C55"/>
    <w:rsid w:val="00BD6CC5"/>
    <w:rsid w:val="00BD75DD"/>
    <w:rsid w:val="00BD7620"/>
    <w:rsid w:val="00BE1A1F"/>
    <w:rsid w:val="00BE1D9A"/>
    <w:rsid w:val="00BE290D"/>
    <w:rsid w:val="00BE2B36"/>
    <w:rsid w:val="00BE2D26"/>
    <w:rsid w:val="00BE2E85"/>
    <w:rsid w:val="00BE33DF"/>
    <w:rsid w:val="00BE3505"/>
    <w:rsid w:val="00BE36B4"/>
    <w:rsid w:val="00BE461A"/>
    <w:rsid w:val="00BE5052"/>
    <w:rsid w:val="00BE5C1A"/>
    <w:rsid w:val="00BE7665"/>
    <w:rsid w:val="00BF052A"/>
    <w:rsid w:val="00BF0773"/>
    <w:rsid w:val="00BF23B4"/>
    <w:rsid w:val="00BF2F4F"/>
    <w:rsid w:val="00BF37EB"/>
    <w:rsid w:val="00BF463A"/>
    <w:rsid w:val="00BF4EBA"/>
    <w:rsid w:val="00BF6988"/>
    <w:rsid w:val="00BF6BD9"/>
    <w:rsid w:val="00BF7E61"/>
    <w:rsid w:val="00C006AA"/>
    <w:rsid w:val="00C00991"/>
    <w:rsid w:val="00C00F85"/>
    <w:rsid w:val="00C0162B"/>
    <w:rsid w:val="00C01BD2"/>
    <w:rsid w:val="00C02E2A"/>
    <w:rsid w:val="00C033A4"/>
    <w:rsid w:val="00C03491"/>
    <w:rsid w:val="00C034F8"/>
    <w:rsid w:val="00C04EBF"/>
    <w:rsid w:val="00C053DE"/>
    <w:rsid w:val="00C05491"/>
    <w:rsid w:val="00C05B34"/>
    <w:rsid w:val="00C05C0C"/>
    <w:rsid w:val="00C05FEE"/>
    <w:rsid w:val="00C06D02"/>
    <w:rsid w:val="00C06F92"/>
    <w:rsid w:val="00C072A3"/>
    <w:rsid w:val="00C072EC"/>
    <w:rsid w:val="00C07E59"/>
    <w:rsid w:val="00C101B0"/>
    <w:rsid w:val="00C102AF"/>
    <w:rsid w:val="00C106D7"/>
    <w:rsid w:val="00C10ADE"/>
    <w:rsid w:val="00C11429"/>
    <w:rsid w:val="00C116C6"/>
    <w:rsid w:val="00C11733"/>
    <w:rsid w:val="00C11914"/>
    <w:rsid w:val="00C1238F"/>
    <w:rsid w:val="00C12D99"/>
    <w:rsid w:val="00C1327F"/>
    <w:rsid w:val="00C150A3"/>
    <w:rsid w:val="00C1627B"/>
    <w:rsid w:val="00C16C5F"/>
    <w:rsid w:val="00C17421"/>
    <w:rsid w:val="00C1750F"/>
    <w:rsid w:val="00C200C4"/>
    <w:rsid w:val="00C21051"/>
    <w:rsid w:val="00C211F2"/>
    <w:rsid w:val="00C215CE"/>
    <w:rsid w:val="00C22362"/>
    <w:rsid w:val="00C22529"/>
    <w:rsid w:val="00C226FC"/>
    <w:rsid w:val="00C229F5"/>
    <w:rsid w:val="00C23801"/>
    <w:rsid w:val="00C2394C"/>
    <w:rsid w:val="00C23F29"/>
    <w:rsid w:val="00C243B9"/>
    <w:rsid w:val="00C24C39"/>
    <w:rsid w:val="00C270B7"/>
    <w:rsid w:val="00C2765B"/>
    <w:rsid w:val="00C306D3"/>
    <w:rsid w:val="00C30821"/>
    <w:rsid w:val="00C309B9"/>
    <w:rsid w:val="00C30E26"/>
    <w:rsid w:val="00C318B4"/>
    <w:rsid w:val="00C31985"/>
    <w:rsid w:val="00C31F88"/>
    <w:rsid w:val="00C33ACC"/>
    <w:rsid w:val="00C33C83"/>
    <w:rsid w:val="00C34EA6"/>
    <w:rsid w:val="00C36043"/>
    <w:rsid w:val="00C362D4"/>
    <w:rsid w:val="00C3680F"/>
    <w:rsid w:val="00C36ECD"/>
    <w:rsid w:val="00C36F82"/>
    <w:rsid w:val="00C3723F"/>
    <w:rsid w:val="00C379E4"/>
    <w:rsid w:val="00C40996"/>
    <w:rsid w:val="00C40AF3"/>
    <w:rsid w:val="00C40CFD"/>
    <w:rsid w:val="00C42230"/>
    <w:rsid w:val="00C42AA7"/>
    <w:rsid w:val="00C42D8D"/>
    <w:rsid w:val="00C42F5E"/>
    <w:rsid w:val="00C435D2"/>
    <w:rsid w:val="00C45244"/>
    <w:rsid w:val="00C45A20"/>
    <w:rsid w:val="00C45C40"/>
    <w:rsid w:val="00C4697D"/>
    <w:rsid w:val="00C46B51"/>
    <w:rsid w:val="00C47DFC"/>
    <w:rsid w:val="00C5023D"/>
    <w:rsid w:val="00C514CD"/>
    <w:rsid w:val="00C51616"/>
    <w:rsid w:val="00C51CF2"/>
    <w:rsid w:val="00C5208B"/>
    <w:rsid w:val="00C5250C"/>
    <w:rsid w:val="00C52A20"/>
    <w:rsid w:val="00C537DB"/>
    <w:rsid w:val="00C541E6"/>
    <w:rsid w:val="00C54B9B"/>
    <w:rsid w:val="00C55CAD"/>
    <w:rsid w:val="00C567A5"/>
    <w:rsid w:val="00C56B80"/>
    <w:rsid w:val="00C6062C"/>
    <w:rsid w:val="00C60D71"/>
    <w:rsid w:val="00C60DF3"/>
    <w:rsid w:val="00C612C7"/>
    <w:rsid w:val="00C6260B"/>
    <w:rsid w:val="00C62A17"/>
    <w:rsid w:val="00C6339E"/>
    <w:rsid w:val="00C633F4"/>
    <w:rsid w:val="00C638DB"/>
    <w:rsid w:val="00C648E8"/>
    <w:rsid w:val="00C64B8A"/>
    <w:rsid w:val="00C64C66"/>
    <w:rsid w:val="00C65605"/>
    <w:rsid w:val="00C659E7"/>
    <w:rsid w:val="00C65BEB"/>
    <w:rsid w:val="00C65C68"/>
    <w:rsid w:val="00C65D27"/>
    <w:rsid w:val="00C65DC1"/>
    <w:rsid w:val="00C66CE1"/>
    <w:rsid w:val="00C7037B"/>
    <w:rsid w:val="00C705BF"/>
    <w:rsid w:val="00C7074D"/>
    <w:rsid w:val="00C70D07"/>
    <w:rsid w:val="00C710A5"/>
    <w:rsid w:val="00C71BE0"/>
    <w:rsid w:val="00C73F4B"/>
    <w:rsid w:val="00C748A7"/>
    <w:rsid w:val="00C749A6"/>
    <w:rsid w:val="00C74D8E"/>
    <w:rsid w:val="00C75CB2"/>
    <w:rsid w:val="00C76027"/>
    <w:rsid w:val="00C77362"/>
    <w:rsid w:val="00C775BD"/>
    <w:rsid w:val="00C77C6C"/>
    <w:rsid w:val="00C81502"/>
    <w:rsid w:val="00C82E78"/>
    <w:rsid w:val="00C8315C"/>
    <w:rsid w:val="00C8333B"/>
    <w:rsid w:val="00C83F2D"/>
    <w:rsid w:val="00C84F85"/>
    <w:rsid w:val="00C860FF"/>
    <w:rsid w:val="00C86A6A"/>
    <w:rsid w:val="00C87EEA"/>
    <w:rsid w:val="00C911B7"/>
    <w:rsid w:val="00C91414"/>
    <w:rsid w:val="00C9173F"/>
    <w:rsid w:val="00C917D3"/>
    <w:rsid w:val="00C91F8D"/>
    <w:rsid w:val="00C92137"/>
    <w:rsid w:val="00C922B2"/>
    <w:rsid w:val="00C92B9A"/>
    <w:rsid w:val="00C92E1D"/>
    <w:rsid w:val="00C93794"/>
    <w:rsid w:val="00C93DB4"/>
    <w:rsid w:val="00C94B8E"/>
    <w:rsid w:val="00C951BB"/>
    <w:rsid w:val="00C96E85"/>
    <w:rsid w:val="00C976BF"/>
    <w:rsid w:val="00CA1226"/>
    <w:rsid w:val="00CA1324"/>
    <w:rsid w:val="00CA1936"/>
    <w:rsid w:val="00CA26FE"/>
    <w:rsid w:val="00CA4075"/>
    <w:rsid w:val="00CA44D3"/>
    <w:rsid w:val="00CA47E1"/>
    <w:rsid w:val="00CA5127"/>
    <w:rsid w:val="00CA61DB"/>
    <w:rsid w:val="00CB0F32"/>
    <w:rsid w:val="00CB45EA"/>
    <w:rsid w:val="00CB4AB8"/>
    <w:rsid w:val="00CB4B9A"/>
    <w:rsid w:val="00CB4EB2"/>
    <w:rsid w:val="00CB5146"/>
    <w:rsid w:val="00CB533A"/>
    <w:rsid w:val="00CB5AC2"/>
    <w:rsid w:val="00CB5AF9"/>
    <w:rsid w:val="00CB5B39"/>
    <w:rsid w:val="00CB6BF3"/>
    <w:rsid w:val="00CC010E"/>
    <w:rsid w:val="00CC014A"/>
    <w:rsid w:val="00CC0959"/>
    <w:rsid w:val="00CC0DFD"/>
    <w:rsid w:val="00CC1982"/>
    <w:rsid w:val="00CC4461"/>
    <w:rsid w:val="00CC4510"/>
    <w:rsid w:val="00CC47BE"/>
    <w:rsid w:val="00CC67F4"/>
    <w:rsid w:val="00CD0532"/>
    <w:rsid w:val="00CD1206"/>
    <w:rsid w:val="00CD22B9"/>
    <w:rsid w:val="00CD271D"/>
    <w:rsid w:val="00CD2880"/>
    <w:rsid w:val="00CD289A"/>
    <w:rsid w:val="00CD3B30"/>
    <w:rsid w:val="00CD3F15"/>
    <w:rsid w:val="00CD4904"/>
    <w:rsid w:val="00CD494C"/>
    <w:rsid w:val="00CD55FC"/>
    <w:rsid w:val="00CD57F9"/>
    <w:rsid w:val="00CD65A6"/>
    <w:rsid w:val="00CD73F7"/>
    <w:rsid w:val="00CD7544"/>
    <w:rsid w:val="00CE029F"/>
    <w:rsid w:val="00CE0BDE"/>
    <w:rsid w:val="00CE0EF8"/>
    <w:rsid w:val="00CE110D"/>
    <w:rsid w:val="00CE1DBE"/>
    <w:rsid w:val="00CE2103"/>
    <w:rsid w:val="00CE218A"/>
    <w:rsid w:val="00CE27F3"/>
    <w:rsid w:val="00CE2EE9"/>
    <w:rsid w:val="00CE3681"/>
    <w:rsid w:val="00CE37FB"/>
    <w:rsid w:val="00CE38ED"/>
    <w:rsid w:val="00CE3C8A"/>
    <w:rsid w:val="00CE3E5F"/>
    <w:rsid w:val="00CE4036"/>
    <w:rsid w:val="00CE435B"/>
    <w:rsid w:val="00CE4FBD"/>
    <w:rsid w:val="00CE4FBF"/>
    <w:rsid w:val="00CE5276"/>
    <w:rsid w:val="00CE5A60"/>
    <w:rsid w:val="00CE657E"/>
    <w:rsid w:val="00CE77D9"/>
    <w:rsid w:val="00CF03E6"/>
    <w:rsid w:val="00CF140B"/>
    <w:rsid w:val="00CF1C06"/>
    <w:rsid w:val="00CF1ECB"/>
    <w:rsid w:val="00CF2220"/>
    <w:rsid w:val="00CF2322"/>
    <w:rsid w:val="00CF2B77"/>
    <w:rsid w:val="00CF337B"/>
    <w:rsid w:val="00CF46C6"/>
    <w:rsid w:val="00CF4B97"/>
    <w:rsid w:val="00CF581B"/>
    <w:rsid w:val="00CF596F"/>
    <w:rsid w:val="00CF5B34"/>
    <w:rsid w:val="00CF640D"/>
    <w:rsid w:val="00CF7CBF"/>
    <w:rsid w:val="00D00E0C"/>
    <w:rsid w:val="00D01364"/>
    <w:rsid w:val="00D0153C"/>
    <w:rsid w:val="00D02C77"/>
    <w:rsid w:val="00D037FE"/>
    <w:rsid w:val="00D0450D"/>
    <w:rsid w:val="00D0457D"/>
    <w:rsid w:val="00D048E3"/>
    <w:rsid w:val="00D04EAA"/>
    <w:rsid w:val="00D055EC"/>
    <w:rsid w:val="00D068C9"/>
    <w:rsid w:val="00D070AF"/>
    <w:rsid w:val="00D0750A"/>
    <w:rsid w:val="00D10749"/>
    <w:rsid w:val="00D10A20"/>
    <w:rsid w:val="00D1100D"/>
    <w:rsid w:val="00D121CC"/>
    <w:rsid w:val="00D12CC9"/>
    <w:rsid w:val="00D133CE"/>
    <w:rsid w:val="00D15634"/>
    <w:rsid w:val="00D17120"/>
    <w:rsid w:val="00D176EC"/>
    <w:rsid w:val="00D17AB6"/>
    <w:rsid w:val="00D17E25"/>
    <w:rsid w:val="00D17FA0"/>
    <w:rsid w:val="00D20563"/>
    <w:rsid w:val="00D209A8"/>
    <w:rsid w:val="00D20F0F"/>
    <w:rsid w:val="00D21D15"/>
    <w:rsid w:val="00D21F27"/>
    <w:rsid w:val="00D22744"/>
    <w:rsid w:val="00D22B42"/>
    <w:rsid w:val="00D22EDA"/>
    <w:rsid w:val="00D23426"/>
    <w:rsid w:val="00D2390F"/>
    <w:rsid w:val="00D23E80"/>
    <w:rsid w:val="00D24132"/>
    <w:rsid w:val="00D2491B"/>
    <w:rsid w:val="00D26AA8"/>
    <w:rsid w:val="00D2745F"/>
    <w:rsid w:val="00D27750"/>
    <w:rsid w:val="00D27BF3"/>
    <w:rsid w:val="00D27D58"/>
    <w:rsid w:val="00D27E3F"/>
    <w:rsid w:val="00D27FEF"/>
    <w:rsid w:val="00D300C7"/>
    <w:rsid w:val="00D32018"/>
    <w:rsid w:val="00D3377F"/>
    <w:rsid w:val="00D33DBD"/>
    <w:rsid w:val="00D33E3C"/>
    <w:rsid w:val="00D3461C"/>
    <w:rsid w:val="00D34903"/>
    <w:rsid w:val="00D34C23"/>
    <w:rsid w:val="00D35661"/>
    <w:rsid w:val="00D35A0E"/>
    <w:rsid w:val="00D36392"/>
    <w:rsid w:val="00D36393"/>
    <w:rsid w:val="00D365F4"/>
    <w:rsid w:val="00D36C2F"/>
    <w:rsid w:val="00D37752"/>
    <w:rsid w:val="00D37BB6"/>
    <w:rsid w:val="00D40305"/>
    <w:rsid w:val="00D4039F"/>
    <w:rsid w:val="00D404BE"/>
    <w:rsid w:val="00D4050F"/>
    <w:rsid w:val="00D40DEC"/>
    <w:rsid w:val="00D4180F"/>
    <w:rsid w:val="00D423AB"/>
    <w:rsid w:val="00D4298D"/>
    <w:rsid w:val="00D43ABC"/>
    <w:rsid w:val="00D43AEE"/>
    <w:rsid w:val="00D43CEF"/>
    <w:rsid w:val="00D4410B"/>
    <w:rsid w:val="00D443E2"/>
    <w:rsid w:val="00D446FA"/>
    <w:rsid w:val="00D44C63"/>
    <w:rsid w:val="00D44E91"/>
    <w:rsid w:val="00D45282"/>
    <w:rsid w:val="00D457A0"/>
    <w:rsid w:val="00D45A3E"/>
    <w:rsid w:val="00D45E07"/>
    <w:rsid w:val="00D475E3"/>
    <w:rsid w:val="00D47A17"/>
    <w:rsid w:val="00D47C17"/>
    <w:rsid w:val="00D47F3C"/>
    <w:rsid w:val="00D50011"/>
    <w:rsid w:val="00D5052D"/>
    <w:rsid w:val="00D50D3C"/>
    <w:rsid w:val="00D50E62"/>
    <w:rsid w:val="00D52740"/>
    <w:rsid w:val="00D53A74"/>
    <w:rsid w:val="00D55B62"/>
    <w:rsid w:val="00D603EE"/>
    <w:rsid w:val="00D60510"/>
    <w:rsid w:val="00D610BD"/>
    <w:rsid w:val="00D61798"/>
    <w:rsid w:val="00D617DC"/>
    <w:rsid w:val="00D61D73"/>
    <w:rsid w:val="00D62237"/>
    <w:rsid w:val="00D6241D"/>
    <w:rsid w:val="00D629CB"/>
    <w:rsid w:val="00D636DE"/>
    <w:rsid w:val="00D64338"/>
    <w:rsid w:val="00D64655"/>
    <w:rsid w:val="00D64806"/>
    <w:rsid w:val="00D649B5"/>
    <w:rsid w:val="00D66327"/>
    <w:rsid w:val="00D66622"/>
    <w:rsid w:val="00D6667E"/>
    <w:rsid w:val="00D67229"/>
    <w:rsid w:val="00D67456"/>
    <w:rsid w:val="00D67F54"/>
    <w:rsid w:val="00D70067"/>
    <w:rsid w:val="00D70636"/>
    <w:rsid w:val="00D70F4F"/>
    <w:rsid w:val="00D71EAC"/>
    <w:rsid w:val="00D722CC"/>
    <w:rsid w:val="00D728ED"/>
    <w:rsid w:val="00D72B01"/>
    <w:rsid w:val="00D7307C"/>
    <w:rsid w:val="00D73C8C"/>
    <w:rsid w:val="00D75554"/>
    <w:rsid w:val="00D75787"/>
    <w:rsid w:val="00D75999"/>
    <w:rsid w:val="00D77132"/>
    <w:rsid w:val="00D804FB"/>
    <w:rsid w:val="00D816E0"/>
    <w:rsid w:val="00D81840"/>
    <w:rsid w:val="00D81E17"/>
    <w:rsid w:val="00D820CC"/>
    <w:rsid w:val="00D839A6"/>
    <w:rsid w:val="00D846BE"/>
    <w:rsid w:val="00D85946"/>
    <w:rsid w:val="00D86246"/>
    <w:rsid w:val="00D86DAB"/>
    <w:rsid w:val="00D909BF"/>
    <w:rsid w:val="00D92222"/>
    <w:rsid w:val="00D927F0"/>
    <w:rsid w:val="00D9288A"/>
    <w:rsid w:val="00D931BF"/>
    <w:rsid w:val="00D937D6"/>
    <w:rsid w:val="00D93CBF"/>
    <w:rsid w:val="00D941E6"/>
    <w:rsid w:val="00D95427"/>
    <w:rsid w:val="00D95BA0"/>
    <w:rsid w:val="00D95E7D"/>
    <w:rsid w:val="00D96DC6"/>
    <w:rsid w:val="00D97138"/>
    <w:rsid w:val="00D973D3"/>
    <w:rsid w:val="00DA01AD"/>
    <w:rsid w:val="00DA01F7"/>
    <w:rsid w:val="00DA1C34"/>
    <w:rsid w:val="00DA2273"/>
    <w:rsid w:val="00DA25F8"/>
    <w:rsid w:val="00DA2BAB"/>
    <w:rsid w:val="00DA32CE"/>
    <w:rsid w:val="00DA7B46"/>
    <w:rsid w:val="00DB0040"/>
    <w:rsid w:val="00DB0AE1"/>
    <w:rsid w:val="00DB0EE2"/>
    <w:rsid w:val="00DB11AF"/>
    <w:rsid w:val="00DB1BDF"/>
    <w:rsid w:val="00DB1EDE"/>
    <w:rsid w:val="00DB3670"/>
    <w:rsid w:val="00DB50AB"/>
    <w:rsid w:val="00DB5B07"/>
    <w:rsid w:val="00DB64EE"/>
    <w:rsid w:val="00DB6F2B"/>
    <w:rsid w:val="00DB7004"/>
    <w:rsid w:val="00DB74D0"/>
    <w:rsid w:val="00DB75CE"/>
    <w:rsid w:val="00DC01FC"/>
    <w:rsid w:val="00DC04CE"/>
    <w:rsid w:val="00DC04D3"/>
    <w:rsid w:val="00DC05C5"/>
    <w:rsid w:val="00DC0BC0"/>
    <w:rsid w:val="00DC1537"/>
    <w:rsid w:val="00DC19BB"/>
    <w:rsid w:val="00DC1CB7"/>
    <w:rsid w:val="00DC2A86"/>
    <w:rsid w:val="00DC368F"/>
    <w:rsid w:val="00DC3BE1"/>
    <w:rsid w:val="00DC4E7C"/>
    <w:rsid w:val="00DC56D8"/>
    <w:rsid w:val="00DC58EF"/>
    <w:rsid w:val="00DC6696"/>
    <w:rsid w:val="00DC7048"/>
    <w:rsid w:val="00DC7BAD"/>
    <w:rsid w:val="00DD02E8"/>
    <w:rsid w:val="00DD145A"/>
    <w:rsid w:val="00DD23E0"/>
    <w:rsid w:val="00DD29DA"/>
    <w:rsid w:val="00DD2CA6"/>
    <w:rsid w:val="00DD4ADC"/>
    <w:rsid w:val="00DD5B03"/>
    <w:rsid w:val="00DD7A3A"/>
    <w:rsid w:val="00DE0FDF"/>
    <w:rsid w:val="00DE1953"/>
    <w:rsid w:val="00DE1BC9"/>
    <w:rsid w:val="00DE1EB9"/>
    <w:rsid w:val="00DE2035"/>
    <w:rsid w:val="00DE22B6"/>
    <w:rsid w:val="00DE2A0D"/>
    <w:rsid w:val="00DE2CE7"/>
    <w:rsid w:val="00DE32BD"/>
    <w:rsid w:val="00DE338A"/>
    <w:rsid w:val="00DE471B"/>
    <w:rsid w:val="00DE5266"/>
    <w:rsid w:val="00DE561F"/>
    <w:rsid w:val="00DE568C"/>
    <w:rsid w:val="00DE5E47"/>
    <w:rsid w:val="00DE7212"/>
    <w:rsid w:val="00DE7704"/>
    <w:rsid w:val="00DE7817"/>
    <w:rsid w:val="00DF3488"/>
    <w:rsid w:val="00DF3968"/>
    <w:rsid w:val="00DF3BF1"/>
    <w:rsid w:val="00DF406D"/>
    <w:rsid w:val="00DF45DC"/>
    <w:rsid w:val="00DF49F3"/>
    <w:rsid w:val="00DF4A43"/>
    <w:rsid w:val="00DF4AC8"/>
    <w:rsid w:val="00DF4F7F"/>
    <w:rsid w:val="00DF53D4"/>
    <w:rsid w:val="00DF54AE"/>
    <w:rsid w:val="00DF75B2"/>
    <w:rsid w:val="00E002ED"/>
    <w:rsid w:val="00E02F3A"/>
    <w:rsid w:val="00E03BB1"/>
    <w:rsid w:val="00E03EC6"/>
    <w:rsid w:val="00E05552"/>
    <w:rsid w:val="00E05873"/>
    <w:rsid w:val="00E063A4"/>
    <w:rsid w:val="00E079F2"/>
    <w:rsid w:val="00E07C5A"/>
    <w:rsid w:val="00E10D9B"/>
    <w:rsid w:val="00E10FF6"/>
    <w:rsid w:val="00E11837"/>
    <w:rsid w:val="00E1248B"/>
    <w:rsid w:val="00E12AAC"/>
    <w:rsid w:val="00E1330F"/>
    <w:rsid w:val="00E1455B"/>
    <w:rsid w:val="00E15C44"/>
    <w:rsid w:val="00E176D4"/>
    <w:rsid w:val="00E17703"/>
    <w:rsid w:val="00E200DD"/>
    <w:rsid w:val="00E20D6D"/>
    <w:rsid w:val="00E21C36"/>
    <w:rsid w:val="00E2217E"/>
    <w:rsid w:val="00E23574"/>
    <w:rsid w:val="00E25038"/>
    <w:rsid w:val="00E2560E"/>
    <w:rsid w:val="00E266EA"/>
    <w:rsid w:val="00E26A9E"/>
    <w:rsid w:val="00E2717C"/>
    <w:rsid w:val="00E2721A"/>
    <w:rsid w:val="00E30B49"/>
    <w:rsid w:val="00E3182D"/>
    <w:rsid w:val="00E31E8A"/>
    <w:rsid w:val="00E31F83"/>
    <w:rsid w:val="00E323F8"/>
    <w:rsid w:val="00E33A9F"/>
    <w:rsid w:val="00E33FEB"/>
    <w:rsid w:val="00E35DE9"/>
    <w:rsid w:val="00E35FC9"/>
    <w:rsid w:val="00E36D33"/>
    <w:rsid w:val="00E36E9D"/>
    <w:rsid w:val="00E37B6A"/>
    <w:rsid w:val="00E37E86"/>
    <w:rsid w:val="00E407E7"/>
    <w:rsid w:val="00E40EE3"/>
    <w:rsid w:val="00E42441"/>
    <w:rsid w:val="00E437D2"/>
    <w:rsid w:val="00E43BD1"/>
    <w:rsid w:val="00E43DC0"/>
    <w:rsid w:val="00E454BD"/>
    <w:rsid w:val="00E45849"/>
    <w:rsid w:val="00E45980"/>
    <w:rsid w:val="00E462F4"/>
    <w:rsid w:val="00E473E8"/>
    <w:rsid w:val="00E47BCF"/>
    <w:rsid w:val="00E5021B"/>
    <w:rsid w:val="00E50981"/>
    <w:rsid w:val="00E525A3"/>
    <w:rsid w:val="00E5301A"/>
    <w:rsid w:val="00E531BE"/>
    <w:rsid w:val="00E532C9"/>
    <w:rsid w:val="00E53541"/>
    <w:rsid w:val="00E53BEF"/>
    <w:rsid w:val="00E541E2"/>
    <w:rsid w:val="00E54708"/>
    <w:rsid w:val="00E548D1"/>
    <w:rsid w:val="00E5596E"/>
    <w:rsid w:val="00E55EE0"/>
    <w:rsid w:val="00E567DB"/>
    <w:rsid w:val="00E57D4C"/>
    <w:rsid w:val="00E601FE"/>
    <w:rsid w:val="00E604D3"/>
    <w:rsid w:val="00E60601"/>
    <w:rsid w:val="00E61AAE"/>
    <w:rsid w:val="00E62B60"/>
    <w:rsid w:val="00E62FDC"/>
    <w:rsid w:val="00E63008"/>
    <w:rsid w:val="00E634DE"/>
    <w:rsid w:val="00E634F9"/>
    <w:rsid w:val="00E63E57"/>
    <w:rsid w:val="00E6414F"/>
    <w:rsid w:val="00E64178"/>
    <w:rsid w:val="00E6551C"/>
    <w:rsid w:val="00E65A17"/>
    <w:rsid w:val="00E66699"/>
    <w:rsid w:val="00E66856"/>
    <w:rsid w:val="00E66FCB"/>
    <w:rsid w:val="00E67B52"/>
    <w:rsid w:val="00E702AA"/>
    <w:rsid w:val="00E702CB"/>
    <w:rsid w:val="00E70423"/>
    <w:rsid w:val="00E710A0"/>
    <w:rsid w:val="00E7145B"/>
    <w:rsid w:val="00E71B62"/>
    <w:rsid w:val="00E7247A"/>
    <w:rsid w:val="00E72F5D"/>
    <w:rsid w:val="00E72F83"/>
    <w:rsid w:val="00E756E5"/>
    <w:rsid w:val="00E759FD"/>
    <w:rsid w:val="00E76FDA"/>
    <w:rsid w:val="00E772B9"/>
    <w:rsid w:val="00E776E4"/>
    <w:rsid w:val="00E77737"/>
    <w:rsid w:val="00E77BBA"/>
    <w:rsid w:val="00E80BA6"/>
    <w:rsid w:val="00E812EA"/>
    <w:rsid w:val="00E819C5"/>
    <w:rsid w:val="00E81FDE"/>
    <w:rsid w:val="00E825A8"/>
    <w:rsid w:val="00E82806"/>
    <w:rsid w:val="00E8293B"/>
    <w:rsid w:val="00E832EF"/>
    <w:rsid w:val="00E8384F"/>
    <w:rsid w:val="00E844E6"/>
    <w:rsid w:val="00E8481A"/>
    <w:rsid w:val="00E84A0C"/>
    <w:rsid w:val="00E8508D"/>
    <w:rsid w:val="00E8572A"/>
    <w:rsid w:val="00E85AC6"/>
    <w:rsid w:val="00E85B38"/>
    <w:rsid w:val="00E85F8E"/>
    <w:rsid w:val="00E85FC3"/>
    <w:rsid w:val="00E869E4"/>
    <w:rsid w:val="00E871DE"/>
    <w:rsid w:val="00E87789"/>
    <w:rsid w:val="00E87BE4"/>
    <w:rsid w:val="00E87DB6"/>
    <w:rsid w:val="00E903A8"/>
    <w:rsid w:val="00E9226F"/>
    <w:rsid w:val="00E92AC3"/>
    <w:rsid w:val="00E94A4B"/>
    <w:rsid w:val="00E94C5F"/>
    <w:rsid w:val="00E94E8F"/>
    <w:rsid w:val="00E95675"/>
    <w:rsid w:val="00E9625B"/>
    <w:rsid w:val="00E966C2"/>
    <w:rsid w:val="00E96D3B"/>
    <w:rsid w:val="00E97049"/>
    <w:rsid w:val="00E973A7"/>
    <w:rsid w:val="00E97ACA"/>
    <w:rsid w:val="00EA025F"/>
    <w:rsid w:val="00EA02E1"/>
    <w:rsid w:val="00EA0392"/>
    <w:rsid w:val="00EA118C"/>
    <w:rsid w:val="00EA122E"/>
    <w:rsid w:val="00EA1472"/>
    <w:rsid w:val="00EA15C1"/>
    <w:rsid w:val="00EA1628"/>
    <w:rsid w:val="00EA310F"/>
    <w:rsid w:val="00EA43AE"/>
    <w:rsid w:val="00EA5050"/>
    <w:rsid w:val="00EA5BAC"/>
    <w:rsid w:val="00EA60C4"/>
    <w:rsid w:val="00EA66FF"/>
    <w:rsid w:val="00EA73E5"/>
    <w:rsid w:val="00EA7897"/>
    <w:rsid w:val="00EA7CE5"/>
    <w:rsid w:val="00EB07A0"/>
    <w:rsid w:val="00EB0D7C"/>
    <w:rsid w:val="00EB1FAF"/>
    <w:rsid w:val="00EB2E87"/>
    <w:rsid w:val="00EB30E3"/>
    <w:rsid w:val="00EB3F4B"/>
    <w:rsid w:val="00EB4897"/>
    <w:rsid w:val="00EB555B"/>
    <w:rsid w:val="00EB5804"/>
    <w:rsid w:val="00EB7C80"/>
    <w:rsid w:val="00EB7D38"/>
    <w:rsid w:val="00EC0E75"/>
    <w:rsid w:val="00EC266D"/>
    <w:rsid w:val="00EC3D5D"/>
    <w:rsid w:val="00EC4217"/>
    <w:rsid w:val="00EC5C98"/>
    <w:rsid w:val="00EC6001"/>
    <w:rsid w:val="00EC6064"/>
    <w:rsid w:val="00EC6D0D"/>
    <w:rsid w:val="00EC726F"/>
    <w:rsid w:val="00EC799F"/>
    <w:rsid w:val="00EC7CAF"/>
    <w:rsid w:val="00ED0547"/>
    <w:rsid w:val="00ED100C"/>
    <w:rsid w:val="00ED36DA"/>
    <w:rsid w:val="00ED38E0"/>
    <w:rsid w:val="00ED4290"/>
    <w:rsid w:val="00ED4C17"/>
    <w:rsid w:val="00ED5B31"/>
    <w:rsid w:val="00ED6E12"/>
    <w:rsid w:val="00EE0251"/>
    <w:rsid w:val="00EE0402"/>
    <w:rsid w:val="00EE1109"/>
    <w:rsid w:val="00EE1254"/>
    <w:rsid w:val="00EE1517"/>
    <w:rsid w:val="00EE17EF"/>
    <w:rsid w:val="00EE1D59"/>
    <w:rsid w:val="00EE3D85"/>
    <w:rsid w:val="00EE465C"/>
    <w:rsid w:val="00EE4B9E"/>
    <w:rsid w:val="00EE5441"/>
    <w:rsid w:val="00EE5629"/>
    <w:rsid w:val="00EE6DF4"/>
    <w:rsid w:val="00EF048F"/>
    <w:rsid w:val="00EF0D59"/>
    <w:rsid w:val="00EF0E5F"/>
    <w:rsid w:val="00EF2629"/>
    <w:rsid w:val="00EF29D9"/>
    <w:rsid w:val="00EF2B50"/>
    <w:rsid w:val="00EF4060"/>
    <w:rsid w:val="00EF4408"/>
    <w:rsid w:val="00EF4DC0"/>
    <w:rsid w:val="00EF51D0"/>
    <w:rsid w:val="00EF5213"/>
    <w:rsid w:val="00EF5973"/>
    <w:rsid w:val="00EF5F45"/>
    <w:rsid w:val="00EF6473"/>
    <w:rsid w:val="00EF7DC0"/>
    <w:rsid w:val="00F00769"/>
    <w:rsid w:val="00F00BDA"/>
    <w:rsid w:val="00F0122B"/>
    <w:rsid w:val="00F01A4D"/>
    <w:rsid w:val="00F02189"/>
    <w:rsid w:val="00F0425D"/>
    <w:rsid w:val="00F04B22"/>
    <w:rsid w:val="00F04C81"/>
    <w:rsid w:val="00F056C9"/>
    <w:rsid w:val="00F057AB"/>
    <w:rsid w:val="00F05F04"/>
    <w:rsid w:val="00F0769C"/>
    <w:rsid w:val="00F108B9"/>
    <w:rsid w:val="00F10912"/>
    <w:rsid w:val="00F10E53"/>
    <w:rsid w:val="00F1121C"/>
    <w:rsid w:val="00F11C7F"/>
    <w:rsid w:val="00F128D7"/>
    <w:rsid w:val="00F12D8E"/>
    <w:rsid w:val="00F1360D"/>
    <w:rsid w:val="00F13D67"/>
    <w:rsid w:val="00F142A8"/>
    <w:rsid w:val="00F156EC"/>
    <w:rsid w:val="00F15931"/>
    <w:rsid w:val="00F15EF1"/>
    <w:rsid w:val="00F16C95"/>
    <w:rsid w:val="00F16F4E"/>
    <w:rsid w:val="00F17342"/>
    <w:rsid w:val="00F17B49"/>
    <w:rsid w:val="00F17DD5"/>
    <w:rsid w:val="00F20851"/>
    <w:rsid w:val="00F2256A"/>
    <w:rsid w:val="00F22A97"/>
    <w:rsid w:val="00F22E33"/>
    <w:rsid w:val="00F23465"/>
    <w:rsid w:val="00F23C06"/>
    <w:rsid w:val="00F2472F"/>
    <w:rsid w:val="00F25056"/>
    <w:rsid w:val="00F25CBF"/>
    <w:rsid w:val="00F26356"/>
    <w:rsid w:val="00F26BC1"/>
    <w:rsid w:val="00F26E67"/>
    <w:rsid w:val="00F31253"/>
    <w:rsid w:val="00F31E25"/>
    <w:rsid w:val="00F31F1B"/>
    <w:rsid w:val="00F32DAF"/>
    <w:rsid w:val="00F33262"/>
    <w:rsid w:val="00F334D4"/>
    <w:rsid w:val="00F33D9A"/>
    <w:rsid w:val="00F33FBB"/>
    <w:rsid w:val="00F3446F"/>
    <w:rsid w:val="00F34A6D"/>
    <w:rsid w:val="00F35FB3"/>
    <w:rsid w:val="00F36F12"/>
    <w:rsid w:val="00F377F9"/>
    <w:rsid w:val="00F37E41"/>
    <w:rsid w:val="00F40307"/>
    <w:rsid w:val="00F40346"/>
    <w:rsid w:val="00F405B8"/>
    <w:rsid w:val="00F40B4E"/>
    <w:rsid w:val="00F423D4"/>
    <w:rsid w:val="00F427F5"/>
    <w:rsid w:val="00F43AC2"/>
    <w:rsid w:val="00F43B35"/>
    <w:rsid w:val="00F43B7A"/>
    <w:rsid w:val="00F44917"/>
    <w:rsid w:val="00F45043"/>
    <w:rsid w:val="00F4524A"/>
    <w:rsid w:val="00F46265"/>
    <w:rsid w:val="00F469AF"/>
    <w:rsid w:val="00F471AD"/>
    <w:rsid w:val="00F47F7D"/>
    <w:rsid w:val="00F5151A"/>
    <w:rsid w:val="00F51F75"/>
    <w:rsid w:val="00F52120"/>
    <w:rsid w:val="00F52303"/>
    <w:rsid w:val="00F52446"/>
    <w:rsid w:val="00F535DC"/>
    <w:rsid w:val="00F5461F"/>
    <w:rsid w:val="00F550B3"/>
    <w:rsid w:val="00F555BE"/>
    <w:rsid w:val="00F555EA"/>
    <w:rsid w:val="00F56FBF"/>
    <w:rsid w:val="00F573A9"/>
    <w:rsid w:val="00F624E3"/>
    <w:rsid w:val="00F6252E"/>
    <w:rsid w:val="00F6259E"/>
    <w:rsid w:val="00F6268E"/>
    <w:rsid w:val="00F627A3"/>
    <w:rsid w:val="00F636AE"/>
    <w:rsid w:val="00F6460A"/>
    <w:rsid w:val="00F6471C"/>
    <w:rsid w:val="00F648A8"/>
    <w:rsid w:val="00F700B2"/>
    <w:rsid w:val="00F700FF"/>
    <w:rsid w:val="00F70AC8"/>
    <w:rsid w:val="00F73416"/>
    <w:rsid w:val="00F741AA"/>
    <w:rsid w:val="00F742C6"/>
    <w:rsid w:val="00F74816"/>
    <w:rsid w:val="00F74B62"/>
    <w:rsid w:val="00F74B7D"/>
    <w:rsid w:val="00F74BDB"/>
    <w:rsid w:val="00F7502C"/>
    <w:rsid w:val="00F75872"/>
    <w:rsid w:val="00F76ABB"/>
    <w:rsid w:val="00F76B4A"/>
    <w:rsid w:val="00F76B86"/>
    <w:rsid w:val="00F77D61"/>
    <w:rsid w:val="00F77E85"/>
    <w:rsid w:val="00F803D1"/>
    <w:rsid w:val="00F81175"/>
    <w:rsid w:val="00F812DF"/>
    <w:rsid w:val="00F8170B"/>
    <w:rsid w:val="00F81E54"/>
    <w:rsid w:val="00F8223B"/>
    <w:rsid w:val="00F82C06"/>
    <w:rsid w:val="00F82DEF"/>
    <w:rsid w:val="00F8354F"/>
    <w:rsid w:val="00F85936"/>
    <w:rsid w:val="00F86592"/>
    <w:rsid w:val="00F869A4"/>
    <w:rsid w:val="00F86E78"/>
    <w:rsid w:val="00F87E98"/>
    <w:rsid w:val="00F902F7"/>
    <w:rsid w:val="00F90464"/>
    <w:rsid w:val="00F90A9B"/>
    <w:rsid w:val="00F90ACB"/>
    <w:rsid w:val="00F921CC"/>
    <w:rsid w:val="00F9355C"/>
    <w:rsid w:val="00F93F7B"/>
    <w:rsid w:val="00F94644"/>
    <w:rsid w:val="00F94BA8"/>
    <w:rsid w:val="00F95270"/>
    <w:rsid w:val="00F95B42"/>
    <w:rsid w:val="00F9669B"/>
    <w:rsid w:val="00F968FE"/>
    <w:rsid w:val="00F96F27"/>
    <w:rsid w:val="00F96F82"/>
    <w:rsid w:val="00FA01AF"/>
    <w:rsid w:val="00FA1D99"/>
    <w:rsid w:val="00FA1F96"/>
    <w:rsid w:val="00FA2393"/>
    <w:rsid w:val="00FA250E"/>
    <w:rsid w:val="00FA32CD"/>
    <w:rsid w:val="00FA34F5"/>
    <w:rsid w:val="00FA440D"/>
    <w:rsid w:val="00FA4803"/>
    <w:rsid w:val="00FA4D15"/>
    <w:rsid w:val="00FA50C1"/>
    <w:rsid w:val="00FA580F"/>
    <w:rsid w:val="00FA5CD7"/>
    <w:rsid w:val="00FA7153"/>
    <w:rsid w:val="00FA7711"/>
    <w:rsid w:val="00FA7F75"/>
    <w:rsid w:val="00FB052F"/>
    <w:rsid w:val="00FB07F7"/>
    <w:rsid w:val="00FB1E59"/>
    <w:rsid w:val="00FB2658"/>
    <w:rsid w:val="00FB2A56"/>
    <w:rsid w:val="00FB2AE6"/>
    <w:rsid w:val="00FB2F48"/>
    <w:rsid w:val="00FB3591"/>
    <w:rsid w:val="00FB39D1"/>
    <w:rsid w:val="00FB418E"/>
    <w:rsid w:val="00FB4C06"/>
    <w:rsid w:val="00FB502F"/>
    <w:rsid w:val="00FB5531"/>
    <w:rsid w:val="00FB56C3"/>
    <w:rsid w:val="00FB6339"/>
    <w:rsid w:val="00FB6FBB"/>
    <w:rsid w:val="00FB72C4"/>
    <w:rsid w:val="00FC0239"/>
    <w:rsid w:val="00FC05FA"/>
    <w:rsid w:val="00FC09C6"/>
    <w:rsid w:val="00FC0B29"/>
    <w:rsid w:val="00FC0E68"/>
    <w:rsid w:val="00FC0EBA"/>
    <w:rsid w:val="00FC12C4"/>
    <w:rsid w:val="00FC1C9B"/>
    <w:rsid w:val="00FC2188"/>
    <w:rsid w:val="00FC2230"/>
    <w:rsid w:val="00FC23B8"/>
    <w:rsid w:val="00FC24CE"/>
    <w:rsid w:val="00FC2863"/>
    <w:rsid w:val="00FC42E8"/>
    <w:rsid w:val="00FC7030"/>
    <w:rsid w:val="00FC7A78"/>
    <w:rsid w:val="00FD0169"/>
    <w:rsid w:val="00FD0BB2"/>
    <w:rsid w:val="00FD18CD"/>
    <w:rsid w:val="00FD265C"/>
    <w:rsid w:val="00FD2D52"/>
    <w:rsid w:val="00FD56E7"/>
    <w:rsid w:val="00FD5B58"/>
    <w:rsid w:val="00FE015E"/>
    <w:rsid w:val="00FE0A01"/>
    <w:rsid w:val="00FE0DCC"/>
    <w:rsid w:val="00FE15C3"/>
    <w:rsid w:val="00FE192C"/>
    <w:rsid w:val="00FE1C72"/>
    <w:rsid w:val="00FE3703"/>
    <w:rsid w:val="00FE38E2"/>
    <w:rsid w:val="00FE4922"/>
    <w:rsid w:val="00FE6FA6"/>
    <w:rsid w:val="00FF05D7"/>
    <w:rsid w:val="00FF09D6"/>
    <w:rsid w:val="00FF1277"/>
    <w:rsid w:val="00FF2235"/>
    <w:rsid w:val="00FF2351"/>
    <w:rsid w:val="00FF26C6"/>
    <w:rsid w:val="00FF337F"/>
    <w:rsid w:val="00FF37F9"/>
    <w:rsid w:val="00FF3A47"/>
    <w:rsid w:val="00FF4B09"/>
    <w:rsid w:val="00FF632E"/>
    <w:rsid w:val="00FF77FB"/>
    <w:rsid w:val="00FF782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505"/>
    <o:shapelayout v:ext="edit">
      <o:idmap v:ext="edit" data="1"/>
    </o:shapelayout>
  </w:shapeDefaults>
  <w:decimalSymbol w:val=","/>
  <w:listSeparator w:val=";"/>
  <w14:docId w14:val="67D418F6"/>
  <w15:docId w15:val="{301C425E-68BF-4C4E-AC62-69A27F3FA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DC01FC"/>
    <w:pPr>
      <w:tabs>
        <w:tab w:val="left" w:pos="-1440"/>
        <w:tab w:val="left" w:pos="-720"/>
        <w:tab w:val="left" w:pos="0"/>
        <w:tab w:val="left" w:pos="380"/>
      </w:tabs>
    </w:pPr>
    <w:rPr>
      <w:rFonts w:ascii="Verdana" w:hAnsi="Verdana"/>
    </w:rPr>
  </w:style>
  <w:style w:type="paragraph" w:styleId="Kop1">
    <w:name w:val="heading 1"/>
    <w:aliases w:val="Hoofdstuk"/>
    <w:basedOn w:val="Standaard"/>
    <w:next w:val="Standaard"/>
    <w:link w:val="Kop1Char"/>
    <w:qFormat/>
    <w:rsid w:val="00F95270"/>
    <w:pPr>
      <w:keepNext/>
      <w:keepLines/>
      <w:pageBreakBefore/>
      <w:numPr>
        <w:numId w:val="1"/>
      </w:numPr>
      <w:suppressLineNumbers/>
      <w:suppressAutoHyphens/>
      <w:spacing w:after="360"/>
      <w:jc w:val="both"/>
      <w:outlineLvl w:val="0"/>
    </w:pPr>
    <w:rPr>
      <w:b/>
      <w:kern w:val="28"/>
    </w:rPr>
  </w:style>
  <w:style w:type="paragraph" w:styleId="Kop2">
    <w:name w:val="heading 2"/>
    <w:aliases w:val="Paragraaf,Char,Subparagraaf Char"/>
    <w:basedOn w:val="Kop1"/>
    <w:next w:val="Standaard"/>
    <w:link w:val="Kop2Char"/>
    <w:qFormat/>
    <w:rsid w:val="007A3405"/>
    <w:pPr>
      <w:pageBreakBefore w:val="0"/>
      <w:numPr>
        <w:ilvl w:val="1"/>
      </w:numPr>
      <w:spacing w:before="240" w:after="120"/>
      <w:outlineLvl w:val="1"/>
    </w:pPr>
  </w:style>
  <w:style w:type="paragraph" w:styleId="Kop3">
    <w:name w:val="heading 3"/>
    <w:aliases w:val="Subparagraaf"/>
    <w:basedOn w:val="Kop2"/>
    <w:next w:val="Standaard"/>
    <w:link w:val="Kop3Char"/>
    <w:qFormat/>
    <w:rsid w:val="0086278B"/>
    <w:pPr>
      <w:numPr>
        <w:ilvl w:val="2"/>
      </w:numPr>
      <w:outlineLvl w:val="2"/>
    </w:pPr>
    <w:rPr>
      <w:b w:val="0"/>
      <w:spacing w:val="-2"/>
    </w:rPr>
  </w:style>
  <w:style w:type="paragraph" w:styleId="Kop4">
    <w:name w:val="heading 4"/>
    <w:basedOn w:val="Kop3"/>
    <w:next w:val="Standaard"/>
    <w:link w:val="Kop4Char"/>
    <w:qFormat/>
    <w:rsid w:val="0086278B"/>
    <w:pPr>
      <w:numPr>
        <w:ilvl w:val="3"/>
      </w:numPr>
      <w:outlineLvl w:val="3"/>
    </w:pPr>
    <w:rPr>
      <w:i/>
    </w:rPr>
  </w:style>
  <w:style w:type="paragraph" w:styleId="Kop5">
    <w:name w:val="heading 5"/>
    <w:aliases w:val="5e niveau"/>
    <w:basedOn w:val="Standaard"/>
    <w:next w:val="Standaard"/>
    <w:link w:val="Kop5Char"/>
    <w:qFormat/>
    <w:rsid w:val="0086278B"/>
    <w:pPr>
      <w:numPr>
        <w:ilvl w:val="4"/>
        <w:numId w:val="1"/>
      </w:numPr>
      <w:spacing w:before="240" w:after="60"/>
      <w:jc w:val="both"/>
      <w:outlineLvl w:val="4"/>
    </w:pPr>
    <w:rPr>
      <w:rFonts w:ascii="Arial" w:hAnsi="Arial"/>
    </w:rPr>
  </w:style>
  <w:style w:type="paragraph" w:styleId="Kop6">
    <w:name w:val="heading 6"/>
    <w:basedOn w:val="Kop1"/>
    <w:next w:val="Standaard"/>
    <w:link w:val="Kop6Char"/>
    <w:qFormat/>
    <w:rsid w:val="0086278B"/>
    <w:pPr>
      <w:numPr>
        <w:ilvl w:val="5"/>
      </w:numPr>
      <w:outlineLvl w:val="5"/>
    </w:pPr>
  </w:style>
  <w:style w:type="paragraph" w:styleId="Kop7">
    <w:name w:val="heading 7"/>
    <w:basedOn w:val="Kop1"/>
    <w:next w:val="Standaard"/>
    <w:link w:val="Kop7Char"/>
    <w:qFormat/>
    <w:rsid w:val="0086278B"/>
    <w:pPr>
      <w:numPr>
        <w:ilvl w:val="6"/>
      </w:numPr>
      <w:outlineLvl w:val="6"/>
    </w:pPr>
  </w:style>
  <w:style w:type="paragraph" w:styleId="Kop8">
    <w:name w:val="heading 8"/>
    <w:basedOn w:val="Standaard"/>
    <w:next w:val="Standaard"/>
    <w:link w:val="Kop8Char"/>
    <w:qFormat/>
    <w:rsid w:val="0086278B"/>
    <w:pPr>
      <w:numPr>
        <w:ilvl w:val="7"/>
        <w:numId w:val="1"/>
      </w:numPr>
      <w:spacing w:before="240" w:after="60"/>
      <w:jc w:val="both"/>
      <w:outlineLvl w:val="7"/>
    </w:pPr>
    <w:rPr>
      <w:rFonts w:ascii="Arial" w:hAnsi="Arial"/>
      <w:i/>
    </w:rPr>
  </w:style>
  <w:style w:type="paragraph" w:styleId="Kop9">
    <w:name w:val="heading 9"/>
    <w:basedOn w:val="Standaard"/>
    <w:next w:val="Standaard"/>
    <w:link w:val="Kop9Char"/>
    <w:qFormat/>
    <w:rsid w:val="0086278B"/>
    <w:pPr>
      <w:numPr>
        <w:ilvl w:val="8"/>
        <w:numId w:val="1"/>
      </w:numPr>
      <w:spacing w:before="240" w:after="60"/>
      <w:jc w:val="both"/>
      <w:outlineLvl w:val="8"/>
    </w:pPr>
    <w:rPr>
      <w:rFonts w:ascii="Arial" w:hAnsi="Arial"/>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AB503F"/>
    <w:pPr>
      <w:tabs>
        <w:tab w:val="center" w:pos="4536"/>
        <w:tab w:val="right" w:pos="9072"/>
      </w:tabs>
    </w:pPr>
    <w:rPr>
      <w:sz w:val="18"/>
    </w:rPr>
  </w:style>
  <w:style w:type="paragraph" w:styleId="Voettekst">
    <w:name w:val="footer"/>
    <w:basedOn w:val="Standaard"/>
    <w:link w:val="VoettekstChar"/>
    <w:uiPriority w:val="99"/>
    <w:rsid w:val="00AB503F"/>
    <w:pPr>
      <w:tabs>
        <w:tab w:val="clear" w:pos="-1440"/>
        <w:tab w:val="clear" w:pos="-720"/>
        <w:tab w:val="clear" w:pos="0"/>
        <w:tab w:val="clear" w:pos="380"/>
        <w:tab w:val="center" w:pos="4536"/>
        <w:tab w:val="right" w:pos="9072"/>
      </w:tabs>
    </w:pPr>
  </w:style>
  <w:style w:type="paragraph" w:customStyle="1" w:styleId="StandaardTitel">
    <w:name w:val="Standaard Titel"/>
    <w:basedOn w:val="Standaard"/>
    <w:next w:val="StandaardSubtitel"/>
    <w:rsid w:val="0086278B"/>
    <w:pPr>
      <w:jc w:val="center"/>
    </w:pPr>
    <w:rPr>
      <w:b/>
      <w:sz w:val="36"/>
    </w:rPr>
  </w:style>
  <w:style w:type="paragraph" w:customStyle="1" w:styleId="StandaardSubtitel">
    <w:name w:val="Standaard Subtitel"/>
    <w:basedOn w:val="StandaardTitel"/>
    <w:next w:val="Standaard"/>
    <w:rsid w:val="0086278B"/>
  </w:style>
  <w:style w:type="paragraph" w:customStyle="1" w:styleId="VoettekstEerste">
    <w:name w:val="Voettekst Eerste"/>
    <w:basedOn w:val="Standaard"/>
    <w:rsid w:val="0086278B"/>
    <w:pPr>
      <w:tabs>
        <w:tab w:val="left" w:pos="6804"/>
      </w:tabs>
      <w:ind w:left="1134"/>
    </w:pPr>
    <w:rPr>
      <w:rFonts w:ascii="Arial" w:hAnsi="Arial"/>
      <w:sz w:val="14"/>
    </w:rPr>
  </w:style>
  <w:style w:type="paragraph" w:styleId="Inhopg2">
    <w:name w:val="toc 2"/>
    <w:basedOn w:val="Standaard"/>
    <w:next w:val="Standaard"/>
    <w:uiPriority w:val="39"/>
    <w:rsid w:val="0028198D"/>
    <w:pPr>
      <w:tabs>
        <w:tab w:val="left" w:pos="567"/>
        <w:tab w:val="right" w:leader="dot" w:pos="9071"/>
      </w:tabs>
      <w:ind w:left="200"/>
      <w:jc w:val="both"/>
    </w:pPr>
  </w:style>
  <w:style w:type="paragraph" w:styleId="Inhopg1">
    <w:name w:val="toc 1"/>
    <w:basedOn w:val="Standaard"/>
    <w:next w:val="Standaard"/>
    <w:uiPriority w:val="39"/>
    <w:rsid w:val="0028198D"/>
    <w:pPr>
      <w:tabs>
        <w:tab w:val="left" w:pos="1514"/>
        <w:tab w:val="right" w:leader="dot" w:pos="9071"/>
      </w:tabs>
      <w:spacing w:before="120"/>
      <w:jc w:val="both"/>
    </w:pPr>
  </w:style>
  <w:style w:type="paragraph" w:styleId="Inhopg3">
    <w:name w:val="toc 3"/>
    <w:basedOn w:val="Standaard"/>
    <w:next w:val="Standaard"/>
    <w:uiPriority w:val="39"/>
    <w:rsid w:val="0086278B"/>
    <w:pPr>
      <w:tabs>
        <w:tab w:val="right" w:leader="dot" w:pos="9071"/>
      </w:tabs>
      <w:ind w:left="400"/>
      <w:jc w:val="both"/>
    </w:pPr>
  </w:style>
  <w:style w:type="paragraph" w:styleId="Inhopg6">
    <w:name w:val="toc 6"/>
    <w:basedOn w:val="Inhopg1"/>
    <w:next w:val="Standaard"/>
    <w:uiPriority w:val="39"/>
    <w:rsid w:val="0086278B"/>
  </w:style>
  <w:style w:type="paragraph" w:styleId="Inhopg7">
    <w:name w:val="toc 7"/>
    <w:basedOn w:val="Inhopg1"/>
    <w:next w:val="Standaard"/>
    <w:uiPriority w:val="39"/>
    <w:rsid w:val="0086278B"/>
  </w:style>
  <w:style w:type="paragraph" w:customStyle="1" w:styleId="KopZonder">
    <w:name w:val="Kop Zonder"/>
    <w:basedOn w:val="Kop6"/>
    <w:next w:val="Standaard"/>
    <w:rsid w:val="0086278B"/>
    <w:pPr>
      <w:outlineLvl w:val="9"/>
    </w:pPr>
  </w:style>
  <w:style w:type="paragraph" w:customStyle="1" w:styleId="BriefGegevens">
    <w:name w:val="BriefGegevens"/>
    <w:basedOn w:val="Standaard"/>
    <w:rsid w:val="00AB503F"/>
    <w:pPr>
      <w:spacing w:line="200" w:lineRule="exact"/>
      <w:ind w:left="1503" w:hanging="1503"/>
    </w:pPr>
  </w:style>
  <w:style w:type="character" w:customStyle="1" w:styleId="BriefGegevensVariabel">
    <w:name w:val="BriefGegevensVariabel"/>
    <w:basedOn w:val="Standaardalinea-lettertype"/>
    <w:rsid w:val="00AB503F"/>
    <w:rPr>
      <w:rFonts w:ascii="Verdana" w:hAnsi="Verdana"/>
      <w:sz w:val="20"/>
    </w:rPr>
  </w:style>
  <w:style w:type="character" w:customStyle="1" w:styleId="BriefGegevensVast">
    <w:name w:val="BriefGegevensVast"/>
    <w:rsid w:val="00AB503F"/>
    <w:rPr>
      <w:rFonts w:ascii="Arial" w:hAnsi="Arial"/>
      <w:sz w:val="14"/>
    </w:rPr>
  </w:style>
  <w:style w:type="character" w:styleId="Paginanummer">
    <w:name w:val="page number"/>
    <w:basedOn w:val="Standaardalinea-lettertype"/>
    <w:rsid w:val="00AB503F"/>
  </w:style>
  <w:style w:type="paragraph" w:customStyle="1" w:styleId="StandaardMinuut">
    <w:name w:val="StandaardMinuut"/>
    <w:basedOn w:val="Koptekst"/>
    <w:rsid w:val="00AB503F"/>
    <w:pPr>
      <w:tabs>
        <w:tab w:val="clear" w:pos="0"/>
        <w:tab w:val="clear" w:pos="380"/>
        <w:tab w:val="clear" w:pos="4536"/>
        <w:tab w:val="clear" w:pos="9072"/>
      </w:tabs>
      <w:ind w:left="5812"/>
    </w:pPr>
  </w:style>
  <w:style w:type="table" w:styleId="Tabelraster">
    <w:name w:val="Table Grid"/>
    <w:basedOn w:val="Standaardtabel"/>
    <w:uiPriority w:val="59"/>
    <w:rsid w:val="00FD0BB2"/>
    <w:pPr>
      <w:tabs>
        <w:tab w:val="left" w:pos="-1440"/>
        <w:tab w:val="left" w:pos="-720"/>
        <w:tab w:val="left" w:pos="0"/>
        <w:tab w:val="left" w:pos="380"/>
      </w:tabs>
    </w:pPr>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rsid w:val="007C65B1"/>
    <w:rPr>
      <w:rFonts w:ascii="Tahoma" w:hAnsi="Tahoma" w:cs="Tahoma"/>
      <w:sz w:val="16"/>
      <w:szCs w:val="16"/>
    </w:rPr>
  </w:style>
  <w:style w:type="character" w:customStyle="1" w:styleId="BallontekstChar">
    <w:name w:val="Ballontekst Char"/>
    <w:basedOn w:val="Standaardalinea-lettertype"/>
    <w:link w:val="Ballontekst"/>
    <w:uiPriority w:val="99"/>
    <w:rsid w:val="007C65B1"/>
    <w:rPr>
      <w:rFonts w:ascii="Tahoma" w:hAnsi="Tahoma" w:cs="Tahoma"/>
      <w:sz w:val="16"/>
      <w:szCs w:val="16"/>
      <w:lang w:val="nl"/>
    </w:rPr>
  </w:style>
  <w:style w:type="paragraph" w:styleId="Inhopg4">
    <w:name w:val="toc 4"/>
    <w:basedOn w:val="Standaard"/>
    <w:next w:val="Standaard"/>
    <w:autoRedefine/>
    <w:uiPriority w:val="39"/>
    <w:rsid w:val="00F16C95"/>
    <w:pPr>
      <w:tabs>
        <w:tab w:val="clear" w:pos="-1440"/>
        <w:tab w:val="clear" w:pos="-720"/>
        <w:tab w:val="clear" w:pos="0"/>
        <w:tab w:val="clear" w:pos="380"/>
      </w:tabs>
      <w:spacing w:after="100"/>
      <w:ind w:left="600"/>
    </w:pPr>
  </w:style>
  <w:style w:type="paragraph" w:styleId="Inhopg5">
    <w:name w:val="toc 5"/>
    <w:basedOn w:val="Standaard"/>
    <w:next w:val="Standaard"/>
    <w:autoRedefine/>
    <w:uiPriority w:val="39"/>
    <w:rsid w:val="000C5B6D"/>
    <w:pPr>
      <w:tabs>
        <w:tab w:val="clear" w:pos="-1440"/>
        <w:tab w:val="clear" w:pos="-720"/>
        <w:tab w:val="clear" w:pos="0"/>
        <w:tab w:val="clear" w:pos="380"/>
      </w:tabs>
      <w:spacing w:after="100"/>
      <w:ind w:left="800"/>
    </w:pPr>
  </w:style>
  <w:style w:type="paragraph" w:styleId="Ondertitel">
    <w:name w:val="Subtitle"/>
    <w:basedOn w:val="Standaard"/>
    <w:next w:val="Standaard"/>
    <w:link w:val="OndertitelChar"/>
    <w:qFormat/>
    <w:rsid w:val="00C033A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rsid w:val="00C033A4"/>
    <w:rPr>
      <w:rFonts w:asciiTheme="majorHAnsi" w:eastAsiaTheme="majorEastAsia" w:hAnsiTheme="majorHAnsi" w:cstheme="majorBidi"/>
      <w:i/>
      <w:iCs/>
      <w:color w:val="4F81BD" w:themeColor="accent1"/>
      <w:spacing w:val="15"/>
      <w:sz w:val="24"/>
      <w:szCs w:val="24"/>
    </w:rPr>
  </w:style>
  <w:style w:type="paragraph" w:styleId="Inhopg8">
    <w:name w:val="toc 8"/>
    <w:basedOn w:val="Standaard"/>
    <w:next w:val="Standaard"/>
    <w:autoRedefine/>
    <w:uiPriority w:val="39"/>
    <w:unhideWhenUsed/>
    <w:rsid w:val="00167260"/>
    <w:pPr>
      <w:tabs>
        <w:tab w:val="clear" w:pos="-1440"/>
        <w:tab w:val="clear" w:pos="-720"/>
        <w:tab w:val="clear" w:pos="0"/>
        <w:tab w:val="clear" w:pos="380"/>
      </w:tabs>
      <w:spacing w:after="100" w:line="276" w:lineRule="auto"/>
      <w:ind w:left="1540"/>
    </w:pPr>
    <w:rPr>
      <w:rFonts w:asciiTheme="minorHAnsi" w:eastAsiaTheme="minorEastAsia" w:hAnsiTheme="minorHAnsi" w:cstheme="minorBidi"/>
      <w:sz w:val="22"/>
      <w:szCs w:val="22"/>
    </w:rPr>
  </w:style>
  <w:style w:type="paragraph" w:styleId="Inhopg9">
    <w:name w:val="toc 9"/>
    <w:basedOn w:val="Standaard"/>
    <w:next w:val="Standaard"/>
    <w:autoRedefine/>
    <w:uiPriority w:val="39"/>
    <w:unhideWhenUsed/>
    <w:rsid w:val="00167260"/>
    <w:pPr>
      <w:tabs>
        <w:tab w:val="clear" w:pos="-1440"/>
        <w:tab w:val="clear" w:pos="-720"/>
        <w:tab w:val="clear" w:pos="0"/>
        <w:tab w:val="clear" w:pos="380"/>
      </w:tabs>
      <w:spacing w:after="100" w:line="276" w:lineRule="auto"/>
      <w:ind w:left="1760"/>
    </w:pPr>
    <w:rPr>
      <w:rFonts w:asciiTheme="minorHAnsi" w:eastAsiaTheme="minorEastAsia" w:hAnsiTheme="minorHAnsi" w:cstheme="minorBidi"/>
      <w:sz w:val="22"/>
      <w:szCs w:val="22"/>
    </w:rPr>
  </w:style>
  <w:style w:type="numbering" w:customStyle="1" w:styleId="Opsomming">
    <w:name w:val="Opsomming"/>
    <w:basedOn w:val="Geenlijst"/>
    <w:rsid w:val="002E49E1"/>
    <w:pPr>
      <w:numPr>
        <w:numId w:val="2"/>
      </w:numPr>
    </w:pPr>
  </w:style>
  <w:style w:type="character" w:styleId="Verwijzingopmerking">
    <w:name w:val="annotation reference"/>
    <w:basedOn w:val="Standaardalinea-lettertype"/>
    <w:unhideWhenUsed/>
    <w:rsid w:val="002E49E1"/>
    <w:rPr>
      <w:sz w:val="16"/>
      <w:szCs w:val="16"/>
      <w:lang w:val="nl-NL"/>
    </w:rPr>
  </w:style>
  <w:style w:type="paragraph" w:styleId="Tekstopmerking">
    <w:name w:val="annotation text"/>
    <w:basedOn w:val="Standaard"/>
    <w:link w:val="TekstopmerkingChar"/>
    <w:unhideWhenUsed/>
    <w:rsid w:val="002E49E1"/>
    <w:pPr>
      <w:tabs>
        <w:tab w:val="clear" w:pos="-1440"/>
        <w:tab w:val="clear" w:pos="-720"/>
        <w:tab w:val="clear" w:pos="0"/>
        <w:tab w:val="clear" w:pos="380"/>
      </w:tabs>
      <w:suppressAutoHyphens/>
    </w:pPr>
    <w:rPr>
      <w:rFonts w:ascii="Segoe UI" w:hAnsi="Segoe UI"/>
    </w:rPr>
  </w:style>
  <w:style w:type="character" w:customStyle="1" w:styleId="TekstopmerkingChar">
    <w:name w:val="Tekst opmerking Char"/>
    <w:basedOn w:val="Standaardalinea-lettertype"/>
    <w:link w:val="Tekstopmerking"/>
    <w:rsid w:val="002E49E1"/>
    <w:rPr>
      <w:rFonts w:ascii="Segoe UI" w:hAnsi="Segoe UI"/>
    </w:rPr>
  </w:style>
  <w:style w:type="paragraph" w:styleId="Onderwerpvanopmerking">
    <w:name w:val="annotation subject"/>
    <w:basedOn w:val="Tekstopmerking"/>
    <w:next w:val="Tekstopmerking"/>
    <w:link w:val="OnderwerpvanopmerkingChar"/>
    <w:uiPriority w:val="99"/>
    <w:semiHidden/>
    <w:unhideWhenUsed/>
    <w:rsid w:val="002E49E1"/>
    <w:pPr>
      <w:tabs>
        <w:tab w:val="left" w:pos="-1440"/>
        <w:tab w:val="left" w:pos="-720"/>
        <w:tab w:val="left" w:pos="0"/>
        <w:tab w:val="left" w:pos="380"/>
      </w:tabs>
      <w:suppressAutoHyphens w:val="0"/>
    </w:pPr>
    <w:rPr>
      <w:rFonts w:ascii="Verdana" w:hAnsi="Verdana"/>
      <w:b/>
      <w:bCs/>
    </w:rPr>
  </w:style>
  <w:style w:type="character" w:customStyle="1" w:styleId="OnderwerpvanopmerkingChar">
    <w:name w:val="Onderwerp van opmerking Char"/>
    <w:basedOn w:val="TekstopmerkingChar"/>
    <w:link w:val="Onderwerpvanopmerking"/>
    <w:uiPriority w:val="99"/>
    <w:semiHidden/>
    <w:rsid w:val="002E49E1"/>
    <w:rPr>
      <w:rFonts w:ascii="Verdana" w:hAnsi="Verdana"/>
      <w:b/>
      <w:bCs/>
    </w:rPr>
  </w:style>
  <w:style w:type="paragraph" w:styleId="Bijschrift">
    <w:name w:val="caption"/>
    <w:basedOn w:val="Standaard"/>
    <w:next w:val="Standaard"/>
    <w:qFormat/>
    <w:rsid w:val="00A1377C"/>
    <w:pPr>
      <w:keepNext/>
      <w:keepLines/>
      <w:tabs>
        <w:tab w:val="clear" w:pos="-1440"/>
        <w:tab w:val="clear" w:pos="-720"/>
        <w:tab w:val="clear" w:pos="0"/>
        <w:tab w:val="clear" w:pos="380"/>
        <w:tab w:val="left" w:pos="1021"/>
        <w:tab w:val="left" w:pos="1134"/>
        <w:tab w:val="left" w:pos="1247"/>
        <w:tab w:val="left" w:pos="1588"/>
        <w:tab w:val="left" w:pos="1701"/>
      </w:tabs>
      <w:suppressAutoHyphens/>
      <w:spacing w:line="252" w:lineRule="exact"/>
      <w:ind w:left="1588" w:hanging="1588"/>
    </w:pPr>
    <w:rPr>
      <w:rFonts w:ascii="Segoe UI" w:hAnsi="Segoe UI"/>
      <w:color w:val="005D76"/>
      <w:sz w:val="15"/>
    </w:rPr>
  </w:style>
  <w:style w:type="paragraph" w:customStyle="1" w:styleId="Tabelkopje">
    <w:name w:val="Tabelkopje"/>
    <w:basedOn w:val="Standaard"/>
    <w:next w:val="Tabeltekst"/>
    <w:rsid w:val="00A1377C"/>
    <w:pPr>
      <w:tabs>
        <w:tab w:val="clear" w:pos="-1440"/>
        <w:tab w:val="clear" w:pos="-720"/>
        <w:tab w:val="clear" w:pos="0"/>
        <w:tab w:val="clear" w:pos="380"/>
      </w:tabs>
      <w:suppressAutoHyphens/>
      <w:spacing w:line="210" w:lineRule="atLeast"/>
    </w:pPr>
    <w:rPr>
      <w:rFonts w:ascii="Segoe UI Semibold" w:hAnsi="Segoe UI Semibold"/>
      <w:color w:val="005D76"/>
      <w:sz w:val="15"/>
    </w:rPr>
  </w:style>
  <w:style w:type="paragraph" w:customStyle="1" w:styleId="Tabeltekst">
    <w:name w:val="Tabeltekst"/>
    <w:basedOn w:val="Standaard"/>
    <w:rsid w:val="00A1377C"/>
    <w:pPr>
      <w:tabs>
        <w:tab w:val="clear" w:pos="-1440"/>
        <w:tab w:val="clear" w:pos="-720"/>
        <w:tab w:val="clear" w:pos="0"/>
        <w:tab w:val="clear" w:pos="380"/>
      </w:tabs>
      <w:suppressAutoHyphens/>
      <w:spacing w:line="210" w:lineRule="atLeast"/>
    </w:pPr>
    <w:rPr>
      <w:rFonts w:ascii="Segoe UI" w:hAnsi="Segoe UI"/>
      <w:color w:val="005D76"/>
      <w:sz w:val="15"/>
      <w:szCs w:val="24"/>
    </w:rPr>
  </w:style>
  <w:style w:type="paragraph" w:styleId="Lijstalinea">
    <w:name w:val="List Paragraph"/>
    <w:basedOn w:val="Standaard"/>
    <w:link w:val="LijstalineaChar"/>
    <w:uiPriority w:val="34"/>
    <w:qFormat/>
    <w:rsid w:val="0093126D"/>
    <w:pPr>
      <w:ind w:left="720"/>
      <w:contextualSpacing/>
    </w:pPr>
  </w:style>
  <w:style w:type="paragraph" w:styleId="Revisie">
    <w:name w:val="Revision"/>
    <w:hidden/>
    <w:uiPriority w:val="99"/>
    <w:semiHidden/>
    <w:rsid w:val="00966641"/>
    <w:rPr>
      <w:rFonts w:ascii="Verdana" w:hAnsi="Verdana"/>
    </w:rPr>
  </w:style>
  <w:style w:type="paragraph" w:customStyle="1" w:styleId="StandaardKienStijl">
    <w:name w:val="Standaard KienStijl"/>
    <w:link w:val="StandaardKienStijlChar"/>
    <w:qFormat/>
    <w:rsid w:val="00C22529"/>
    <w:pPr>
      <w:spacing w:before="200" w:after="200" w:line="276" w:lineRule="auto"/>
    </w:pPr>
    <w:rPr>
      <w:rFonts w:asciiTheme="minorHAnsi" w:eastAsia="Calibri" w:hAnsiTheme="minorHAnsi"/>
      <w:lang w:eastAsia="en-US"/>
    </w:rPr>
  </w:style>
  <w:style w:type="character" w:customStyle="1" w:styleId="StandaardKienStijlChar">
    <w:name w:val="Standaard KienStijl Char"/>
    <w:basedOn w:val="Standaardalinea-lettertype"/>
    <w:link w:val="StandaardKienStijl"/>
    <w:rsid w:val="00C22529"/>
    <w:rPr>
      <w:rFonts w:asciiTheme="minorHAnsi" w:eastAsia="Calibri" w:hAnsiTheme="minorHAnsi"/>
      <w:lang w:eastAsia="en-US"/>
    </w:rPr>
  </w:style>
  <w:style w:type="paragraph" w:customStyle="1" w:styleId="Default">
    <w:name w:val="Default"/>
    <w:rsid w:val="004357FE"/>
    <w:pPr>
      <w:autoSpaceDE w:val="0"/>
      <w:autoSpaceDN w:val="0"/>
      <w:adjustRightInd w:val="0"/>
    </w:pPr>
    <w:rPr>
      <w:rFonts w:ascii="Verdana" w:hAnsi="Verdana" w:cs="Verdana"/>
      <w:color w:val="000000"/>
      <w:sz w:val="24"/>
      <w:szCs w:val="24"/>
    </w:rPr>
  </w:style>
  <w:style w:type="paragraph" w:styleId="Plattetekst">
    <w:name w:val="Body Text"/>
    <w:basedOn w:val="Standaard"/>
    <w:link w:val="PlattetekstChar"/>
    <w:uiPriority w:val="99"/>
    <w:unhideWhenUsed/>
    <w:rsid w:val="00677D7E"/>
    <w:pPr>
      <w:tabs>
        <w:tab w:val="clear" w:pos="-1440"/>
        <w:tab w:val="clear" w:pos="-720"/>
        <w:tab w:val="clear" w:pos="0"/>
        <w:tab w:val="clear" w:pos="380"/>
      </w:tabs>
      <w:spacing w:after="120" w:line="276" w:lineRule="auto"/>
    </w:pPr>
    <w:rPr>
      <w:rFonts w:eastAsiaTheme="minorHAnsi" w:cstheme="minorBidi"/>
      <w:szCs w:val="22"/>
      <w:lang w:eastAsia="en-US"/>
    </w:rPr>
  </w:style>
  <w:style w:type="character" w:customStyle="1" w:styleId="PlattetekstChar">
    <w:name w:val="Platte tekst Char"/>
    <w:basedOn w:val="Standaardalinea-lettertype"/>
    <w:link w:val="Plattetekst"/>
    <w:uiPriority w:val="99"/>
    <w:rsid w:val="00677D7E"/>
    <w:rPr>
      <w:rFonts w:ascii="Verdana" w:eastAsiaTheme="minorHAnsi" w:hAnsi="Verdana" w:cstheme="minorBidi"/>
      <w:szCs w:val="22"/>
      <w:lang w:eastAsia="en-US"/>
    </w:rPr>
  </w:style>
  <w:style w:type="character" w:customStyle="1" w:styleId="Kop2Char">
    <w:name w:val="Kop 2 Char"/>
    <w:aliases w:val="Paragraaf Char,Char Char,Subparagraaf Char Char"/>
    <w:basedOn w:val="Standaardalinea-lettertype"/>
    <w:link w:val="Kop2"/>
    <w:rsid w:val="001C4C77"/>
    <w:rPr>
      <w:rFonts w:ascii="Verdana" w:hAnsi="Verdana"/>
      <w:b/>
      <w:kern w:val="28"/>
    </w:rPr>
  </w:style>
  <w:style w:type="paragraph" w:customStyle="1" w:styleId="nummering1">
    <w:name w:val="nummering 1"/>
    <w:basedOn w:val="Standaard"/>
    <w:rsid w:val="00970107"/>
    <w:pPr>
      <w:tabs>
        <w:tab w:val="clear" w:pos="-1440"/>
        <w:tab w:val="clear" w:pos="-720"/>
        <w:tab w:val="clear" w:pos="0"/>
        <w:tab w:val="clear" w:pos="380"/>
      </w:tabs>
      <w:spacing w:line="252" w:lineRule="atLeast"/>
      <w:jc w:val="both"/>
    </w:pPr>
    <w:rPr>
      <w:rFonts w:ascii="Arial" w:hAnsi="Arial"/>
      <w:sz w:val="21"/>
    </w:rPr>
  </w:style>
  <w:style w:type="character" w:customStyle="1" w:styleId="Kop1Char">
    <w:name w:val="Kop 1 Char"/>
    <w:aliases w:val="Hoofdstuk Char"/>
    <w:basedOn w:val="Standaardalinea-lettertype"/>
    <w:link w:val="Kop1"/>
    <w:rsid w:val="00F95270"/>
    <w:rPr>
      <w:rFonts w:ascii="Verdana" w:hAnsi="Verdana"/>
      <w:b/>
      <w:kern w:val="28"/>
    </w:rPr>
  </w:style>
  <w:style w:type="character" w:customStyle="1" w:styleId="Kop3Char">
    <w:name w:val="Kop 3 Char"/>
    <w:aliases w:val="Subparagraaf Char1"/>
    <w:basedOn w:val="Standaardalinea-lettertype"/>
    <w:link w:val="Kop3"/>
    <w:rsid w:val="00136F27"/>
    <w:rPr>
      <w:rFonts w:ascii="Verdana" w:hAnsi="Verdana"/>
      <w:spacing w:val="-2"/>
      <w:kern w:val="28"/>
    </w:rPr>
  </w:style>
  <w:style w:type="character" w:customStyle="1" w:styleId="Kop4Char">
    <w:name w:val="Kop 4 Char"/>
    <w:basedOn w:val="Standaardalinea-lettertype"/>
    <w:link w:val="Kop4"/>
    <w:rsid w:val="00136F27"/>
    <w:rPr>
      <w:rFonts w:ascii="Verdana" w:hAnsi="Verdana"/>
      <w:i/>
      <w:spacing w:val="-2"/>
      <w:kern w:val="28"/>
    </w:rPr>
  </w:style>
  <w:style w:type="character" w:customStyle="1" w:styleId="Kop5Char">
    <w:name w:val="Kop 5 Char"/>
    <w:aliases w:val="5e niveau Char"/>
    <w:basedOn w:val="Standaardalinea-lettertype"/>
    <w:link w:val="Kop5"/>
    <w:rsid w:val="00136F27"/>
    <w:rPr>
      <w:rFonts w:ascii="Arial" w:hAnsi="Arial"/>
    </w:rPr>
  </w:style>
  <w:style w:type="character" w:customStyle="1" w:styleId="Kop6Char">
    <w:name w:val="Kop 6 Char"/>
    <w:basedOn w:val="Standaardalinea-lettertype"/>
    <w:link w:val="Kop6"/>
    <w:rsid w:val="00136F27"/>
    <w:rPr>
      <w:rFonts w:ascii="Verdana" w:hAnsi="Verdana"/>
      <w:b/>
      <w:kern w:val="28"/>
    </w:rPr>
  </w:style>
  <w:style w:type="character" w:customStyle="1" w:styleId="Kop7Char">
    <w:name w:val="Kop 7 Char"/>
    <w:basedOn w:val="Standaardalinea-lettertype"/>
    <w:link w:val="Kop7"/>
    <w:rsid w:val="00136F27"/>
    <w:rPr>
      <w:rFonts w:ascii="Verdana" w:hAnsi="Verdana"/>
      <w:b/>
      <w:kern w:val="28"/>
    </w:rPr>
  </w:style>
  <w:style w:type="character" w:customStyle="1" w:styleId="Kop8Char">
    <w:name w:val="Kop 8 Char"/>
    <w:basedOn w:val="Standaardalinea-lettertype"/>
    <w:link w:val="Kop8"/>
    <w:rsid w:val="00136F27"/>
    <w:rPr>
      <w:rFonts w:ascii="Arial" w:hAnsi="Arial"/>
      <w:i/>
    </w:rPr>
  </w:style>
  <w:style w:type="character" w:customStyle="1" w:styleId="Kop9Char">
    <w:name w:val="Kop 9 Char"/>
    <w:basedOn w:val="Standaardalinea-lettertype"/>
    <w:link w:val="Kop9"/>
    <w:rsid w:val="00136F27"/>
    <w:rPr>
      <w:rFonts w:ascii="Arial" w:hAnsi="Arial"/>
      <w:b/>
      <w:i/>
      <w:sz w:val="18"/>
    </w:rPr>
  </w:style>
  <w:style w:type="character" w:styleId="Hyperlink">
    <w:name w:val="Hyperlink"/>
    <w:basedOn w:val="Standaardalinea-lettertype"/>
    <w:uiPriority w:val="99"/>
    <w:rsid w:val="00136F27"/>
    <w:rPr>
      <w:color w:val="0000FF" w:themeColor="hyperlink"/>
      <w:u w:val="single"/>
    </w:rPr>
  </w:style>
  <w:style w:type="character" w:customStyle="1" w:styleId="KoptekstChar">
    <w:name w:val="Koptekst Char"/>
    <w:basedOn w:val="Standaardalinea-lettertype"/>
    <w:link w:val="Koptekst"/>
    <w:uiPriority w:val="99"/>
    <w:rsid w:val="00136F27"/>
    <w:rPr>
      <w:rFonts w:ascii="Verdana" w:hAnsi="Verdana"/>
      <w:sz w:val="18"/>
    </w:rPr>
  </w:style>
  <w:style w:type="character" w:customStyle="1" w:styleId="VoettekstChar">
    <w:name w:val="Voettekst Char"/>
    <w:basedOn w:val="Standaardalinea-lettertype"/>
    <w:link w:val="Voettekst"/>
    <w:uiPriority w:val="99"/>
    <w:rsid w:val="00136F27"/>
    <w:rPr>
      <w:rFonts w:ascii="Verdana" w:hAnsi="Verdana"/>
    </w:rPr>
  </w:style>
  <w:style w:type="character" w:styleId="Intensieveverwijzing">
    <w:name w:val="Intense Reference"/>
    <w:basedOn w:val="Standaardalinea-lettertype"/>
    <w:uiPriority w:val="32"/>
    <w:qFormat/>
    <w:rsid w:val="001A3A8A"/>
    <w:rPr>
      <w:b/>
      <w:bCs/>
      <w:smallCaps/>
      <w:color w:val="4F81BD" w:themeColor="accent1"/>
      <w:spacing w:val="5"/>
    </w:rPr>
  </w:style>
  <w:style w:type="character" w:styleId="Nadruk">
    <w:name w:val="Emphasis"/>
    <w:basedOn w:val="Standaardalinea-lettertype"/>
    <w:qFormat/>
    <w:rsid w:val="001A3A8A"/>
    <w:rPr>
      <w:i/>
      <w:iCs/>
    </w:rPr>
  </w:style>
  <w:style w:type="character" w:styleId="Onopgelostemelding">
    <w:name w:val="Unresolved Mention"/>
    <w:basedOn w:val="Standaardalinea-lettertype"/>
    <w:uiPriority w:val="99"/>
    <w:semiHidden/>
    <w:unhideWhenUsed/>
    <w:rsid w:val="00EA02E1"/>
    <w:rPr>
      <w:color w:val="605E5C"/>
      <w:shd w:val="clear" w:color="auto" w:fill="E1DFDD"/>
    </w:rPr>
  </w:style>
  <w:style w:type="character" w:customStyle="1" w:styleId="fontstyle01">
    <w:name w:val="fontstyle01"/>
    <w:basedOn w:val="Standaardalinea-lettertype"/>
    <w:rsid w:val="005105AA"/>
    <w:rPr>
      <w:rFonts w:ascii="Verdana" w:hAnsi="Verdana" w:hint="default"/>
      <w:b w:val="0"/>
      <w:bCs w:val="0"/>
      <w:i w:val="0"/>
      <w:iCs w:val="0"/>
      <w:color w:val="000000"/>
      <w:sz w:val="20"/>
      <w:szCs w:val="20"/>
    </w:rPr>
  </w:style>
  <w:style w:type="character" w:styleId="Titelvanboek">
    <w:name w:val="Book Title"/>
    <w:basedOn w:val="Standaardalinea-lettertype"/>
    <w:uiPriority w:val="33"/>
    <w:qFormat/>
    <w:rsid w:val="0011231D"/>
    <w:rPr>
      <w:b/>
      <w:bCs/>
      <w:i/>
      <w:iCs/>
      <w:spacing w:val="5"/>
    </w:rPr>
  </w:style>
  <w:style w:type="paragraph" w:styleId="Geenafstand">
    <w:name w:val="No Spacing"/>
    <w:uiPriority w:val="1"/>
    <w:qFormat/>
    <w:rsid w:val="007729BD"/>
    <w:pPr>
      <w:tabs>
        <w:tab w:val="left" w:pos="-1440"/>
        <w:tab w:val="left" w:pos="-720"/>
        <w:tab w:val="left" w:pos="0"/>
        <w:tab w:val="left" w:pos="380"/>
      </w:tabs>
    </w:pPr>
    <w:rPr>
      <w:rFonts w:ascii="Verdana" w:hAnsi="Verdana"/>
    </w:rPr>
  </w:style>
  <w:style w:type="character" w:customStyle="1" w:styleId="LijstalineaChar">
    <w:name w:val="Lijstalinea Char"/>
    <w:basedOn w:val="Standaardalinea-lettertype"/>
    <w:link w:val="Lijstalinea"/>
    <w:uiPriority w:val="34"/>
    <w:rsid w:val="00B942CE"/>
    <w:rPr>
      <w:rFonts w:ascii="Verdana" w:hAnsi="Verdana"/>
    </w:rPr>
  </w:style>
  <w:style w:type="character" w:styleId="GevolgdeHyperlink">
    <w:name w:val="FollowedHyperlink"/>
    <w:basedOn w:val="Standaardalinea-lettertype"/>
    <w:semiHidden/>
    <w:unhideWhenUsed/>
    <w:rsid w:val="004824F2"/>
    <w:rPr>
      <w:color w:val="800080" w:themeColor="followedHyperlink"/>
      <w:u w:val="single"/>
    </w:rPr>
  </w:style>
  <w:style w:type="table" w:styleId="Tabelrasterlicht">
    <w:name w:val="Grid Table Light"/>
    <w:basedOn w:val="Standaardtabel"/>
    <w:uiPriority w:val="40"/>
    <w:rsid w:val="00567093"/>
    <w:rPr>
      <w:rFonts w:ascii="Verdana" w:hAnsi="Verdan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rPr>
      <w:tblHeader/>
    </w:trPr>
    <w:tcPr>
      <w:vAlign w:val="center"/>
    </w:tcPr>
  </w:style>
  <w:style w:type="paragraph" w:styleId="Plattetekstinspringen">
    <w:name w:val="Body Text Indent"/>
    <w:basedOn w:val="Standaard"/>
    <w:link w:val="PlattetekstinspringenChar"/>
    <w:semiHidden/>
    <w:unhideWhenUsed/>
    <w:rsid w:val="005006D1"/>
    <w:pPr>
      <w:spacing w:after="120"/>
      <w:ind w:left="283"/>
    </w:pPr>
  </w:style>
  <w:style w:type="character" w:customStyle="1" w:styleId="PlattetekstinspringenChar">
    <w:name w:val="Platte tekst inspringen Char"/>
    <w:basedOn w:val="Standaardalinea-lettertype"/>
    <w:link w:val="Plattetekstinspringen"/>
    <w:semiHidden/>
    <w:rsid w:val="005006D1"/>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34981">
      <w:bodyDiv w:val="1"/>
      <w:marLeft w:val="0"/>
      <w:marRight w:val="0"/>
      <w:marTop w:val="0"/>
      <w:marBottom w:val="0"/>
      <w:divBdr>
        <w:top w:val="none" w:sz="0" w:space="0" w:color="auto"/>
        <w:left w:val="none" w:sz="0" w:space="0" w:color="auto"/>
        <w:bottom w:val="none" w:sz="0" w:space="0" w:color="auto"/>
        <w:right w:val="none" w:sz="0" w:space="0" w:color="auto"/>
      </w:divBdr>
    </w:div>
    <w:div w:id="20447840">
      <w:bodyDiv w:val="1"/>
      <w:marLeft w:val="0"/>
      <w:marRight w:val="0"/>
      <w:marTop w:val="0"/>
      <w:marBottom w:val="0"/>
      <w:divBdr>
        <w:top w:val="none" w:sz="0" w:space="0" w:color="auto"/>
        <w:left w:val="none" w:sz="0" w:space="0" w:color="auto"/>
        <w:bottom w:val="none" w:sz="0" w:space="0" w:color="auto"/>
        <w:right w:val="none" w:sz="0" w:space="0" w:color="auto"/>
      </w:divBdr>
    </w:div>
    <w:div w:id="149061334">
      <w:bodyDiv w:val="1"/>
      <w:marLeft w:val="0"/>
      <w:marRight w:val="0"/>
      <w:marTop w:val="0"/>
      <w:marBottom w:val="0"/>
      <w:divBdr>
        <w:top w:val="none" w:sz="0" w:space="0" w:color="auto"/>
        <w:left w:val="none" w:sz="0" w:space="0" w:color="auto"/>
        <w:bottom w:val="none" w:sz="0" w:space="0" w:color="auto"/>
        <w:right w:val="none" w:sz="0" w:space="0" w:color="auto"/>
      </w:divBdr>
    </w:div>
    <w:div w:id="149370022">
      <w:bodyDiv w:val="1"/>
      <w:marLeft w:val="0"/>
      <w:marRight w:val="0"/>
      <w:marTop w:val="0"/>
      <w:marBottom w:val="0"/>
      <w:divBdr>
        <w:top w:val="none" w:sz="0" w:space="0" w:color="auto"/>
        <w:left w:val="none" w:sz="0" w:space="0" w:color="auto"/>
        <w:bottom w:val="none" w:sz="0" w:space="0" w:color="auto"/>
        <w:right w:val="none" w:sz="0" w:space="0" w:color="auto"/>
      </w:divBdr>
    </w:div>
    <w:div w:id="176231918">
      <w:bodyDiv w:val="1"/>
      <w:marLeft w:val="0"/>
      <w:marRight w:val="0"/>
      <w:marTop w:val="0"/>
      <w:marBottom w:val="0"/>
      <w:divBdr>
        <w:top w:val="none" w:sz="0" w:space="0" w:color="auto"/>
        <w:left w:val="none" w:sz="0" w:space="0" w:color="auto"/>
        <w:bottom w:val="none" w:sz="0" w:space="0" w:color="auto"/>
        <w:right w:val="none" w:sz="0" w:space="0" w:color="auto"/>
      </w:divBdr>
    </w:div>
    <w:div w:id="205994006">
      <w:bodyDiv w:val="1"/>
      <w:marLeft w:val="0"/>
      <w:marRight w:val="0"/>
      <w:marTop w:val="0"/>
      <w:marBottom w:val="0"/>
      <w:divBdr>
        <w:top w:val="none" w:sz="0" w:space="0" w:color="auto"/>
        <w:left w:val="none" w:sz="0" w:space="0" w:color="auto"/>
        <w:bottom w:val="none" w:sz="0" w:space="0" w:color="auto"/>
        <w:right w:val="none" w:sz="0" w:space="0" w:color="auto"/>
      </w:divBdr>
    </w:div>
    <w:div w:id="217782751">
      <w:bodyDiv w:val="1"/>
      <w:marLeft w:val="0"/>
      <w:marRight w:val="0"/>
      <w:marTop w:val="0"/>
      <w:marBottom w:val="0"/>
      <w:divBdr>
        <w:top w:val="none" w:sz="0" w:space="0" w:color="auto"/>
        <w:left w:val="none" w:sz="0" w:space="0" w:color="auto"/>
        <w:bottom w:val="none" w:sz="0" w:space="0" w:color="auto"/>
        <w:right w:val="none" w:sz="0" w:space="0" w:color="auto"/>
      </w:divBdr>
    </w:div>
    <w:div w:id="235946316">
      <w:bodyDiv w:val="1"/>
      <w:marLeft w:val="0"/>
      <w:marRight w:val="0"/>
      <w:marTop w:val="0"/>
      <w:marBottom w:val="0"/>
      <w:divBdr>
        <w:top w:val="none" w:sz="0" w:space="0" w:color="auto"/>
        <w:left w:val="none" w:sz="0" w:space="0" w:color="auto"/>
        <w:bottom w:val="none" w:sz="0" w:space="0" w:color="auto"/>
        <w:right w:val="none" w:sz="0" w:space="0" w:color="auto"/>
      </w:divBdr>
    </w:div>
    <w:div w:id="267785529">
      <w:bodyDiv w:val="1"/>
      <w:marLeft w:val="0"/>
      <w:marRight w:val="0"/>
      <w:marTop w:val="0"/>
      <w:marBottom w:val="0"/>
      <w:divBdr>
        <w:top w:val="none" w:sz="0" w:space="0" w:color="auto"/>
        <w:left w:val="none" w:sz="0" w:space="0" w:color="auto"/>
        <w:bottom w:val="none" w:sz="0" w:space="0" w:color="auto"/>
        <w:right w:val="none" w:sz="0" w:space="0" w:color="auto"/>
      </w:divBdr>
    </w:div>
    <w:div w:id="308479953">
      <w:bodyDiv w:val="1"/>
      <w:marLeft w:val="0"/>
      <w:marRight w:val="0"/>
      <w:marTop w:val="0"/>
      <w:marBottom w:val="0"/>
      <w:divBdr>
        <w:top w:val="none" w:sz="0" w:space="0" w:color="auto"/>
        <w:left w:val="none" w:sz="0" w:space="0" w:color="auto"/>
        <w:bottom w:val="none" w:sz="0" w:space="0" w:color="auto"/>
        <w:right w:val="none" w:sz="0" w:space="0" w:color="auto"/>
      </w:divBdr>
    </w:div>
    <w:div w:id="323826569">
      <w:bodyDiv w:val="1"/>
      <w:marLeft w:val="0"/>
      <w:marRight w:val="0"/>
      <w:marTop w:val="0"/>
      <w:marBottom w:val="0"/>
      <w:divBdr>
        <w:top w:val="none" w:sz="0" w:space="0" w:color="auto"/>
        <w:left w:val="none" w:sz="0" w:space="0" w:color="auto"/>
        <w:bottom w:val="none" w:sz="0" w:space="0" w:color="auto"/>
        <w:right w:val="none" w:sz="0" w:space="0" w:color="auto"/>
      </w:divBdr>
    </w:div>
    <w:div w:id="337730106">
      <w:bodyDiv w:val="1"/>
      <w:marLeft w:val="0"/>
      <w:marRight w:val="0"/>
      <w:marTop w:val="0"/>
      <w:marBottom w:val="0"/>
      <w:divBdr>
        <w:top w:val="none" w:sz="0" w:space="0" w:color="auto"/>
        <w:left w:val="none" w:sz="0" w:space="0" w:color="auto"/>
        <w:bottom w:val="none" w:sz="0" w:space="0" w:color="auto"/>
        <w:right w:val="none" w:sz="0" w:space="0" w:color="auto"/>
      </w:divBdr>
    </w:div>
    <w:div w:id="414131287">
      <w:bodyDiv w:val="1"/>
      <w:marLeft w:val="0"/>
      <w:marRight w:val="0"/>
      <w:marTop w:val="0"/>
      <w:marBottom w:val="0"/>
      <w:divBdr>
        <w:top w:val="none" w:sz="0" w:space="0" w:color="auto"/>
        <w:left w:val="none" w:sz="0" w:space="0" w:color="auto"/>
        <w:bottom w:val="none" w:sz="0" w:space="0" w:color="auto"/>
        <w:right w:val="none" w:sz="0" w:space="0" w:color="auto"/>
      </w:divBdr>
    </w:div>
    <w:div w:id="463040864">
      <w:bodyDiv w:val="1"/>
      <w:marLeft w:val="0"/>
      <w:marRight w:val="0"/>
      <w:marTop w:val="0"/>
      <w:marBottom w:val="0"/>
      <w:divBdr>
        <w:top w:val="none" w:sz="0" w:space="0" w:color="auto"/>
        <w:left w:val="none" w:sz="0" w:space="0" w:color="auto"/>
        <w:bottom w:val="none" w:sz="0" w:space="0" w:color="auto"/>
        <w:right w:val="none" w:sz="0" w:space="0" w:color="auto"/>
      </w:divBdr>
    </w:div>
    <w:div w:id="567422610">
      <w:bodyDiv w:val="1"/>
      <w:marLeft w:val="0"/>
      <w:marRight w:val="0"/>
      <w:marTop w:val="0"/>
      <w:marBottom w:val="0"/>
      <w:divBdr>
        <w:top w:val="none" w:sz="0" w:space="0" w:color="auto"/>
        <w:left w:val="none" w:sz="0" w:space="0" w:color="auto"/>
        <w:bottom w:val="none" w:sz="0" w:space="0" w:color="auto"/>
        <w:right w:val="none" w:sz="0" w:space="0" w:color="auto"/>
      </w:divBdr>
    </w:div>
    <w:div w:id="601496824">
      <w:bodyDiv w:val="1"/>
      <w:marLeft w:val="0"/>
      <w:marRight w:val="0"/>
      <w:marTop w:val="0"/>
      <w:marBottom w:val="0"/>
      <w:divBdr>
        <w:top w:val="none" w:sz="0" w:space="0" w:color="auto"/>
        <w:left w:val="none" w:sz="0" w:space="0" w:color="auto"/>
        <w:bottom w:val="none" w:sz="0" w:space="0" w:color="auto"/>
        <w:right w:val="none" w:sz="0" w:space="0" w:color="auto"/>
      </w:divBdr>
    </w:div>
    <w:div w:id="612439895">
      <w:bodyDiv w:val="1"/>
      <w:marLeft w:val="0"/>
      <w:marRight w:val="0"/>
      <w:marTop w:val="0"/>
      <w:marBottom w:val="0"/>
      <w:divBdr>
        <w:top w:val="none" w:sz="0" w:space="0" w:color="auto"/>
        <w:left w:val="none" w:sz="0" w:space="0" w:color="auto"/>
        <w:bottom w:val="none" w:sz="0" w:space="0" w:color="auto"/>
        <w:right w:val="none" w:sz="0" w:space="0" w:color="auto"/>
      </w:divBdr>
    </w:div>
    <w:div w:id="641927240">
      <w:bodyDiv w:val="1"/>
      <w:marLeft w:val="0"/>
      <w:marRight w:val="0"/>
      <w:marTop w:val="0"/>
      <w:marBottom w:val="0"/>
      <w:divBdr>
        <w:top w:val="none" w:sz="0" w:space="0" w:color="auto"/>
        <w:left w:val="none" w:sz="0" w:space="0" w:color="auto"/>
        <w:bottom w:val="none" w:sz="0" w:space="0" w:color="auto"/>
        <w:right w:val="none" w:sz="0" w:space="0" w:color="auto"/>
      </w:divBdr>
    </w:div>
    <w:div w:id="674918665">
      <w:bodyDiv w:val="1"/>
      <w:marLeft w:val="0"/>
      <w:marRight w:val="0"/>
      <w:marTop w:val="0"/>
      <w:marBottom w:val="0"/>
      <w:divBdr>
        <w:top w:val="none" w:sz="0" w:space="0" w:color="auto"/>
        <w:left w:val="none" w:sz="0" w:space="0" w:color="auto"/>
        <w:bottom w:val="none" w:sz="0" w:space="0" w:color="auto"/>
        <w:right w:val="none" w:sz="0" w:space="0" w:color="auto"/>
      </w:divBdr>
    </w:div>
    <w:div w:id="679308287">
      <w:bodyDiv w:val="1"/>
      <w:marLeft w:val="0"/>
      <w:marRight w:val="0"/>
      <w:marTop w:val="0"/>
      <w:marBottom w:val="0"/>
      <w:divBdr>
        <w:top w:val="none" w:sz="0" w:space="0" w:color="auto"/>
        <w:left w:val="none" w:sz="0" w:space="0" w:color="auto"/>
        <w:bottom w:val="none" w:sz="0" w:space="0" w:color="auto"/>
        <w:right w:val="none" w:sz="0" w:space="0" w:color="auto"/>
      </w:divBdr>
    </w:div>
    <w:div w:id="693652274">
      <w:bodyDiv w:val="1"/>
      <w:marLeft w:val="0"/>
      <w:marRight w:val="0"/>
      <w:marTop w:val="0"/>
      <w:marBottom w:val="0"/>
      <w:divBdr>
        <w:top w:val="none" w:sz="0" w:space="0" w:color="auto"/>
        <w:left w:val="none" w:sz="0" w:space="0" w:color="auto"/>
        <w:bottom w:val="none" w:sz="0" w:space="0" w:color="auto"/>
        <w:right w:val="none" w:sz="0" w:space="0" w:color="auto"/>
      </w:divBdr>
    </w:div>
    <w:div w:id="707489059">
      <w:bodyDiv w:val="1"/>
      <w:marLeft w:val="0"/>
      <w:marRight w:val="0"/>
      <w:marTop w:val="0"/>
      <w:marBottom w:val="0"/>
      <w:divBdr>
        <w:top w:val="none" w:sz="0" w:space="0" w:color="auto"/>
        <w:left w:val="none" w:sz="0" w:space="0" w:color="auto"/>
        <w:bottom w:val="none" w:sz="0" w:space="0" w:color="auto"/>
        <w:right w:val="none" w:sz="0" w:space="0" w:color="auto"/>
      </w:divBdr>
    </w:div>
    <w:div w:id="768083085">
      <w:bodyDiv w:val="1"/>
      <w:marLeft w:val="0"/>
      <w:marRight w:val="0"/>
      <w:marTop w:val="0"/>
      <w:marBottom w:val="0"/>
      <w:divBdr>
        <w:top w:val="none" w:sz="0" w:space="0" w:color="auto"/>
        <w:left w:val="none" w:sz="0" w:space="0" w:color="auto"/>
        <w:bottom w:val="none" w:sz="0" w:space="0" w:color="auto"/>
        <w:right w:val="none" w:sz="0" w:space="0" w:color="auto"/>
      </w:divBdr>
    </w:div>
    <w:div w:id="787700951">
      <w:bodyDiv w:val="1"/>
      <w:marLeft w:val="0"/>
      <w:marRight w:val="0"/>
      <w:marTop w:val="0"/>
      <w:marBottom w:val="0"/>
      <w:divBdr>
        <w:top w:val="none" w:sz="0" w:space="0" w:color="auto"/>
        <w:left w:val="none" w:sz="0" w:space="0" w:color="auto"/>
        <w:bottom w:val="none" w:sz="0" w:space="0" w:color="auto"/>
        <w:right w:val="none" w:sz="0" w:space="0" w:color="auto"/>
      </w:divBdr>
    </w:div>
    <w:div w:id="851723560">
      <w:bodyDiv w:val="1"/>
      <w:marLeft w:val="0"/>
      <w:marRight w:val="0"/>
      <w:marTop w:val="0"/>
      <w:marBottom w:val="0"/>
      <w:divBdr>
        <w:top w:val="none" w:sz="0" w:space="0" w:color="auto"/>
        <w:left w:val="none" w:sz="0" w:space="0" w:color="auto"/>
        <w:bottom w:val="none" w:sz="0" w:space="0" w:color="auto"/>
        <w:right w:val="none" w:sz="0" w:space="0" w:color="auto"/>
      </w:divBdr>
    </w:div>
    <w:div w:id="861938949">
      <w:bodyDiv w:val="1"/>
      <w:marLeft w:val="0"/>
      <w:marRight w:val="0"/>
      <w:marTop w:val="0"/>
      <w:marBottom w:val="0"/>
      <w:divBdr>
        <w:top w:val="none" w:sz="0" w:space="0" w:color="auto"/>
        <w:left w:val="none" w:sz="0" w:space="0" w:color="auto"/>
        <w:bottom w:val="none" w:sz="0" w:space="0" w:color="auto"/>
        <w:right w:val="none" w:sz="0" w:space="0" w:color="auto"/>
      </w:divBdr>
    </w:div>
    <w:div w:id="876619846">
      <w:bodyDiv w:val="1"/>
      <w:marLeft w:val="0"/>
      <w:marRight w:val="0"/>
      <w:marTop w:val="0"/>
      <w:marBottom w:val="0"/>
      <w:divBdr>
        <w:top w:val="none" w:sz="0" w:space="0" w:color="auto"/>
        <w:left w:val="none" w:sz="0" w:space="0" w:color="auto"/>
        <w:bottom w:val="none" w:sz="0" w:space="0" w:color="auto"/>
        <w:right w:val="none" w:sz="0" w:space="0" w:color="auto"/>
      </w:divBdr>
    </w:div>
    <w:div w:id="926187443">
      <w:bodyDiv w:val="1"/>
      <w:marLeft w:val="0"/>
      <w:marRight w:val="0"/>
      <w:marTop w:val="0"/>
      <w:marBottom w:val="0"/>
      <w:divBdr>
        <w:top w:val="none" w:sz="0" w:space="0" w:color="auto"/>
        <w:left w:val="none" w:sz="0" w:space="0" w:color="auto"/>
        <w:bottom w:val="none" w:sz="0" w:space="0" w:color="auto"/>
        <w:right w:val="none" w:sz="0" w:space="0" w:color="auto"/>
      </w:divBdr>
    </w:div>
    <w:div w:id="958880319">
      <w:bodyDiv w:val="1"/>
      <w:marLeft w:val="0"/>
      <w:marRight w:val="0"/>
      <w:marTop w:val="0"/>
      <w:marBottom w:val="0"/>
      <w:divBdr>
        <w:top w:val="none" w:sz="0" w:space="0" w:color="auto"/>
        <w:left w:val="none" w:sz="0" w:space="0" w:color="auto"/>
        <w:bottom w:val="none" w:sz="0" w:space="0" w:color="auto"/>
        <w:right w:val="none" w:sz="0" w:space="0" w:color="auto"/>
      </w:divBdr>
    </w:div>
    <w:div w:id="971398093">
      <w:bodyDiv w:val="1"/>
      <w:marLeft w:val="0"/>
      <w:marRight w:val="0"/>
      <w:marTop w:val="0"/>
      <w:marBottom w:val="0"/>
      <w:divBdr>
        <w:top w:val="none" w:sz="0" w:space="0" w:color="auto"/>
        <w:left w:val="none" w:sz="0" w:space="0" w:color="auto"/>
        <w:bottom w:val="none" w:sz="0" w:space="0" w:color="auto"/>
        <w:right w:val="none" w:sz="0" w:space="0" w:color="auto"/>
      </w:divBdr>
    </w:div>
    <w:div w:id="1011302806">
      <w:bodyDiv w:val="1"/>
      <w:marLeft w:val="0"/>
      <w:marRight w:val="0"/>
      <w:marTop w:val="0"/>
      <w:marBottom w:val="0"/>
      <w:divBdr>
        <w:top w:val="none" w:sz="0" w:space="0" w:color="auto"/>
        <w:left w:val="none" w:sz="0" w:space="0" w:color="auto"/>
        <w:bottom w:val="none" w:sz="0" w:space="0" w:color="auto"/>
        <w:right w:val="none" w:sz="0" w:space="0" w:color="auto"/>
      </w:divBdr>
    </w:div>
    <w:div w:id="1042904423">
      <w:bodyDiv w:val="1"/>
      <w:marLeft w:val="0"/>
      <w:marRight w:val="0"/>
      <w:marTop w:val="0"/>
      <w:marBottom w:val="0"/>
      <w:divBdr>
        <w:top w:val="none" w:sz="0" w:space="0" w:color="auto"/>
        <w:left w:val="none" w:sz="0" w:space="0" w:color="auto"/>
        <w:bottom w:val="none" w:sz="0" w:space="0" w:color="auto"/>
        <w:right w:val="none" w:sz="0" w:space="0" w:color="auto"/>
      </w:divBdr>
    </w:div>
    <w:div w:id="1070887434">
      <w:bodyDiv w:val="1"/>
      <w:marLeft w:val="0"/>
      <w:marRight w:val="0"/>
      <w:marTop w:val="0"/>
      <w:marBottom w:val="0"/>
      <w:divBdr>
        <w:top w:val="none" w:sz="0" w:space="0" w:color="auto"/>
        <w:left w:val="none" w:sz="0" w:space="0" w:color="auto"/>
        <w:bottom w:val="none" w:sz="0" w:space="0" w:color="auto"/>
        <w:right w:val="none" w:sz="0" w:space="0" w:color="auto"/>
      </w:divBdr>
    </w:div>
    <w:div w:id="1169559468">
      <w:bodyDiv w:val="1"/>
      <w:marLeft w:val="0"/>
      <w:marRight w:val="0"/>
      <w:marTop w:val="0"/>
      <w:marBottom w:val="0"/>
      <w:divBdr>
        <w:top w:val="none" w:sz="0" w:space="0" w:color="auto"/>
        <w:left w:val="none" w:sz="0" w:space="0" w:color="auto"/>
        <w:bottom w:val="none" w:sz="0" w:space="0" w:color="auto"/>
        <w:right w:val="none" w:sz="0" w:space="0" w:color="auto"/>
      </w:divBdr>
    </w:div>
    <w:div w:id="1245149054">
      <w:bodyDiv w:val="1"/>
      <w:marLeft w:val="0"/>
      <w:marRight w:val="0"/>
      <w:marTop w:val="0"/>
      <w:marBottom w:val="0"/>
      <w:divBdr>
        <w:top w:val="none" w:sz="0" w:space="0" w:color="auto"/>
        <w:left w:val="none" w:sz="0" w:space="0" w:color="auto"/>
        <w:bottom w:val="none" w:sz="0" w:space="0" w:color="auto"/>
        <w:right w:val="none" w:sz="0" w:space="0" w:color="auto"/>
      </w:divBdr>
    </w:div>
    <w:div w:id="1266040851">
      <w:bodyDiv w:val="1"/>
      <w:marLeft w:val="0"/>
      <w:marRight w:val="0"/>
      <w:marTop w:val="0"/>
      <w:marBottom w:val="0"/>
      <w:divBdr>
        <w:top w:val="none" w:sz="0" w:space="0" w:color="auto"/>
        <w:left w:val="none" w:sz="0" w:space="0" w:color="auto"/>
        <w:bottom w:val="none" w:sz="0" w:space="0" w:color="auto"/>
        <w:right w:val="none" w:sz="0" w:space="0" w:color="auto"/>
      </w:divBdr>
    </w:div>
    <w:div w:id="1458795743">
      <w:bodyDiv w:val="1"/>
      <w:marLeft w:val="0"/>
      <w:marRight w:val="0"/>
      <w:marTop w:val="0"/>
      <w:marBottom w:val="0"/>
      <w:divBdr>
        <w:top w:val="none" w:sz="0" w:space="0" w:color="auto"/>
        <w:left w:val="none" w:sz="0" w:space="0" w:color="auto"/>
        <w:bottom w:val="none" w:sz="0" w:space="0" w:color="auto"/>
        <w:right w:val="none" w:sz="0" w:space="0" w:color="auto"/>
      </w:divBdr>
    </w:div>
    <w:div w:id="1487281989">
      <w:bodyDiv w:val="1"/>
      <w:marLeft w:val="0"/>
      <w:marRight w:val="0"/>
      <w:marTop w:val="0"/>
      <w:marBottom w:val="0"/>
      <w:divBdr>
        <w:top w:val="none" w:sz="0" w:space="0" w:color="auto"/>
        <w:left w:val="none" w:sz="0" w:space="0" w:color="auto"/>
        <w:bottom w:val="none" w:sz="0" w:space="0" w:color="auto"/>
        <w:right w:val="none" w:sz="0" w:space="0" w:color="auto"/>
      </w:divBdr>
    </w:div>
    <w:div w:id="1491368725">
      <w:bodyDiv w:val="1"/>
      <w:marLeft w:val="0"/>
      <w:marRight w:val="0"/>
      <w:marTop w:val="0"/>
      <w:marBottom w:val="0"/>
      <w:divBdr>
        <w:top w:val="none" w:sz="0" w:space="0" w:color="auto"/>
        <w:left w:val="none" w:sz="0" w:space="0" w:color="auto"/>
        <w:bottom w:val="none" w:sz="0" w:space="0" w:color="auto"/>
        <w:right w:val="none" w:sz="0" w:space="0" w:color="auto"/>
      </w:divBdr>
    </w:div>
    <w:div w:id="1492017642">
      <w:bodyDiv w:val="1"/>
      <w:marLeft w:val="0"/>
      <w:marRight w:val="0"/>
      <w:marTop w:val="0"/>
      <w:marBottom w:val="0"/>
      <w:divBdr>
        <w:top w:val="none" w:sz="0" w:space="0" w:color="auto"/>
        <w:left w:val="none" w:sz="0" w:space="0" w:color="auto"/>
        <w:bottom w:val="none" w:sz="0" w:space="0" w:color="auto"/>
        <w:right w:val="none" w:sz="0" w:space="0" w:color="auto"/>
      </w:divBdr>
    </w:div>
    <w:div w:id="1500074762">
      <w:bodyDiv w:val="1"/>
      <w:marLeft w:val="0"/>
      <w:marRight w:val="0"/>
      <w:marTop w:val="0"/>
      <w:marBottom w:val="0"/>
      <w:divBdr>
        <w:top w:val="none" w:sz="0" w:space="0" w:color="auto"/>
        <w:left w:val="none" w:sz="0" w:space="0" w:color="auto"/>
        <w:bottom w:val="none" w:sz="0" w:space="0" w:color="auto"/>
        <w:right w:val="none" w:sz="0" w:space="0" w:color="auto"/>
      </w:divBdr>
    </w:div>
    <w:div w:id="1548905925">
      <w:bodyDiv w:val="1"/>
      <w:marLeft w:val="0"/>
      <w:marRight w:val="0"/>
      <w:marTop w:val="0"/>
      <w:marBottom w:val="0"/>
      <w:divBdr>
        <w:top w:val="none" w:sz="0" w:space="0" w:color="auto"/>
        <w:left w:val="none" w:sz="0" w:space="0" w:color="auto"/>
        <w:bottom w:val="none" w:sz="0" w:space="0" w:color="auto"/>
        <w:right w:val="none" w:sz="0" w:space="0" w:color="auto"/>
      </w:divBdr>
    </w:div>
    <w:div w:id="1597328543">
      <w:bodyDiv w:val="1"/>
      <w:marLeft w:val="0"/>
      <w:marRight w:val="0"/>
      <w:marTop w:val="0"/>
      <w:marBottom w:val="0"/>
      <w:divBdr>
        <w:top w:val="none" w:sz="0" w:space="0" w:color="auto"/>
        <w:left w:val="none" w:sz="0" w:space="0" w:color="auto"/>
        <w:bottom w:val="none" w:sz="0" w:space="0" w:color="auto"/>
        <w:right w:val="none" w:sz="0" w:space="0" w:color="auto"/>
      </w:divBdr>
    </w:div>
    <w:div w:id="1618640341">
      <w:bodyDiv w:val="1"/>
      <w:marLeft w:val="0"/>
      <w:marRight w:val="0"/>
      <w:marTop w:val="0"/>
      <w:marBottom w:val="0"/>
      <w:divBdr>
        <w:top w:val="none" w:sz="0" w:space="0" w:color="auto"/>
        <w:left w:val="none" w:sz="0" w:space="0" w:color="auto"/>
        <w:bottom w:val="none" w:sz="0" w:space="0" w:color="auto"/>
        <w:right w:val="none" w:sz="0" w:space="0" w:color="auto"/>
      </w:divBdr>
    </w:div>
    <w:div w:id="1649750165">
      <w:bodyDiv w:val="1"/>
      <w:marLeft w:val="0"/>
      <w:marRight w:val="0"/>
      <w:marTop w:val="0"/>
      <w:marBottom w:val="0"/>
      <w:divBdr>
        <w:top w:val="none" w:sz="0" w:space="0" w:color="auto"/>
        <w:left w:val="none" w:sz="0" w:space="0" w:color="auto"/>
        <w:bottom w:val="none" w:sz="0" w:space="0" w:color="auto"/>
        <w:right w:val="none" w:sz="0" w:space="0" w:color="auto"/>
      </w:divBdr>
    </w:div>
    <w:div w:id="1673265304">
      <w:bodyDiv w:val="1"/>
      <w:marLeft w:val="0"/>
      <w:marRight w:val="0"/>
      <w:marTop w:val="0"/>
      <w:marBottom w:val="0"/>
      <w:divBdr>
        <w:top w:val="none" w:sz="0" w:space="0" w:color="auto"/>
        <w:left w:val="none" w:sz="0" w:space="0" w:color="auto"/>
        <w:bottom w:val="none" w:sz="0" w:space="0" w:color="auto"/>
        <w:right w:val="none" w:sz="0" w:space="0" w:color="auto"/>
      </w:divBdr>
    </w:div>
    <w:div w:id="1837844142">
      <w:bodyDiv w:val="1"/>
      <w:marLeft w:val="0"/>
      <w:marRight w:val="0"/>
      <w:marTop w:val="0"/>
      <w:marBottom w:val="0"/>
      <w:divBdr>
        <w:top w:val="none" w:sz="0" w:space="0" w:color="auto"/>
        <w:left w:val="none" w:sz="0" w:space="0" w:color="auto"/>
        <w:bottom w:val="none" w:sz="0" w:space="0" w:color="auto"/>
        <w:right w:val="none" w:sz="0" w:space="0" w:color="auto"/>
      </w:divBdr>
    </w:div>
    <w:div w:id="1871797910">
      <w:bodyDiv w:val="1"/>
      <w:marLeft w:val="0"/>
      <w:marRight w:val="0"/>
      <w:marTop w:val="0"/>
      <w:marBottom w:val="0"/>
      <w:divBdr>
        <w:top w:val="none" w:sz="0" w:space="0" w:color="auto"/>
        <w:left w:val="none" w:sz="0" w:space="0" w:color="auto"/>
        <w:bottom w:val="none" w:sz="0" w:space="0" w:color="auto"/>
        <w:right w:val="none" w:sz="0" w:space="0" w:color="auto"/>
      </w:divBdr>
    </w:div>
    <w:div w:id="1914928265">
      <w:bodyDiv w:val="1"/>
      <w:marLeft w:val="0"/>
      <w:marRight w:val="0"/>
      <w:marTop w:val="0"/>
      <w:marBottom w:val="0"/>
      <w:divBdr>
        <w:top w:val="none" w:sz="0" w:space="0" w:color="auto"/>
        <w:left w:val="none" w:sz="0" w:space="0" w:color="auto"/>
        <w:bottom w:val="none" w:sz="0" w:space="0" w:color="auto"/>
        <w:right w:val="none" w:sz="0" w:space="0" w:color="auto"/>
      </w:divBdr>
    </w:div>
    <w:div w:id="1923559468">
      <w:bodyDiv w:val="1"/>
      <w:marLeft w:val="0"/>
      <w:marRight w:val="0"/>
      <w:marTop w:val="0"/>
      <w:marBottom w:val="0"/>
      <w:divBdr>
        <w:top w:val="none" w:sz="0" w:space="0" w:color="auto"/>
        <w:left w:val="none" w:sz="0" w:space="0" w:color="auto"/>
        <w:bottom w:val="none" w:sz="0" w:space="0" w:color="auto"/>
        <w:right w:val="none" w:sz="0" w:space="0" w:color="auto"/>
      </w:divBdr>
    </w:div>
    <w:div w:id="1925334722">
      <w:bodyDiv w:val="1"/>
      <w:marLeft w:val="0"/>
      <w:marRight w:val="0"/>
      <w:marTop w:val="0"/>
      <w:marBottom w:val="0"/>
      <w:divBdr>
        <w:top w:val="none" w:sz="0" w:space="0" w:color="auto"/>
        <w:left w:val="none" w:sz="0" w:space="0" w:color="auto"/>
        <w:bottom w:val="none" w:sz="0" w:space="0" w:color="auto"/>
        <w:right w:val="none" w:sz="0" w:space="0" w:color="auto"/>
      </w:divBdr>
    </w:div>
    <w:div w:id="1927575013">
      <w:bodyDiv w:val="1"/>
      <w:marLeft w:val="0"/>
      <w:marRight w:val="0"/>
      <w:marTop w:val="0"/>
      <w:marBottom w:val="0"/>
      <w:divBdr>
        <w:top w:val="none" w:sz="0" w:space="0" w:color="auto"/>
        <w:left w:val="none" w:sz="0" w:space="0" w:color="auto"/>
        <w:bottom w:val="none" w:sz="0" w:space="0" w:color="auto"/>
        <w:right w:val="none" w:sz="0" w:space="0" w:color="auto"/>
      </w:divBdr>
    </w:div>
    <w:div w:id="1966495473">
      <w:bodyDiv w:val="1"/>
      <w:marLeft w:val="0"/>
      <w:marRight w:val="0"/>
      <w:marTop w:val="0"/>
      <w:marBottom w:val="0"/>
      <w:divBdr>
        <w:top w:val="none" w:sz="0" w:space="0" w:color="auto"/>
        <w:left w:val="none" w:sz="0" w:space="0" w:color="auto"/>
        <w:bottom w:val="none" w:sz="0" w:space="0" w:color="auto"/>
        <w:right w:val="none" w:sz="0" w:space="0" w:color="auto"/>
      </w:divBdr>
    </w:div>
    <w:div w:id="2056848177">
      <w:bodyDiv w:val="1"/>
      <w:marLeft w:val="0"/>
      <w:marRight w:val="0"/>
      <w:marTop w:val="0"/>
      <w:marBottom w:val="0"/>
      <w:divBdr>
        <w:top w:val="none" w:sz="0" w:space="0" w:color="auto"/>
        <w:left w:val="none" w:sz="0" w:space="0" w:color="auto"/>
        <w:bottom w:val="none" w:sz="0" w:space="0" w:color="auto"/>
        <w:right w:val="none" w:sz="0" w:space="0" w:color="auto"/>
      </w:divBdr>
    </w:div>
    <w:div w:id="2140144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orumstandaardisatie.nl/"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curity@rijnland.ne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hrm.aenowaterschappen.nl/nl/thema/Arbocatalog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Rapport.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91A0FE-9444-497B-94F9-05CFC3308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Rapport.dotx</Template>
  <TotalTime>0</TotalTime>
  <Pages>21</Pages>
  <Words>5611</Words>
  <Characters>37969</Characters>
  <Application>Microsoft Office Word</Application>
  <DocSecurity>4</DocSecurity>
  <Lines>316</Lines>
  <Paragraphs>86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Hoogheemraadschap van Rijnland</Company>
  <LinksUpToDate>false</LinksUpToDate>
  <CharactersWithSpaces>43494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FUNCTIONELE ONTWERP</dc:subject>
  <dc:creator>Ruben.Zeegers@rijnland.net</dc:creator>
  <cp:keywords/>
  <dc:description/>
  <cp:lastModifiedBy>Zeegers, Ruben</cp:lastModifiedBy>
  <cp:revision>2</cp:revision>
  <cp:lastPrinted>2021-04-14T16:15:00Z</cp:lastPrinted>
  <dcterms:created xsi:type="dcterms:W3CDTF">2022-03-31T08:41:00Z</dcterms:created>
  <dcterms:modified xsi:type="dcterms:W3CDTF">2022-03-31T08:41:00Z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um">
    <vt:lpwstr>23 januari 2018</vt:lpwstr>
  </property>
  <property fmtid="{D5CDD505-2E9C-101B-9397-08002B2CF9AE}" pid="3" name="KNM_LST_pros">
    <vt:lpwstr/>
  </property>
  <property fmtid="{D5CDD505-2E9C-101B-9397-08002B2CF9AE}" pid="4" name="FileDescription">
    <vt:lpwstr/>
  </property>
</Properties>
</file>